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9023E" w14:textId="77777777" w:rsidR="005209D7" w:rsidRDefault="005209D7" w:rsidP="001F354B">
      <w:pPr>
        <w:pStyle w:val="Title"/>
        <w:spacing w:line="276" w:lineRule="auto"/>
      </w:pPr>
    </w:p>
    <w:p w14:paraId="6187C183" w14:textId="77777777" w:rsidR="005209D7" w:rsidRDefault="005209D7" w:rsidP="001F354B">
      <w:pPr>
        <w:pStyle w:val="Title"/>
        <w:spacing w:line="276" w:lineRule="auto"/>
      </w:pPr>
    </w:p>
    <w:p w14:paraId="3017B940" w14:textId="07D7E620" w:rsidR="005209D7" w:rsidRDefault="005209D7" w:rsidP="001F354B">
      <w:pPr>
        <w:pStyle w:val="Title"/>
        <w:spacing w:line="276" w:lineRule="auto"/>
      </w:pPr>
    </w:p>
    <w:p w14:paraId="192A8CFE" w14:textId="77777777" w:rsidR="005209D7" w:rsidRPr="001E551C" w:rsidRDefault="005209D7" w:rsidP="001F354B">
      <w:pPr>
        <w:pStyle w:val="Title"/>
        <w:spacing w:line="276" w:lineRule="auto"/>
        <w:rPr>
          <w:color w:val="385623" w:themeColor="accent6" w:themeShade="80"/>
        </w:rPr>
      </w:pPr>
    </w:p>
    <w:p w14:paraId="3DADA008" w14:textId="77777777" w:rsidR="00885BDF" w:rsidRPr="00B0470F" w:rsidRDefault="00885BDF" w:rsidP="00885BDF">
      <w:pPr>
        <w:pStyle w:val="Title"/>
        <w:spacing w:line="276" w:lineRule="auto"/>
        <w:rPr>
          <w:b/>
          <w:bCs/>
          <w:color w:val="385623" w:themeColor="accent6" w:themeShade="80"/>
        </w:rPr>
      </w:pPr>
      <w:r w:rsidRPr="00B0470F">
        <w:rPr>
          <w:b/>
          <w:bCs/>
          <w:color w:val="385623" w:themeColor="accent6" w:themeShade="80"/>
        </w:rPr>
        <w:t xml:space="preserve">Antiasiatischer Rassismus in Zeiten der Corona-Pandemie: </w:t>
      </w:r>
    </w:p>
    <w:p w14:paraId="4DDC7E1F" w14:textId="1490B3A5" w:rsidR="005209D7" w:rsidRPr="001E551C" w:rsidRDefault="00885BDF" w:rsidP="00885BDF">
      <w:pPr>
        <w:pStyle w:val="Title"/>
        <w:spacing w:line="276" w:lineRule="auto"/>
        <w:rPr>
          <w:b/>
          <w:bCs/>
          <w:color w:val="385623" w:themeColor="accent6" w:themeShade="80"/>
        </w:rPr>
      </w:pPr>
      <w:r w:rsidRPr="00B0470F">
        <w:rPr>
          <w:b/>
          <w:bCs/>
          <w:color w:val="385623" w:themeColor="accent6" w:themeShade="80"/>
        </w:rPr>
        <w:t>Innenperspektive quantitative Erhebung</w:t>
      </w:r>
      <w:r w:rsidRPr="004C6FA7">
        <w:rPr>
          <w:b/>
          <w:bCs/>
          <w:color w:val="385623" w:themeColor="accent6" w:themeShade="80"/>
        </w:rPr>
        <w:t xml:space="preserve"> </w:t>
      </w:r>
    </w:p>
    <w:p w14:paraId="78A10EA3" w14:textId="77777777" w:rsidR="00364D9A" w:rsidRPr="001E551C" w:rsidRDefault="00364D9A" w:rsidP="001F354B">
      <w:pPr>
        <w:spacing w:line="276" w:lineRule="auto"/>
        <w:rPr>
          <w:b/>
          <w:bCs/>
          <w:sz w:val="50"/>
          <w:szCs w:val="50"/>
        </w:rPr>
      </w:pPr>
    </w:p>
    <w:p w14:paraId="55BB7CBF" w14:textId="485C26D2" w:rsidR="005209D7" w:rsidRPr="001E551C" w:rsidRDefault="00357C83" w:rsidP="001F354B">
      <w:pPr>
        <w:pStyle w:val="Title"/>
        <w:spacing w:line="276" w:lineRule="auto"/>
      </w:pPr>
      <w:r w:rsidRPr="001E551C">
        <w:t>Fragebogen</w:t>
      </w:r>
      <w:r w:rsidR="002F234A">
        <w:t xml:space="preserve"> Deutsch</w:t>
      </w:r>
    </w:p>
    <w:p w14:paraId="14AD9D35" w14:textId="77777777" w:rsidR="005209D7" w:rsidRDefault="005209D7" w:rsidP="001F354B">
      <w:pPr>
        <w:pStyle w:val="Title"/>
        <w:spacing w:line="276" w:lineRule="auto"/>
      </w:pPr>
    </w:p>
    <w:p w14:paraId="6374AA5B" w14:textId="1E808DD0" w:rsidR="005209D7" w:rsidRDefault="005209D7" w:rsidP="001F354B">
      <w:pPr>
        <w:pStyle w:val="Subtitle"/>
        <w:spacing w:line="276" w:lineRule="auto"/>
      </w:pPr>
      <w:r w:rsidRPr="005209D7">
        <w:t xml:space="preserve">Version </w:t>
      </w:r>
      <w:r w:rsidR="00AB4CD9">
        <w:t>11</w:t>
      </w:r>
      <w:r w:rsidR="00904E19">
        <w:t>.</w:t>
      </w:r>
      <w:r w:rsidR="00885BDF">
        <w:t xml:space="preserve"> </w:t>
      </w:r>
      <w:r w:rsidR="00AB4CD9">
        <w:t>April</w:t>
      </w:r>
      <w:r w:rsidR="003E69FF">
        <w:t xml:space="preserve"> </w:t>
      </w:r>
      <w:r w:rsidRPr="005209D7">
        <w:t>202</w:t>
      </w:r>
      <w:r w:rsidR="003E69FF">
        <w:t>4</w:t>
      </w:r>
    </w:p>
    <w:p w14:paraId="0DB8566E" w14:textId="77777777" w:rsidR="004B29F1" w:rsidRDefault="007E0B70" w:rsidP="001F354B">
      <w:pPr>
        <w:pStyle w:val="Flietext"/>
        <w:spacing w:line="276" w:lineRule="auto"/>
      </w:pPr>
      <w:r>
        <w:rPr>
          <w:noProof/>
        </w:rPr>
        <w:drawing>
          <wp:anchor distT="0" distB="0" distL="114300" distR="114300" simplePos="0" relativeHeight="251658241" behindDoc="0" locked="0" layoutInCell="1" allowOverlap="1" wp14:anchorId="54975E4C" wp14:editId="4E095C41">
            <wp:simplePos x="0" y="0"/>
            <wp:positionH relativeFrom="margin">
              <wp:posOffset>2052320</wp:posOffset>
            </wp:positionH>
            <wp:positionV relativeFrom="margin">
              <wp:posOffset>6358206</wp:posOffset>
            </wp:positionV>
            <wp:extent cx="1907540" cy="92011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7540" cy="9201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D8669E" w14:textId="77777777" w:rsidR="002F7ABD" w:rsidRDefault="002F7ABD" w:rsidP="001F354B">
      <w:pPr>
        <w:spacing w:line="276" w:lineRule="auto"/>
        <w:rPr>
          <w:rFonts w:ascii="Calibri" w:eastAsia="Calibri" w:hAnsi="Calibri" w:cs="Calibri"/>
          <w:lang w:eastAsia="de-DE" w:bidi="de-DE"/>
        </w:rPr>
      </w:pPr>
      <w:r>
        <w:br w:type="page"/>
      </w:r>
    </w:p>
    <w:p w14:paraId="4FE59F21" w14:textId="77777777" w:rsidR="002F7ABD" w:rsidRDefault="002F7ABD" w:rsidP="001F354B">
      <w:pPr>
        <w:pStyle w:val="Flietext"/>
        <w:spacing w:line="276" w:lineRule="auto"/>
      </w:pPr>
    </w:p>
    <w:p w14:paraId="371685D6" w14:textId="77777777" w:rsidR="002F7ABD" w:rsidRDefault="002F7ABD" w:rsidP="001F354B">
      <w:pPr>
        <w:pStyle w:val="Flietext"/>
        <w:spacing w:line="276" w:lineRule="auto"/>
      </w:pPr>
    </w:p>
    <w:p w14:paraId="76193C34" w14:textId="77777777" w:rsidR="002F7ABD" w:rsidRDefault="002F7ABD" w:rsidP="001F354B">
      <w:pPr>
        <w:pStyle w:val="Flietext"/>
        <w:spacing w:line="276" w:lineRule="auto"/>
      </w:pPr>
    </w:p>
    <w:p w14:paraId="41279273" w14:textId="77777777" w:rsidR="002F7ABD" w:rsidRDefault="002F7ABD" w:rsidP="001F354B">
      <w:pPr>
        <w:pStyle w:val="Flietext"/>
        <w:spacing w:line="276" w:lineRule="auto"/>
      </w:pPr>
    </w:p>
    <w:p w14:paraId="262A0D7C" w14:textId="77777777" w:rsidR="002F7ABD" w:rsidRDefault="002F7ABD" w:rsidP="001F354B">
      <w:pPr>
        <w:pStyle w:val="Flietext"/>
        <w:spacing w:line="276" w:lineRule="auto"/>
      </w:pPr>
    </w:p>
    <w:p w14:paraId="3654215E" w14:textId="77777777" w:rsidR="002F7ABD" w:rsidRDefault="002F7ABD" w:rsidP="001F354B">
      <w:pPr>
        <w:pStyle w:val="Flietext"/>
        <w:spacing w:line="276" w:lineRule="auto"/>
      </w:pPr>
    </w:p>
    <w:p w14:paraId="5490EC63" w14:textId="77777777" w:rsidR="002F7ABD" w:rsidRDefault="002F7ABD" w:rsidP="001F354B">
      <w:pPr>
        <w:pStyle w:val="Flietext"/>
        <w:spacing w:line="276" w:lineRule="auto"/>
      </w:pPr>
    </w:p>
    <w:p w14:paraId="56C9789E" w14:textId="77777777" w:rsidR="002F7ABD" w:rsidRDefault="002F7ABD" w:rsidP="001F354B">
      <w:pPr>
        <w:pStyle w:val="Flietext"/>
        <w:spacing w:line="276" w:lineRule="auto"/>
      </w:pPr>
    </w:p>
    <w:p w14:paraId="0A251966" w14:textId="77777777" w:rsidR="002F7ABD" w:rsidRPr="002F7ABD" w:rsidRDefault="002F7ABD" w:rsidP="001F354B">
      <w:pPr>
        <w:pStyle w:val="Flietext"/>
        <w:spacing w:line="276" w:lineRule="auto"/>
      </w:pPr>
    </w:p>
    <w:p w14:paraId="4C4C02EB" w14:textId="77777777" w:rsidR="004B29F1" w:rsidRDefault="004B29F1" w:rsidP="001F354B">
      <w:pPr>
        <w:pStyle w:val="Flietext"/>
        <w:spacing w:line="276" w:lineRule="auto"/>
        <w:rPr>
          <w:b/>
          <w:bCs/>
          <w:color w:val="E17832"/>
          <w:sz w:val="24"/>
          <w:szCs w:val="28"/>
        </w:rPr>
      </w:pPr>
    </w:p>
    <w:p w14:paraId="1B18D94D" w14:textId="77777777" w:rsidR="004B29F1" w:rsidRDefault="004B29F1" w:rsidP="001F354B">
      <w:pPr>
        <w:pStyle w:val="Flietext"/>
        <w:spacing w:line="276" w:lineRule="auto"/>
        <w:rPr>
          <w:b/>
          <w:bCs/>
          <w:color w:val="E17832"/>
          <w:sz w:val="24"/>
          <w:szCs w:val="28"/>
        </w:rPr>
      </w:pPr>
    </w:p>
    <w:p w14:paraId="23550FFA" w14:textId="77777777" w:rsidR="004B29F1" w:rsidRDefault="004B29F1" w:rsidP="001F354B">
      <w:pPr>
        <w:pStyle w:val="Flietext"/>
        <w:spacing w:line="276" w:lineRule="auto"/>
        <w:rPr>
          <w:b/>
          <w:bCs/>
          <w:color w:val="E17832"/>
          <w:sz w:val="24"/>
          <w:szCs w:val="28"/>
        </w:rPr>
      </w:pPr>
    </w:p>
    <w:p w14:paraId="1152BBB8" w14:textId="77777777" w:rsidR="004B29F1" w:rsidRDefault="004B29F1" w:rsidP="001F354B">
      <w:pPr>
        <w:pStyle w:val="Flietext"/>
        <w:spacing w:line="276" w:lineRule="auto"/>
        <w:rPr>
          <w:b/>
          <w:bCs/>
          <w:color w:val="E17832"/>
          <w:sz w:val="24"/>
          <w:szCs w:val="28"/>
        </w:rPr>
      </w:pPr>
    </w:p>
    <w:p w14:paraId="340122DE" w14:textId="77777777" w:rsidR="00357C83" w:rsidRDefault="00357C83" w:rsidP="001F354B">
      <w:pPr>
        <w:pStyle w:val="Flietext"/>
        <w:spacing w:line="276" w:lineRule="auto"/>
        <w:rPr>
          <w:b/>
          <w:bCs/>
          <w:color w:val="E17832"/>
          <w:sz w:val="24"/>
          <w:szCs w:val="28"/>
        </w:rPr>
      </w:pPr>
    </w:p>
    <w:p w14:paraId="3DD3B7A0" w14:textId="77777777" w:rsidR="00904E19" w:rsidRDefault="00904E19" w:rsidP="001F354B">
      <w:pPr>
        <w:pStyle w:val="Flietext"/>
        <w:spacing w:line="276" w:lineRule="auto"/>
        <w:rPr>
          <w:b/>
          <w:bCs/>
          <w:color w:val="E17832"/>
          <w:sz w:val="24"/>
          <w:szCs w:val="28"/>
        </w:rPr>
      </w:pPr>
    </w:p>
    <w:p w14:paraId="5239FFE4" w14:textId="77777777" w:rsidR="00904E19" w:rsidRDefault="00904E19" w:rsidP="001F354B">
      <w:pPr>
        <w:pStyle w:val="Flietext"/>
        <w:spacing w:line="276" w:lineRule="auto"/>
        <w:rPr>
          <w:b/>
          <w:bCs/>
          <w:color w:val="E17832"/>
          <w:sz w:val="24"/>
          <w:szCs w:val="28"/>
        </w:rPr>
      </w:pPr>
    </w:p>
    <w:p w14:paraId="5AD0F669" w14:textId="77777777" w:rsidR="00357C83" w:rsidRDefault="00357C83" w:rsidP="001F354B">
      <w:pPr>
        <w:pStyle w:val="Flietext"/>
        <w:spacing w:line="276" w:lineRule="auto"/>
        <w:rPr>
          <w:b/>
          <w:bCs/>
          <w:color w:val="E17832"/>
          <w:sz w:val="24"/>
          <w:szCs w:val="28"/>
        </w:rPr>
      </w:pPr>
    </w:p>
    <w:p w14:paraId="529542DF" w14:textId="77777777" w:rsidR="00357C83" w:rsidRDefault="00357C83" w:rsidP="001F354B">
      <w:pPr>
        <w:pStyle w:val="Flietext"/>
        <w:spacing w:line="276" w:lineRule="auto"/>
        <w:rPr>
          <w:b/>
          <w:bCs/>
          <w:color w:val="E17832"/>
          <w:sz w:val="24"/>
          <w:szCs w:val="28"/>
        </w:rPr>
      </w:pPr>
    </w:p>
    <w:p w14:paraId="1F9D4744" w14:textId="77777777" w:rsidR="00357C83" w:rsidRDefault="00357C83" w:rsidP="001F354B">
      <w:pPr>
        <w:pStyle w:val="Flietext"/>
        <w:spacing w:line="276" w:lineRule="auto"/>
        <w:rPr>
          <w:b/>
          <w:bCs/>
          <w:color w:val="E17832"/>
          <w:sz w:val="24"/>
          <w:szCs w:val="28"/>
        </w:rPr>
      </w:pPr>
    </w:p>
    <w:p w14:paraId="44D31EF7" w14:textId="77777777" w:rsidR="00357C83" w:rsidRDefault="00357C83" w:rsidP="001F354B">
      <w:pPr>
        <w:pStyle w:val="Flietext"/>
        <w:spacing w:line="276" w:lineRule="auto"/>
        <w:rPr>
          <w:b/>
          <w:bCs/>
          <w:color w:val="E17832"/>
          <w:sz w:val="24"/>
          <w:szCs w:val="28"/>
        </w:rPr>
      </w:pPr>
    </w:p>
    <w:p w14:paraId="2A9219C0" w14:textId="5E39A320" w:rsidR="00357C83" w:rsidRDefault="00357C83" w:rsidP="001F354B">
      <w:pPr>
        <w:pStyle w:val="Flietext"/>
        <w:spacing w:line="276" w:lineRule="auto"/>
        <w:rPr>
          <w:b/>
          <w:bCs/>
          <w:color w:val="E17832"/>
          <w:sz w:val="24"/>
          <w:szCs w:val="28"/>
        </w:rPr>
      </w:pPr>
    </w:p>
    <w:p w14:paraId="6433F7E3" w14:textId="38B9A392" w:rsidR="0064469B" w:rsidRDefault="0064469B" w:rsidP="001F354B">
      <w:pPr>
        <w:pStyle w:val="Flietext"/>
        <w:spacing w:line="276" w:lineRule="auto"/>
        <w:rPr>
          <w:b/>
          <w:bCs/>
          <w:color w:val="E17832"/>
          <w:sz w:val="24"/>
          <w:szCs w:val="28"/>
        </w:rPr>
      </w:pPr>
    </w:p>
    <w:p w14:paraId="44C4E54A" w14:textId="509D2C23" w:rsidR="0064469B" w:rsidRDefault="0064469B" w:rsidP="001F354B">
      <w:pPr>
        <w:pStyle w:val="Flietext"/>
        <w:spacing w:line="276" w:lineRule="auto"/>
        <w:rPr>
          <w:b/>
          <w:bCs/>
          <w:color w:val="E17832"/>
          <w:sz w:val="24"/>
          <w:szCs w:val="28"/>
        </w:rPr>
      </w:pPr>
    </w:p>
    <w:p w14:paraId="38B315E7" w14:textId="495C1AEE" w:rsidR="0064469B" w:rsidRDefault="0064469B" w:rsidP="001F354B">
      <w:pPr>
        <w:pStyle w:val="Flietext"/>
        <w:spacing w:line="276" w:lineRule="auto"/>
        <w:rPr>
          <w:b/>
          <w:bCs/>
          <w:color w:val="E17832"/>
          <w:sz w:val="24"/>
          <w:szCs w:val="28"/>
        </w:rPr>
      </w:pPr>
    </w:p>
    <w:p w14:paraId="6D81F865" w14:textId="2E233606" w:rsidR="0064469B" w:rsidRDefault="0064469B" w:rsidP="001F354B">
      <w:pPr>
        <w:pStyle w:val="Flietext"/>
        <w:spacing w:line="276" w:lineRule="auto"/>
        <w:rPr>
          <w:b/>
          <w:bCs/>
          <w:color w:val="E17832"/>
          <w:sz w:val="24"/>
          <w:szCs w:val="28"/>
        </w:rPr>
      </w:pPr>
    </w:p>
    <w:p w14:paraId="4B2D38B3" w14:textId="77777777" w:rsidR="0064469B" w:rsidRDefault="0064469B" w:rsidP="001F354B">
      <w:pPr>
        <w:pStyle w:val="Flietext"/>
        <w:spacing w:line="276" w:lineRule="auto"/>
        <w:rPr>
          <w:b/>
          <w:bCs/>
          <w:color w:val="E17832"/>
          <w:sz w:val="24"/>
          <w:szCs w:val="28"/>
        </w:rPr>
      </w:pPr>
    </w:p>
    <w:p w14:paraId="2087732E" w14:textId="77777777" w:rsidR="00357C83" w:rsidRDefault="00357C83" w:rsidP="001F354B">
      <w:pPr>
        <w:pStyle w:val="Flietext"/>
        <w:spacing w:line="276" w:lineRule="auto"/>
        <w:rPr>
          <w:b/>
          <w:bCs/>
          <w:color w:val="E17832"/>
          <w:sz w:val="24"/>
          <w:szCs w:val="28"/>
        </w:rPr>
      </w:pPr>
    </w:p>
    <w:p w14:paraId="2DF849C7" w14:textId="77777777" w:rsidR="004B29F1" w:rsidRDefault="004B29F1" w:rsidP="001F354B">
      <w:pPr>
        <w:pStyle w:val="Flietext"/>
        <w:spacing w:line="276" w:lineRule="auto"/>
        <w:rPr>
          <w:b/>
          <w:bCs/>
          <w:color w:val="E17832"/>
          <w:sz w:val="24"/>
          <w:szCs w:val="28"/>
        </w:rPr>
      </w:pPr>
    </w:p>
    <w:p w14:paraId="29331928" w14:textId="77777777" w:rsidR="00EF037D" w:rsidRPr="00EF037D" w:rsidRDefault="00EF037D" w:rsidP="001F354B">
      <w:pPr>
        <w:pStyle w:val="Flietext"/>
        <w:spacing w:line="276" w:lineRule="auto"/>
        <w:rPr>
          <w:b/>
          <w:bCs/>
          <w:color w:val="E17832"/>
          <w:sz w:val="24"/>
          <w:szCs w:val="28"/>
        </w:rPr>
      </w:pPr>
      <w:r w:rsidRPr="00EF037D">
        <w:rPr>
          <w:b/>
          <w:bCs/>
          <w:color w:val="E17832"/>
          <w:sz w:val="24"/>
          <w:szCs w:val="28"/>
        </w:rPr>
        <w:t>Herausgeber</w:t>
      </w:r>
    </w:p>
    <w:p w14:paraId="2858E069" w14:textId="77777777" w:rsidR="00EF037D" w:rsidRPr="00EF037D" w:rsidRDefault="00EF037D" w:rsidP="001F354B">
      <w:pPr>
        <w:pStyle w:val="Flietext"/>
        <w:spacing w:line="276" w:lineRule="auto"/>
        <w:rPr>
          <w:b/>
          <w:bCs/>
          <w:sz w:val="22"/>
          <w:szCs w:val="24"/>
        </w:rPr>
      </w:pPr>
      <w:r w:rsidRPr="00EF037D">
        <w:rPr>
          <w:b/>
          <w:bCs/>
          <w:sz w:val="22"/>
          <w:szCs w:val="24"/>
        </w:rPr>
        <w:t>Deutsches Zentrum für Integrations- und Migrationsforschung (DeZIM) e.V.</w:t>
      </w:r>
    </w:p>
    <w:p w14:paraId="74A5DD8E" w14:textId="77777777" w:rsidR="00EF037D" w:rsidRPr="00EF037D" w:rsidRDefault="00EF037D" w:rsidP="001F354B">
      <w:pPr>
        <w:pStyle w:val="Flietext"/>
        <w:spacing w:line="276" w:lineRule="auto"/>
        <w:rPr>
          <w:sz w:val="22"/>
          <w:szCs w:val="24"/>
        </w:rPr>
      </w:pPr>
      <w:r w:rsidRPr="00EF037D">
        <w:rPr>
          <w:sz w:val="22"/>
          <w:szCs w:val="24"/>
        </w:rPr>
        <w:t>Forschungsdatenzentrum DeZIM.fdz | Mauerstraße 76 | 10117 Berlin</w:t>
      </w:r>
    </w:p>
    <w:p w14:paraId="1A318062" w14:textId="7BD0682F" w:rsidR="00EF037D" w:rsidRDefault="00687A26" w:rsidP="001F354B">
      <w:pPr>
        <w:pStyle w:val="Flietext"/>
        <w:spacing w:line="276" w:lineRule="auto"/>
        <w:rPr>
          <w:sz w:val="22"/>
          <w:szCs w:val="24"/>
          <w:lang w:bidi="ar-SA"/>
        </w:rPr>
      </w:pPr>
      <w:r w:rsidRPr="009007E5">
        <w:rPr>
          <w:sz w:val="22"/>
          <w:szCs w:val="24"/>
        </w:rPr>
        <w:t>+49 (0) 30 200</w:t>
      </w:r>
      <w:r>
        <w:rPr>
          <w:sz w:val="22"/>
          <w:szCs w:val="24"/>
        </w:rPr>
        <w:t xml:space="preserve"> </w:t>
      </w:r>
      <w:r w:rsidRPr="009007E5">
        <w:rPr>
          <w:sz w:val="22"/>
          <w:szCs w:val="24"/>
        </w:rPr>
        <w:t>754</w:t>
      </w:r>
      <w:r>
        <w:rPr>
          <w:sz w:val="22"/>
          <w:szCs w:val="24"/>
        </w:rPr>
        <w:t xml:space="preserve"> 143 </w:t>
      </w:r>
      <w:r w:rsidR="00EF037D" w:rsidRPr="00EF037D">
        <w:rPr>
          <w:sz w:val="22"/>
          <w:szCs w:val="24"/>
        </w:rPr>
        <w:t xml:space="preserve">| </w:t>
      </w:r>
      <w:hyperlink r:id="rId12" w:history="1">
        <w:r w:rsidR="00EF037D" w:rsidRPr="00EF037D">
          <w:rPr>
            <w:rStyle w:val="Hyperlink"/>
            <w:sz w:val="22"/>
            <w:szCs w:val="24"/>
          </w:rPr>
          <w:t>fdz@dezim-institut.de</w:t>
        </w:r>
      </w:hyperlink>
    </w:p>
    <w:p w14:paraId="7816E360" w14:textId="77777777" w:rsidR="004B29F1" w:rsidRPr="004B29F1" w:rsidRDefault="004B29F1" w:rsidP="001F354B">
      <w:pPr>
        <w:pStyle w:val="Flietext"/>
        <w:spacing w:line="276" w:lineRule="auto"/>
        <w:rPr>
          <w:sz w:val="8"/>
          <w:szCs w:val="10"/>
        </w:rPr>
      </w:pPr>
    </w:p>
    <w:p w14:paraId="799C6B5F" w14:textId="77777777" w:rsidR="00EF037D" w:rsidRPr="004B29F1" w:rsidRDefault="00EF037D" w:rsidP="001F354B">
      <w:pPr>
        <w:pStyle w:val="Flietext"/>
        <w:spacing w:line="276" w:lineRule="auto"/>
        <w:rPr>
          <w:sz w:val="8"/>
          <w:szCs w:val="10"/>
        </w:rPr>
      </w:pPr>
    </w:p>
    <w:p w14:paraId="3D2C76B4" w14:textId="5C23DF70" w:rsidR="00EF037D" w:rsidRPr="004B29F1" w:rsidRDefault="00EF037D" w:rsidP="001F354B">
      <w:pPr>
        <w:pStyle w:val="Flietext"/>
        <w:spacing w:line="276" w:lineRule="auto"/>
        <w:rPr>
          <w:sz w:val="8"/>
          <w:szCs w:val="10"/>
        </w:rPr>
      </w:pPr>
    </w:p>
    <w:p w14:paraId="6DD2A683" w14:textId="091EF0D8" w:rsidR="00261958" w:rsidRDefault="00687A26" w:rsidP="001F354B">
      <w:pPr>
        <w:pStyle w:val="Flietext"/>
        <w:spacing w:line="276" w:lineRule="auto"/>
        <w:sectPr w:rsidR="00261958" w:rsidSect="000F430F">
          <w:pgSz w:w="11906" w:h="16838"/>
          <w:pgMar w:top="1985" w:right="1134" w:bottom="1418" w:left="1304" w:header="652" w:footer="567" w:gutter="0"/>
          <w:pgNumType w:start="0"/>
          <w:cols w:space="708"/>
          <w:titlePg/>
          <w:docGrid w:linePitch="360"/>
        </w:sectPr>
      </w:pPr>
      <w:r>
        <w:rPr>
          <w:noProof/>
        </w:rPr>
        <w:drawing>
          <wp:anchor distT="0" distB="0" distL="114300" distR="114300" simplePos="0" relativeHeight="251660289" behindDoc="1" locked="0" layoutInCell="1" allowOverlap="1" wp14:anchorId="32E075B8" wp14:editId="7D283FB0">
            <wp:simplePos x="0" y="0"/>
            <wp:positionH relativeFrom="margin">
              <wp:posOffset>3035300</wp:posOffset>
            </wp:positionH>
            <wp:positionV relativeFrom="paragraph">
              <wp:posOffset>348615</wp:posOffset>
            </wp:positionV>
            <wp:extent cx="1155700" cy="770467"/>
            <wp:effectExtent l="0" t="0" r="6350" b="0"/>
            <wp:wrapNone/>
            <wp:docPr id="921791572" name="Picture 1" descr="A logo with colorful tri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791572" name="Picture 1" descr="A logo with colorful triangl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55700" cy="770467"/>
                    </a:xfrm>
                    <a:prstGeom prst="rect">
                      <a:avLst/>
                    </a:prstGeom>
                  </pic:spPr>
                </pic:pic>
              </a:graphicData>
            </a:graphic>
            <wp14:sizeRelH relativeFrom="page">
              <wp14:pctWidth>0</wp14:pctWidth>
            </wp14:sizeRelH>
            <wp14:sizeRelV relativeFrom="page">
              <wp14:pctHeight>0</wp14:pctHeight>
            </wp14:sizeRelV>
          </wp:anchor>
        </w:drawing>
      </w:r>
      <w:r w:rsidR="00B83A89">
        <w:rPr>
          <w:b/>
          <w:bCs/>
          <w:noProof/>
          <w:color w:val="E17832"/>
          <w:sz w:val="24"/>
          <w:szCs w:val="28"/>
        </w:rPr>
        <w:drawing>
          <wp:anchor distT="0" distB="0" distL="114300" distR="114300" simplePos="0" relativeHeight="251575808" behindDoc="0" locked="0" layoutInCell="1" allowOverlap="1" wp14:anchorId="582510DD" wp14:editId="2104D3AA">
            <wp:simplePos x="0" y="0"/>
            <wp:positionH relativeFrom="column">
              <wp:posOffset>1905</wp:posOffset>
            </wp:positionH>
            <wp:positionV relativeFrom="paragraph">
              <wp:posOffset>503555</wp:posOffset>
            </wp:positionV>
            <wp:extent cx="1439545" cy="424815"/>
            <wp:effectExtent l="0" t="0" r="8255" b="0"/>
            <wp:wrapThrough wrapText="bothSides">
              <wp:wrapPolygon edited="0">
                <wp:start x="1429" y="0"/>
                <wp:lineTo x="0" y="3874"/>
                <wp:lineTo x="0" y="14529"/>
                <wp:lineTo x="1143" y="20341"/>
                <wp:lineTo x="15435" y="20341"/>
                <wp:lineTo x="16293" y="19372"/>
                <wp:lineTo x="16865" y="15498"/>
                <wp:lineTo x="21438" y="14529"/>
                <wp:lineTo x="21438" y="2906"/>
                <wp:lineTo x="15435" y="0"/>
                <wp:lineTo x="1429"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9545" cy="424815"/>
                    </a:xfrm>
                    <a:prstGeom prst="rect">
                      <a:avLst/>
                    </a:prstGeom>
                    <a:noFill/>
                    <a:ln>
                      <a:noFill/>
                    </a:ln>
                  </pic:spPr>
                </pic:pic>
              </a:graphicData>
            </a:graphic>
            <wp14:sizeRelH relativeFrom="page">
              <wp14:pctWidth>0</wp14:pctWidth>
            </wp14:sizeRelH>
            <wp14:sizeRelV relativeFrom="page">
              <wp14:pctHeight>0</wp14:pctHeight>
            </wp14:sizeRelV>
          </wp:anchor>
        </w:drawing>
      </w:r>
      <w:r w:rsidR="00EF037D" w:rsidRPr="00EF037D">
        <w:rPr>
          <w:b/>
          <w:bCs/>
          <w:noProof/>
          <w:color w:val="E17832"/>
          <w:sz w:val="24"/>
          <w:szCs w:val="28"/>
        </w:rPr>
        <mc:AlternateContent>
          <mc:Choice Requires="wpg">
            <w:drawing>
              <wp:anchor distT="0" distB="0" distL="0" distR="0" simplePos="0" relativeHeight="251569664" behindDoc="1" locked="0" layoutInCell="1" allowOverlap="1" wp14:anchorId="5138F161" wp14:editId="1091012A">
                <wp:simplePos x="0" y="0"/>
                <wp:positionH relativeFrom="page">
                  <wp:posOffset>2665730</wp:posOffset>
                </wp:positionH>
                <wp:positionV relativeFrom="paragraph">
                  <wp:posOffset>545658</wp:posOffset>
                </wp:positionV>
                <wp:extent cx="1026795" cy="389890"/>
                <wp:effectExtent l="0" t="0" r="0" b="0"/>
                <wp:wrapTopAndBottom/>
                <wp:docPr id="343" name="Gruppieren 3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6795" cy="389890"/>
                          <a:chOff x="4175" y="166"/>
                          <a:chExt cx="1617" cy="614"/>
                        </a:xfrm>
                      </wpg:grpSpPr>
                      <wps:wsp>
                        <wps:cNvPr id="344" name="Rectangle 200"/>
                        <wps:cNvSpPr>
                          <a:spLocks noChangeArrowheads="1"/>
                        </wps:cNvSpPr>
                        <wps:spPr bwMode="auto">
                          <a:xfrm>
                            <a:off x="4471" y="577"/>
                            <a:ext cx="36" cy="202"/>
                          </a:xfrm>
                          <a:prstGeom prst="rect">
                            <a:avLst/>
                          </a:prstGeom>
                          <a:solidFill>
                            <a:srgbClr val="F5CE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Rectangle 201"/>
                        <wps:cNvSpPr>
                          <a:spLocks noChangeArrowheads="1"/>
                        </wps:cNvSpPr>
                        <wps:spPr bwMode="auto">
                          <a:xfrm>
                            <a:off x="4471" y="375"/>
                            <a:ext cx="36" cy="203"/>
                          </a:xfrm>
                          <a:prstGeom prst="rect">
                            <a:avLst/>
                          </a:prstGeom>
                          <a:solidFill>
                            <a:srgbClr val="ED1C2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46" name="Picture 2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4174" y="166"/>
                            <a:ext cx="236" cy="2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47" name="Rectangle 203"/>
                        <wps:cNvSpPr>
                          <a:spLocks noChangeArrowheads="1"/>
                        </wps:cNvSpPr>
                        <wps:spPr bwMode="auto">
                          <a:xfrm>
                            <a:off x="4471" y="174"/>
                            <a:ext cx="36" cy="202"/>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48" name="Picture 20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576" y="169"/>
                            <a:ext cx="1216" cy="3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73ADF5B" id="Gruppieren 343" o:spid="_x0000_s1026" style="position:absolute;margin-left:209.9pt;margin-top:42.95pt;width:80.85pt;height:30.7pt;z-index:-251746816;mso-wrap-distance-left:0;mso-wrap-distance-right:0;mso-position-horizontal-relative:page" coordorigin="4175,166" coordsize="1617,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">
                <v:rect id="Rectangle 200" o:spid="_x0000_s1027" style="position:absolute;left:4471;top:577;width:36;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" fillcolor="#f5ce00" stroked="f"/>
                <v:rect id="Rectangle 201" o:spid="_x0000_s1028" style="position:absolute;left:4471;top:375;width:36;height: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" fillcolor="#ed1c24"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2" o:spid="_x0000_s1029" type="#_x0000_t75" style="position:absolute;left:4174;top:166;width:236;height: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">
                  <v:imagedata r:id="rId17" o:title=""/>
                </v:shape>
                <v:rect id="Rectangle 203" o:spid="_x0000_s1030" style="position:absolute;left:4471;top:174;width:36;height: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" fillcolor="#231f20" stroked="f"/>
                <v:shape id="Picture 204" o:spid="_x0000_s1031" type="#_x0000_t75" style="position:absolute;left:4576;top:169;width:1216;height: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">
                  <v:imagedata r:id="rId18" o:title=""/>
                </v:shape>
                <w10:wrap type="topAndBottom" anchorx="page"/>
              </v:group>
            </w:pict>
          </mc:Fallback>
        </mc:AlternateContent>
      </w:r>
      <w:r w:rsidR="00EF037D" w:rsidRPr="00EF037D">
        <w:rPr>
          <w:b/>
          <w:bCs/>
          <w:color w:val="E17832"/>
          <w:sz w:val="24"/>
          <w:szCs w:val="28"/>
        </w:rPr>
        <w:t xml:space="preserve">Förderung durch </w:t>
      </w:r>
      <w:r w:rsidR="00EF037D">
        <w:br w:type="page"/>
      </w:r>
    </w:p>
    <w:sdt>
      <w:sdtPr>
        <w:rPr>
          <w:rFonts w:asciiTheme="minorHAnsi" w:eastAsiaTheme="minorHAnsi" w:hAnsiTheme="minorHAnsi" w:cstheme="minorBidi"/>
          <w:b w:val="0"/>
          <w:color w:val="1E5F46"/>
          <w:sz w:val="21"/>
          <w:szCs w:val="22"/>
          <w:lang w:val="de-DE"/>
        </w:rPr>
        <w:id w:val="549580049"/>
        <w:docPartObj>
          <w:docPartGallery w:val="Table of Contents"/>
          <w:docPartUnique/>
        </w:docPartObj>
      </w:sdtPr>
      <w:sdtEndPr>
        <w:rPr>
          <w:bCs/>
        </w:rPr>
      </w:sdtEndPr>
      <w:sdtContent>
        <w:p w14:paraId="454AE899" w14:textId="77777777" w:rsidR="009214D1" w:rsidRPr="001B15EF" w:rsidRDefault="009214D1" w:rsidP="001F354B">
          <w:pPr>
            <w:pStyle w:val="TOCHeading"/>
            <w:numPr>
              <w:ilvl w:val="0"/>
              <w:numId w:val="0"/>
            </w:numPr>
            <w:spacing w:line="276" w:lineRule="auto"/>
            <w:ind w:left="432" w:hanging="432"/>
            <w:rPr>
              <w:lang w:val="de-DE"/>
            </w:rPr>
          </w:pPr>
          <w:r>
            <w:rPr>
              <w:lang w:val="de-DE"/>
            </w:rPr>
            <w:t>Inhaltsverzeichnis</w:t>
          </w:r>
        </w:p>
        <w:p w14:paraId="67C08D04" w14:textId="41A684B7" w:rsidR="00946951" w:rsidRDefault="009214D1">
          <w:pPr>
            <w:pStyle w:val="TOC1"/>
            <w:tabs>
              <w:tab w:val="right" w:leader="dot" w:pos="9458"/>
            </w:tabs>
            <w:rPr>
              <w:rFonts w:eastAsiaTheme="minorEastAsia"/>
              <w:noProof/>
              <w:color w:val="auto"/>
              <w:kern w:val="2"/>
              <w:sz w:val="22"/>
              <w:lang w:eastAsia="de-DE"/>
              <w14:ligatures w14:val="standardContextual"/>
            </w:rPr>
          </w:pPr>
          <w:r>
            <w:fldChar w:fldCharType="begin"/>
          </w:r>
          <w:r>
            <w:instrText xml:space="preserve"> TOC \o "1-3" \h \z \u </w:instrText>
          </w:r>
          <w:r>
            <w:fldChar w:fldCharType="separate"/>
          </w:r>
          <w:hyperlink w:anchor="_Toc157455148" w:history="1">
            <w:r w:rsidR="00946951" w:rsidRPr="0094315A">
              <w:rPr>
                <w:rStyle w:val="Hyperlink"/>
                <w:noProof/>
                <w:lang w:eastAsia="de-DE" w:bidi="de-DE"/>
              </w:rPr>
              <w:t>Einleitung und Begrüßung</w:t>
            </w:r>
            <w:r w:rsidR="00946951">
              <w:rPr>
                <w:noProof/>
                <w:webHidden/>
              </w:rPr>
              <w:tab/>
            </w:r>
            <w:r w:rsidR="00946951">
              <w:rPr>
                <w:noProof/>
                <w:webHidden/>
              </w:rPr>
              <w:fldChar w:fldCharType="begin"/>
            </w:r>
            <w:r w:rsidR="00946951">
              <w:rPr>
                <w:noProof/>
                <w:webHidden/>
              </w:rPr>
              <w:instrText xml:space="preserve"> PAGEREF _Toc157455148 \h </w:instrText>
            </w:r>
            <w:r w:rsidR="00946951">
              <w:rPr>
                <w:noProof/>
                <w:webHidden/>
              </w:rPr>
            </w:r>
            <w:r w:rsidR="00946951">
              <w:rPr>
                <w:noProof/>
                <w:webHidden/>
              </w:rPr>
              <w:fldChar w:fldCharType="separate"/>
            </w:r>
            <w:r w:rsidR="00946951">
              <w:rPr>
                <w:noProof/>
                <w:webHidden/>
              </w:rPr>
              <w:t>1</w:t>
            </w:r>
            <w:r w:rsidR="00946951">
              <w:rPr>
                <w:noProof/>
                <w:webHidden/>
              </w:rPr>
              <w:fldChar w:fldCharType="end"/>
            </w:r>
          </w:hyperlink>
        </w:p>
        <w:p w14:paraId="60EECA90" w14:textId="6443ABC7" w:rsidR="00946951" w:rsidRDefault="00000000">
          <w:pPr>
            <w:pStyle w:val="TOC1"/>
            <w:tabs>
              <w:tab w:val="right" w:leader="dot" w:pos="9458"/>
            </w:tabs>
            <w:rPr>
              <w:rFonts w:eastAsiaTheme="minorEastAsia"/>
              <w:noProof/>
              <w:color w:val="auto"/>
              <w:kern w:val="2"/>
              <w:sz w:val="22"/>
              <w:lang w:eastAsia="de-DE"/>
              <w14:ligatures w14:val="standardContextual"/>
            </w:rPr>
          </w:pPr>
          <w:hyperlink w:anchor="_Toc157455149" w:history="1">
            <w:r w:rsidR="00946951" w:rsidRPr="0094315A">
              <w:rPr>
                <w:rStyle w:val="Hyperlink"/>
                <w:noProof/>
              </w:rPr>
              <w:t>Datenschutzerklärung</w:t>
            </w:r>
            <w:r w:rsidR="00946951">
              <w:rPr>
                <w:noProof/>
                <w:webHidden/>
              </w:rPr>
              <w:tab/>
            </w:r>
            <w:r w:rsidR="00946951">
              <w:rPr>
                <w:noProof/>
                <w:webHidden/>
              </w:rPr>
              <w:fldChar w:fldCharType="begin"/>
            </w:r>
            <w:r w:rsidR="00946951">
              <w:rPr>
                <w:noProof/>
                <w:webHidden/>
              </w:rPr>
              <w:instrText xml:space="preserve"> PAGEREF _Toc157455149 \h </w:instrText>
            </w:r>
            <w:r w:rsidR="00946951">
              <w:rPr>
                <w:noProof/>
                <w:webHidden/>
              </w:rPr>
            </w:r>
            <w:r w:rsidR="00946951">
              <w:rPr>
                <w:noProof/>
                <w:webHidden/>
              </w:rPr>
              <w:fldChar w:fldCharType="separate"/>
            </w:r>
            <w:r w:rsidR="00946951">
              <w:rPr>
                <w:noProof/>
                <w:webHidden/>
              </w:rPr>
              <w:t>2</w:t>
            </w:r>
            <w:r w:rsidR="00946951">
              <w:rPr>
                <w:noProof/>
                <w:webHidden/>
              </w:rPr>
              <w:fldChar w:fldCharType="end"/>
            </w:r>
          </w:hyperlink>
        </w:p>
        <w:p w14:paraId="43DDD6AC" w14:textId="393E5431" w:rsidR="00946951" w:rsidRDefault="00000000">
          <w:pPr>
            <w:pStyle w:val="TOC1"/>
            <w:tabs>
              <w:tab w:val="right" w:leader="dot" w:pos="9458"/>
            </w:tabs>
            <w:rPr>
              <w:rFonts w:eastAsiaTheme="minorEastAsia"/>
              <w:noProof/>
              <w:color w:val="auto"/>
              <w:kern w:val="2"/>
              <w:sz w:val="22"/>
              <w:lang w:eastAsia="de-DE"/>
              <w14:ligatures w14:val="standardContextual"/>
            </w:rPr>
          </w:pPr>
          <w:hyperlink w:anchor="_Toc157455150" w:history="1">
            <w:r w:rsidR="00946951" w:rsidRPr="0094315A">
              <w:rPr>
                <w:rStyle w:val="Hyperlink"/>
                <w:noProof/>
                <w:lang w:eastAsia="de-DE" w:bidi="de-DE"/>
              </w:rPr>
              <w:t>A. Hintergrundinformationen zur Person</w:t>
            </w:r>
            <w:r w:rsidR="00946951">
              <w:rPr>
                <w:noProof/>
                <w:webHidden/>
              </w:rPr>
              <w:tab/>
            </w:r>
            <w:r w:rsidR="00946951">
              <w:rPr>
                <w:noProof/>
                <w:webHidden/>
              </w:rPr>
              <w:fldChar w:fldCharType="begin"/>
            </w:r>
            <w:r w:rsidR="00946951">
              <w:rPr>
                <w:noProof/>
                <w:webHidden/>
              </w:rPr>
              <w:instrText xml:space="preserve"> PAGEREF _Toc157455150 \h </w:instrText>
            </w:r>
            <w:r w:rsidR="00946951">
              <w:rPr>
                <w:noProof/>
                <w:webHidden/>
              </w:rPr>
            </w:r>
            <w:r w:rsidR="00946951">
              <w:rPr>
                <w:noProof/>
                <w:webHidden/>
              </w:rPr>
              <w:fldChar w:fldCharType="separate"/>
            </w:r>
            <w:r w:rsidR="00946951">
              <w:rPr>
                <w:noProof/>
                <w:webHidden/>
              </w:rPr>
              <w:t>3</w:t>
            </w:r>
            <w:r w:rsidR="00946951">
              <w:rPr>
                <w:noProof/>
                <w:webHidden/>
              </w:rPr>
              <w:fldChar w:fldCharType="end"/>
            </w:r>
          </w:hyperlink>
        </w:p>
        <w:p w14:paraId="30814E97" w14:textId="5C23B7A4" w:rsidR="00946951" w:rsidRDefault="00000000">
          <w:pPr>
            <w:pStyle w:val="TOC1"/>
            <w:tabs>
              <w:tab w:val="right" w:leader="dot" w:pos="9458"/>
            </w:tabs>
            <w:rPr>
              <w:rFonts w:eastAsiaTheme="minorEastAsia"/>
              <w:noProof/>
              <w:color w:val="auto"/>
              <w:kern w:val="2"/>
              <w:sz w:val="22"/>
              <w:lang w:eastAsia="de-DE"/>
              <w14:ligatures w14:val="standardContextual"/>
            </w:rPr>
          </w:pPr>
          <w:hyperlink w:anchor="_Toc157455151" w:history="1">
            <w:r w:rsidR="00946951" w:rsidRPr="0094315A">
              <w:rPr>
                <w:rStyle w:val="Hyperlink"/>
                <w:noProof/>
              </w:rPr>
              <w:t>B. Gesundheit und Lebenszufriedenheit</w:t>
            </w:r>
            <w:r w:rsidR="00946951">
              <w:rPr>
                <w:noProof/>
                <w:webHidden/>
              </w:rPr>
              <w:tab/>
            </w:r>
            <w:r w:rsidR="00946951">
              <w:rPr>
                <w:noProof/>
                <w:webHidden/>
              </w:rPr>
              <w:fldChar w:fldCharType="begin"/>
            </w:r>
            <w:r w:rsidR="00946951">
              <w:rPr>
                <w:noProof/>
                <w:webHidden/>
              </w:rPr>
              <w:instrText xml:space="preserve"> PAGEREF _Toc157455151 \h </w:instrText>
            </w:r>
            <w:r w:rsidR="00946951">
              <w:rPr>
                <w:noProof/>
                <w:webHidden/>
              </w:rPr>
            </w:r>
            <w:r w:rsidR="00946951">
              <w:rPr>
                <w:noProof/>
                <w:webHidden/>
              </w:rPr>
              <w:fldChar w:fldCharType="separate"/>
            </w:r>
            <w:r w:rsidR="00946951">
              <w:rPr>
                <w:noProof/>
                <w:webHidden/>
              </w:rPr>
              <w:t>7</w:t>
            </w:r>
            <w:r w:rsidR="00946951">
              <w:rPr>
                <w:noProof/>
                <w:webHidden/>
              </w:rPr>
              <w:fldChar w:fldCharType="end"/>
            </w:r>
          </w:hyperlink>
        </w:p>
        <w:p w14:paraId="6BB0C2FB" w14:textId="1DE147D9" w:rsidR="00946951" w:rsidRDefault="00000000">
          <w:pPr>
            <w:pStyle w:val="TOC1"/>
            <w:tabs>
              <w:tab w:val="right" w:leader="dot" w:pos="9458"/>
            </w:tabs>
            <w:rPr>
              <w:rFonts w:eastAsiaTheme="minorEastAsia"/>
              <w:noProof/>
              <w:color w:val="auto"/>
              <w:kern w:val="2"/>
              <w:sz w:val="22"/>
              <w:lang w:eastAsia="de-DE"/>
              <w14:ligatures w14:val="standardContextual"/>
            </w:rPr>
          </w:pPr>
          <w:hyperlink w:anchor="_Toc157455152" w:history="1">
            <w:r w:rsidR="00946951" w:rsidRPr="0094315A">
              <w:rPr>
                <w:rStyle w:val="Hyperlink"/>
                <w:noProof/>
                <w:lang w:eastAsia="de-DE" w:bidi="de-DE"/>
              </w:rPr>
              <w:t xml:space="preserve">C. </w:t>
            </w:r>
            <w:r w:rsidR="00946951" w:rsidRPr="0094315A">
              <w:rPr>
                <w:rStyle w:val="Hyperlink"/>
                <w:noProof/>
              </w:rPr>
              <w:t>Soziale Kohäsion</w:t>
            </w:r>
            <w:r w:rsidR="00946951">
              <w:rPr>
                <w:noProof/>
                <w:webHidden/>
              </w:rPr>
              <w:tab/>
            </w:r>
            <w:r w:rsidR="00946951">
              <w:rPr>
                <w:noProof/>
                <w:webHidden/>
              </w:rPr>
              <w:fldChar w:fldCharType="begin"/>
            </w:r>
            <w:r w:rsidR="00946951">
              <w:rPr>
                <w:noProof/>
                <w:webHidden/>
              </w:rPr>
              <w:instrText xml:space="preserve"> PAGEREF _Toc157455152 \h </w:instrText>
            </w:r>
            <w:r w:rsidR="00946951">
              <w:rPr>
                <w:noProof/>
                <w:webHidden/>
              </w:rPr>
            </w:r>
            <w:r w:rsidR="00946951">
              <w:rPr>
                <w:noProof/>
                <w:webHidden/>
              </w:rPr>
              <w:fldChar w:fldCharType="separate"/>
            </w:r>
            <w:r w:rsidR="00946951">
              <w:rPr>
                <w:noProof/>
                <w:webHidden/>
              </w:rPr>
              <w:t>9</w:t>
            </w:r>
            <w:r w:rsidR="00946951">
              <w:rPr>
                <w:noProof/>
                <w:webHidden/>
              </w:rPr>
              <w:fldChar w:fldCharType="end"/>
            </w:r>
          </w:hyperlink>
        </w:p>
        <w:p w14:paraId="77350600" w14:textId="462CD3A0" w:rsidR="00946951" w:rsidRDefault="00000000">
          <w:pPr>
            <w:pStyle w:val="TOC1"/>
            <w:tabs>
              <w:tab w:val="right" w:leader="dot" w:pos="9458"/>
            </w:tabs>
            <w:rPr>
              <w:rFonts w:eastAsiaTheme="minorEastAsia"/>
              <w:noProof/>
              <w:color w:val="auto"/>
              <w:kern w:val="2"/>
              <w:sz w:val="22"/>
              <w:lang w:eastAsia="de-DE"/>
              <w14:ligatures w14:val="standardContextual"/>
            </w:rPr>
          </w:pPr>
          <w:hyperlink w:anchor="_Toc157455153" w:history="1">
            <w:r w:rsidR="00946951" w:rsidRPr="0094315A">
              <w:rPr>
                <w:rStyle w:val="Hyperlink"/>
                <w:noProof/>
              </w:rPr>
              <w:t>D. Allgemeiner antiasiatischer Rassismus in Deutschland</w:t>
            </w:r>
            <w:r w:rsidR="00946951">
              <w:rPr>
                <w:noProof/>
                <w:webHidden/>
              </w:rPr>
              <w:tab/>
            </w:r>
            <w:r w:rsidR="00946951">
              <w:rPr>
                <w:noProof/>
                <w:webHidden/>
              </w:rPr>
              <w:fldChar w:fldCharType="begin"/>
            </w:r>
            <w:r w:rsidR="00946951">
              <w:rPr>
                <w:noProof/>
                <w:webHidden/>
              </w:rPr>
              <w:instrText xml:space="preserve"> PAGEREF _Toc157455153 \h </w:instrText>
            </w:r>
            <w:r w:rsidR="00946951">
              <w:rPr>
                <w:noProof/>
                <w:webHidden/>
              </w:rPr>
            </w:r>
            <w:r w:rsidR="00946951">
              <w:rPr>
                <w:noProof/>
                <w:webHidden/>
              </w:rPr>
              <w:fldChar w:fldCharType="separate"/>
            </w:r>
            <w:r w:rsidR="00946951">
              <w:rPr>
                <w:noProof/>
                <w:webHidden/>
              </w:rPr>
              <w:t>11</w:t>
            </w:r>
            <w:r w:rsidR="00946951">
              <w:rPr>
                <w:noProof/>
                <w:webHidden/>
              </w:rPr>
              <w:fldChar w:fldCharType="end"/>
            </w:r>
          </w:hyperlink>
        </w:p>
        <w:p w14:paraId="483420B7" w14:textId="0558BE41" w:rsidR="00946951" w:rsidRDefault="00000000">
          <w:pPr>
            <w:pStyle w:val="TOC1"/>
            <w:tabs>
              <w:tab w:val="right" w:leader="dot" w:pos="9458"/>
            </w:tabs>
            <w:rPr>
              <w:rFonts w:eastAsiaTheme="minorEastAsia"/>
              <w:noProof/>
              <w:color w:val="auto"/>
              <w:kern w:val="2"/>
              <w:sz w:val="22"/>
              <w:lang w:eastAsia="de-DE"/>
              <w14:ligatures w14:val="standardContextual"/>
            </w:rPr>
          </w:pPr>
          <w:hyperlink w:anchor="_Toc157455154" w:history="1">
            <w:r w:rsidR="00946951" w:rsidRPr="0094315A">
              <w:rPr>
                <w:rStyle w:val="Hyperlink"/>
                <w:noProof/>
              </w:rPr>
              <w:t>E. Antiasiatischer Rassismus im Kontext der Corona-Pandemie I</w:t>
            </w:r>
            <w:r w:rsidR="00946951">
              <w:rPr>
                <w:noProof/>
                <w:webHidden/>
              </w:rPr>
              <w:tab/>
            </w:r>
            <w:r w:rsidR="00946951">
              <w:rPr>
                <w:noProof/>
                <w:webHidden/>
              </w:rPr>
              <w:fldChar w:fldCharType="begin"/>
            </w:r>
            <w:r w:rsidR="00946951">
              <w:rPr>
                <w:noProof/>
                <w:webHidden/>
              </w:rPr>
              <w:instrText xml:space="preserve"> PAGEREF _Toc157455154 \h </w:instrText>
            </w:r>
            <w:r w:rsidR="00946951">
              <w:rPr>
                <w:noProof/>
                <w:webHidden/>
              </w:rPr>
            </w:r>
            <w:r w:rsidR="00946951">
              <w:rPr>
                <w:noProof/>
                <w:webHidden/>
              </w:rPr>
              <w:fldChar w:fldCharType="separate"/>
            </w:r>
            <w:r w:rsidR="00946951">
              <w:rPr>
                <w:noProof/>
                <w:webHidden/>
              </w:rPr>
              <w:t>13</w:t>
            </w:r>
            <w:r w:rsidR="00946951">
              <w:rPr>
                <w:noProof/>
                <w:webHidden/>
              </w:rPr>
              <w:fldChar w:fldCharType="end"/>
            </w:r>
          </w:hyperlink>
        </w:p>
        <w:p w14:paraId="12D7E9EB" w14:textId="49589812" w:rsidR="00946951" w:rsidRDefault="00000000">
          <w:pPr>
            <w:pStyle w:val="TOC1"/>
            <w:tabs>
              <w:tab w:val="right" w:leader="dot" w:pos="9458"/>
            </w:tabs>
            <w:rPr>
              <w:rFonts w:eastAsiaTheme="minorEastAsia"/>
              <w:noProof/>
              <w:color w:val="auto"/>
              <w:kern w:val="2"/>
              <w:sz w:val="22"/>
              <w:lang w:eastAsia="de-DE"/>
              <w14:ligatures w14:val="standardContextual"/>
            </w:rPr>
          </w:pPr>
          <w:hyperlink w:anchor="_Toc157455155" w:history="1">
            <w:r w:rsidR="00946951" w:rsidRPr="0094315A">
              <w:rPr>
                <w:rStyle w:val="Hyperlink"/>
                <w:noProof/>
                <w:lang w:eastAsia="de-DE" w:bidi="de-DE"/>
              </w:rPr>
              <w:t xml:space="preserve">E. </w:t>
            </w:r>
            <w:r w:rsidR="00946951" w:rsidRPr="0094315A">
              <w:rPr>
                <w:rStyle w:val="Hyperlink"/>
                <w:noProof/>
              </w:rPr>
              <w:t>Antiasiatischer Rassismus im Kontext der Corona-Pandemie II</w:t>
            </w:r>
            <w:r w:rsidR="00946951">
              <w:rPr>
                <w:noProof/>
                <w:webHidden/>
              </w:rPr>
              <w:tab/>
            </w:r>
            <w:r w:rsidR="00946951">
              <w:rPr>
                <w:noProof/>
                <w:webHidden/>
              </w:rPr>
              <w:fldChar w:fldCharType="begin"/>
            </w:r>
            <w:r w:rsidR="00946951">
              <w:rPr>
                <w:noProof/>
                <w:webHidden/>
              </w:rPr>
              <w:instrText xml:space="preserve"> PAGEREF _Toc157455155 \h </w:instrText>
            </w:r>
            <w:r w:rsidR="00946951">
              <w:rPr>
                <w:noProof/>
                <w:webHidden/>
              </w:rPr>
            </w:r>
            <w:r w:rsidR="00946951">
              <w:rPr>
                <w:noProof/>
                <w:webHidden/>
              </w:rPr>
              <w:fldChar w:fldCharType="separate"/>
            </w:r>
            <w:r w:rsidR="00946951">
              <w:rPr>
                <w:noProof/>
                <w:webHidden/>
              </w:rPr>
              <w:t>15</w:t>
            </w:r>
            <w:r w:rsidR="00946951">
              <w:rPr>
                <w:noProof/>
                <w:webHidden/>
              </w:rPr>
              <w:fldChar w:fldCharType="end"/>
            </w:r>
          </w:hyperlink>
        </w:p>
        <w:p w14:paraId="0035A342" w14:textId="2C15D0B2" w:rsidR="00946951" w:rsidRDefault="00000000">
          <w:pPr>
            <w:pStyle w:val="TOC1"/>
            <w:tabs>
              <w:tab w:val="right" w:leader="dot" w:pos="9458"/>
            </w:tabs>
            <w:rPr>
              <w:rFonts w:eastAsiaTheme="minorEastAsia"/>
              <w:noProof/>
              <w:color w:val="auto"/>
              <w:kern w:val="2"/>
              <w:sz w:val="22"/>
              <w:lang w:eastAsia="de-DE"/>
              <w14:ligatures w14:val="standardContextual"/>
            </w:rPr>
          </w:pPr>
          <w:hyperlink w:anchor="_Toc157455156" w:history="1">
            <w:r w:rsidR="00946951" w:rsidRPr="0094315A">
              <w:rPr>
                <w:rStyle w:val="Hyperlink"/>
                <w:noProof/>
                <w:lang w:eastAsia="de-DE" w:bidi="de-DE"/>
              </w:rPr>
              <w:t xml:space="preserve">F. </w:t>
            </w:r>
            <w:r w:rsidR="00946951" w:rsidRPr="0094315A">
              <w:rPr>
                <w:rStyle w:val="Hyperlink"/>
                <w:noProof/>
              </w:rPr>
              <w:t>Coping und Widerstand im Kontext von antiasiatischem Rassismus während der Corona-Pandemie</w:t>
            </w:r>
            <w:r w:rsidR="00946951">
              <w:rPr>
                <w:noProof/>
                <w:webHidden/>
              </w:rPr>
              <w:tab/>
            </w:r>
            <w:r w:rsidR="00946951">
              <w:rPr>
                <w:noProof/>
                <w:webHidden/>
              </w:rPr>
              <w:fldChar w:fldCharType="begin"/>
            </w:r>
            <w:r w:rsidR="00946951">
              <w:rPr>
                <w:noProof/>
                <w:webHidden/>
              </w:rPr>
              <w:instrText xml:space="preserve"> PAGEREF _Toc157455156 \h </w:instrText>
            </w:r>
            <w:r w:rsidR="00946951">
              <w:rPr>
                <w:noProof/>
                <w:webHidden/>
              </w:rPr>
            </w:r>
            <w:r w:rsidR="00946951">
              <w:rPr>
                <w:noProof/>
                <w:webHidden/>
              </w:rPr>
              <w:fldChar w:fldCharType="separate"/>
            </w:r>
            <w:r w:rsidR="00946951">
              <w:rPr>
                <w:noProof/>
                <w:webHidden/>
              </w:rPr>
              <w:t>17</w:t>
            </w:r>
            <w:r w:rsidR="00946951">
              <w:rPr>
                <w:noProof/>
                <w:webHidden/>
              </w:rPr>
              <w:fldChar w:fldCharType="end"/>
            </w:r>
          </w:hyperlink>
        </w:p>
        <w:p w14:paraId="24C4C803" w14:textId="7EA8E163" w:rsidR="00946951" w:rsidRDefault="00000000">
          <w:pPr>
            <w:pStyle w:val="TOC1"/>
            <w:tabs>
              <w:tab w:val="right" w:leader="dot" w:pos="9458"/>
            </w:tabs>
            <w:rPr>
              <w:rFonts w:eastAsiaTheme="minorEastAsia"/>
              <w:noProof/>
              <w:color w:val="auto"/>
              <w:kern w:val="2"/>
              <w:sz w:val="22"/>
              <w:lang w:eastAsia="de-DE"/>
              <w14:ligatures w14:val="standardContextual"/>
            </w:rPr>
          </w:pPr>
          <w:hyperlink w:anchor="_Toc157455157" w:history="1">
            <w:r w:rsidR="00946951" w:rsidRPr="0094315A">
              <w:rPr>
                <w:rStyle w:val="Hyperlink"/>
                <w:noProof/>
                <w:lang w:eastAsia="de-DE" w:bidi="de-DE"/>
              </w:rPr>
              <w:t xml:space="preserve">G. </w:t>
            </w:r>
            <w:r w:rsidR="00946951" w:rsidRPr="0094315A">
              <w:rPr>
                <w:rStyle w:val="Hyperlink"/>
                <w:noProof/>
              </w:rPr>
              <w:t>Abschließende Fragen</w:t>
            </w:r>
            <w:r w:rsidR="00946951">
              <w:rPr>
                <w:noProof/>
                <w:webHidden/>
              </w:rPr>
              <w:tab/>
            </w:r>
            <w:r w:rsidR="00946951">
              <w:rPr>
                <w:noProof/>
                <w:webHidden/>
              </w:rPr>
              <w:fldChar w:fldCharType="begin"/>
            </w:r>
            <w:r w:rsidR="00946951">
              <w:rPr>
                <w:noProof/>
                <w:webHidden/>
              </w:rPr>
              <w:instrText xml:space="preserve"> PAGEREF _Toc157455157 \h </w:instrText>
            </w:r>
            <w:r w:rsidR="00946951">
              <w:rPr>
                <w:noProof/>
                <w:webHidden/>
              </w:rPr>
            </w:r>
            <w:r w:rsidR="00946951">
              <w:rPr>
                <w:noProof/>
                <w:webHidden/>
              </w:rPr>
              <w:fldChar w:fldCharType="separate"/>
            </w:r>
            <w:r w:rsidR="00946951">
              <w:rPr>
                <w:noProof/>
                <w:webHidden/>
              </w:rPr>
              <w:t>20</w:t>
            </w:r>
            <w:r w:rsidR="00946951">
              <w:rPr>
                <w:noProof/>
                <w:webHidden/>
              </w:rPr>
              <w:fldChar w:fldCharType="end"/>
            </w:r>
          </w:hyperlink>
        </w:p>
        <w:p w14:paraId="5D8BFEBC" w14:textId="2C39D4F0" w:rsidR="009214D1" w:rsidRDefault="009214D1" w:rsidP="001F354B">
          <w:pPr>
            <w:spacing w:line="276" w:lineRule="auto"/>
          </w:pPr>
          <w:r>
            <w:rPr>
              <w:b/>
              <w:bCs/>
            </w:rPr>
            <w:fldChar w:fldCharType="end"/>
          </w:r>
        </w:p>
      </w:sdtContent>
    </w:sdt>
    <w:p w14:paraId="5EB86263" w14:textId="77777777" w:rsidR="00261958" w:rsidRDefault="008209C6" w:rsidP="001F354B">
      <w:pPr>
        <w:pStyle w:val="TOC1"/>
        <w:tabs>
          <w:tab w:val="right" w:leader="dot" w:pos="9016"/>
        </w:tabs>
        <w:spacing w:line="276" w:lineRule="auto"/>
        <w:sectPr w:rsidR="00261958" w:rsidSect="000F430F">
          <w:headerReference w:type="first" r:id="rId19"/>
          <w:footerReference w:type="first" r:id="rId20"/>
          <w:pgSz w:w="11906" w:h="16838"/>
          <w:pgMar w:top="1985" w:right="1134" w:bottom="1418" w:left="1304" w:header="652" w:footer="567" w:gutter="0"/>
          <w:pgNumType w:start="0"/>
          <w:cols w:space="708"/>
          <w:titlePg/>
          <w:docGrid w:linePitch="360"/>
        </w:sectPr>
      </w:pPr>
      <w:r>
        <w:br w:type="page"/>
      </w:r>
    </w:p>
    <w:p w14:paraId="6A2636EB" w14:textId="71D7CD41" w:rsidR="004C6FA7" w:rsidRPr="004C6FA7" w:rsidRDefault="004C6FA7" w:rsidP="004C6FA7">
      <w:pPr>
        <w:pStyle w:val="Heading1"/>
        <w:numPr>
          <w:ilvl w:val="0"/>
          <w:numId w:val="0"/>
        </w:numPr>
        <w:ind w:left="432" w:hanging="432"/>
        <w:rPr>
          <w:lang w:eastAsia="de-DE" w:bidi="de-DE"/>
        </w:rPr>
      </w:pPr>
      <w:bookmarkStart w:id="0" w:name="_Toc157455148"/>
      <w:r w:rsidRPr="004C6FA7">
        <w:rPr>
          <w:lang w:eastAsia="de-DE" w:bidi="de-DE"/>
        </w:rPr>
        <w:lastRenderedPageBreak/>
        <w:t>Einleitung und Begrüßung</w:t>
      </w:r>
      <w:bookmarkEnd w:id="0"/>
      <w:r w:rsidRPr="004C6FA7">
        <w:rPr>
          <w:lang w:eastAsia="de-DE" w:bidi="de-DE"/>
        </w:rPr>
        <w:t xml:space="preserve"> </w:t>
      </w:r>
    </w:p>
    <w:p w14:paraId="5715CD55" w14:textId="77777777" w:rsidR="004C6FA7" w:rsidRPr="007A7316" w:rsidRDefault="004C6FA7" w:rsidP="004C6FA7">
      <w:pPr>
        <w:rPr>
          <w:lang w:eastAsia="de-DE" w:bidi="de-DE"/>
        </w:rPr>
      </w:pPr>
      <w:r w:rsidRPr="007A7316">
        <w:rPr>
          <w:lang w:eastAsia="de-DE" w:bidi="de-DE"/>
        </w:rPr>
        <w:t>Sehr geehrte*r Survey-Teilnehmer*in,</w:t>
      </w:r>
    </w:p>
    <w:p w14:paraId="7A73084C" w14:textId="77777777" w:rsidR="004C6FA7" w:rsidRPr="007A7316" w:rsidRDefault="004C6FA7" w:rsidP="004C6FA7">
      <w:pPr>
        <w:rPr>
          <w:lang w:eastAsia="de-DE" w:bidi="de-DE"/>
        </w:rPr>
      </w:pPr>
      <w:r w:rsidRPr="007A7316">
        <w:rPr>
          <w:lang w:eastAsia="de-DE" w:bidi="de-DE"/>
        </w:rPr>
        <w:t xml:space="preserve">vielen Dank für Ihre Teilnahme an diesem Survey im Rahmen des Kooperationsprojekts </w:t>
      </w:r>
      <w:r w:rsidRPr="004C6FA7">
        <w:rPr>
          <w:lang w:eastAsia="de-DE" w:bidi="de-DE"/>
        </w:rPr>
        <w:t>Soziale Kohäsion in Krisenzeiten. Die Corona-Pandemie und anti-asiatischer Rassismus in Deutschland</w:t>
      </w:r>
      <w:r w:rsidRPr="007A7316">
        <w:rPr>
          <w:lang w:eastAsia="de-DE" w:bidi="de-DE"/>
        </w:rPr>
        <w:t xml:space="preserve">, das im Rahmen der Berlin University Alliance gefördert wird. </w:t>
      </w:r>
    </w:p>
    <w:p w14:paraId="2A124452" w14:textId="77777777" w:rsidR="004C6FA7" w:rsidRPr="004C6FA7" w:rsidRDefault="004C6FA7" w:rsidP="004C6FA7">
      <w:pPr>
        <w:rPr>
          <w:lang w:eastAsia="de-DE" w:bidi="de-DE"/>
        </w:rPr>
      </w:pPr>
      <w:r w:rsidRPr="004C6FA7">
        <w:rPr>
          <w:lang w:eastAsia="de-DE" w:bidi="de-DE"/>
        </w:rPr>
        <w:t xml:space="preserve">Dieser Survey richtet sich an volljährige Menschen, die sich als Asiat*innen, asiatische Migrant*innen, Asiatische Deutsche oder asiatisch-diasporische Menschen verstehen. </w:t>
      </w:r>
    </w:p>
    <w:p w14:paraId="19D3C93F" w14:textId="77777777" w:rsidR="004C6FA7" w:rsidRPr="007A7316" w:rsidRDefault="004C6FA7" w:rsidP="004C6FA7">
      <w:pPr>
        <w:rPr>
          <w:lang w:eastAsia="de-DE" w:bidi="de-DE"/>
        </w:rPr>
      </w:pPr>
      <w:r w:rsidRPr="007A7316">
        <w:rPr>
          <w:lang w:eastAsia="de-DE" w:bidi="de-DE"/>
        </w:rPr>
        <w:t>In diesem Survey möchten wir Sie gerne zu drei Themenbereichen befragen:</w:t>
      </w:r>
    </w:p>
    <w:p w14:paraId="6CDC25FD" w14:textId="3C045FF3" w:rsidR="004C6FA7" w:rsidRPr="007A7316" w:rsidRDefault="004C6FA7" w:rsidP="004C6FA7">
      <w:pPr>
        <w:rPr>
          <w:lang w:eastAsia="de-DE" w:bidi="de-DE"/>
        </w:rPr>
      </w:pPr>
      <w:r w:rsidRPr="007A7316">
        <w:rPr>
          <w:lang w:eastAsia="de-DE" w:bidi="de-DE"/>
        </w:rPr>
        <w:t>1. Wer sind Sie und wie geht es Ihnen gerade?</w:t>
      </w:r>
    </w:p>
    <w:p w14:paraId="54AA4C47" w14:textId="5CA227B4" w:rsidR="004C6FA7" w:rsidRPr="007A7316" w:rsidRDefault="004C6FA7" w:rsidP="004C6FA7">
      <w:pPr>
        <w:rPr>
          <w:lang w:eastAsia="de-DE" w:bidi="de-DE"/>
        </w:rPr>
      </w:pPr>
      <w:r w:rsidRPr="007A7316">
        <w:rPr>
          <w:lang w:eastAsia="de-DE" w:bidi="de-DE"/>
        </w:rPr>
        <w:t>2. Wie erleben Sie den Umgang mit ihrer asiatischen Herkunft im Alltag in Deutschland?</w:t>
      </w:r>
    </w:p>
    <w:p w14:paraId="243D12E4" w14:textId="5172C292" w:rsidR="004C6FA7" w:rsidRPr="007A7316" w:rsidRDefault="004C6FA7" w:rsidP="004C6FA7">
      <w:pPr>
        <w:rPr>
          <w:lang w:eastAsia="de-DE" w:bidi="de-DE"/>
        </w:rPr>
      </w:pPr>
      <w:r w:rsidRPr="007A7316">
        <w:rPr>
          <w:lang w:eastAsia="de-DE" w:bidi="de-DE"/>
        </w:rPr>
        <w:t>3. Wie hat sich Ihr Leben im Kontext der Corona-Pandemie verändert? Und wie gehen Sie mit der Situation der Pandemie um?</w:t>
      </w:r>
    </w:p>
    <w:p w14:paraId="560A7929" w14:textId="77777777" w:rsidR="004C6FA7" w:rsidRPr="007A7316" w:rsidRDefault="004C6FA7" w:rsidP="004C6FA7">
      <w:pPr>
        <w:rPr>
          <w:lang w:eastAsia="de-DE" w:bidi="de-DE"/>
        </w:rPr>
      </w:pPr>
      <w:r w:rsidRPr="007A7316">
        <w:rPr>
          <w:lang w:eastAsia="de-DE" w:bidi="de-DE"/>
        </w:rPr>
        <w:t xml:space="preserve">Die in diesem Survey erhobenen Daten werden innerhalb dieses Projekts für Analysen verwendet, in denen die Auswirkungen der Corona-Pandemie auf Menschen asiatischer Herkunft in Deutschland untersucht werden. </w:t>
      </w:r>
    </w:p>
    <w:p w14:paraId="6AD70CE8" w14:textId="77777777" w:rsidR="004C6FA7" w:rsidRPr="007A7316" w:rsidRDefault="004C6FA7" w:rsidP="004C6FA7">
      <w:pPr>
        <w:rPr>
          <w:lang w:eastAsia="de-DE" w:bidi="de-DE"/>
        </w:rPr>
      </w:pPr>
      <w:r w:rsidRPr="007A7316">
        <w:rPr>
          <w:lang w:eastAsia="de-DE" w:bidi="de-DE"/>
        </w:rPr>
        <w:t xml:space="preserve">Im Anschluss an diesen Survey werden wir ergänzend mit 80 Teilnehmenden eine 14-tägige Tagebuchstudie durchführen, in der die hier berücksichtigten Themen vertieft werden können. Sollten Sie Interesse haben, zusätzlich daran teilzunehmen, achten Sie bitte darauf, am Ende des Surveys anzuklicken, dass wir Sie als potenzielle Teilnehmer*in kontaktieren dürfen. </w:t>
      </w:r>
    </w:p>
    <w:p w14:paraId="68F9638E" w14:textId="7EEA1E16" w:rsidR="004C6FA7" w:rsidRPr="004C6FA7" w:rsidRDefault="004C6FA7" w:rsidP="004C6FA7">
      <w:pPr>
        <w:rPr>
          <w:lang w:eastAsia="de-DE" w:bidi="de-DE"/>
        </w:rPr>
      </w:pPr>
      <w:r w:rsidRPr="007A7316">
        <w:rPr>
          <w:lang w:eastAsia="de-DE" w:bidi="de-DE"/>
        </w:rPr>
        <w:t xml:space="preserve">Wenn Sie Fragen oder Anmerkungen zu dem Survey oder dem Projekt haben, melden Sie sich gerne. Ansprechpartnerin ist Kimiko Suda: </w:t>
      </w:r>
      <w:hyperlink r:id="rId21">
        <w:r w:rsidRPr="004C6FA7">
          <w:rPr>
            <w:lang w:eastAsia="de-DE" w:bidi="de-DE"/>
          </w:rPr>
          <w:t>sudakimi@hu-berlin.de</w:t>
        </w:r>
      </w:hyperlink>
      <w:r w:rsidRPr="007A7316">
        <w:rPr>
          <w:lang w:eastAsia="de-DE" w:bidi="de-DE"/>
        </w:rPr>
        <w:t>.</w:t>
      </w:r>
    </w:p>
    <w:p w14:paraId="722F9D4D" w14:textId="77777777" w:rsidR="00792C31" w:rsidRDefault="00792C31">
      <w:pPr>
        <w:spacing w:line="259" w:lineRule="auto"/>
        <w:rPr>
          <w:rFonts w:ascii="Overpass ExtraBold" w:eastAsiaTheme="majorEastAsia" w:hAnsi="Overpass ExtraBold" w:cstheme="majorBidi"/>
          <w:color w:val="E17832"/>
          <w:sz w:val="30"/>
          <w:szCs w:val="32"/>
        </w:rPr>
      </w:pPr>
      <w:r>
        <w:br w:type="page"/>
      </w:r>
    </w:p>
    <w:p w14:paraId="00D9149B" w14:textId="7E788FBF" w:rsidR="004C6FA7" w:rsidRDefault="004C6FA7" w:rsidP="004C6FA7">
      <w:pPr>
        <w:pStyle w:val="Heading1"/>
        <w:numPr>
          <w:ilvl w:val="0"/>
          <w:numId w:val="0"/>
        </w:numPr>
        <w:ind w:left="432" w:hanging="432"/>
      </w:pPr>
      <w:bookmarkStart w:id="1" w:name="_Toc157455149"/>
      <w:r w:rsidRPr="007A7316">
        <w:lastRenderedPageBreak/>
        <w:t>Datenschutzerklärun</w:t>
      </w:r>
      <w:r>
        <w:t>g</w:t>
      </w:r>
      <w:bookmarkEnd w:id="1"/>
    </w:p>
    <w:p w14:paraId="7913E4BE" w14:textId="77777777" w:rsidR="004C6FA7" w:rsidRDefault="004C6FA7" w:rsidP="00E308AF">
      <w:pPr>
        <w:spacing w:line="276" w:lineRule="auto"/>
        <w:rPr>
          <w:rFonts w:cstheme="minorHAnsi"/>
        </w:rPr>
      </w:pPr>
      <w:r w:rsidRPr="007A7316">
        <w:rPr>
          <w:rFonts w:cstheme="minorHAnsi"/>
        </w:rPr>
        <w:t>Hier möchten wir Sie um die rechtliche Einverständnis zur wissenschaftlichen Nutzung Ihrer Daten bitten.</w:t>
      </w:r>
    </w:p>
    <w:p w14:paraId="2A927FB3" w14:textId="71F26D74" w:rsidR="004C6FA7" w:rsidRDefault="004C6FA7" w:rsidP="004C6FA7">
      <w:r w:rsidRPr="007A7316">
        <w:t xml:space="preserve">Die Daten werden im Rahmen des Projekts </w:t>
      </w:r>
      <w:r w:rsidRPr="007A7316">
        <w:rPr>
          <w:i/>
          <w:iCs/>
        </w:rPr>
        <w:t>Soziale Kohäsion in Krisenzeiten. Die Corona-Pandemie und anti-asiatischer Rassismus in Deutschland</w:t>
      </w:r>
      <w:r w:rsidRPr="007A7316">
        <w:t xml:space="preserve"> durch das DeZIM-Institut erhoben, das im Rahmen der Berlin University Alliance gefördert wird. Die der Verarbeitung der Daten im Rahmen des Projekts zugrundeliegenden rechtlichen Bestimmungen sind insbesondere die Datenschutz-Grundverordnung (DSGVO) und das Bundesdatenschutzgesetz (BDSG). Das Projekt wird von Dr. des. Kimiko Suda (Humboldt Universität zu Berlin), Dr. Christoph Nguyen (Freie Universität Berlin) und Dr. Sabrina Mayer (DeZIM-Institut) geleitet. Das Ziel der Studie ist es, die Auswirkungen der Corona-Pandemie auf die Lage und Erfahrungen asiatisch-gelesener Menschen in Deutschland zu erfassen. Hiermit willige ich ein, an der Studie teilzunehmen. Im Rahmen der Studie werden auch personenbezogene Daten erfasst, einschließlich Daten zu Gesundheit und ethnischer Herkunft. Die Teilnahme an dieser Studie ist völlig freiwillig. Sie können auch einzelne Fragen unbeantwortet lassen. Aus der Nicht-Teilnahme erwachsen Ihnen keine Nachteile. Alle gesetzlichen Bestimmungen des Datenschutzes werden eingehalten. Alle Daten werden gemäß den gesetzlichen Bestimmungen vertraulich behandelt und anonymisiert ausgewertet. </w:t>
      </w:r>
    </w:p>
    <w:p w14:paraId="30361445" w14:textId="77777777" w:rsidR="004C6FA7" w:rsidRPr="007A7316" w:rsidRDefault="004C6FA7" w:rsidP="004C6FA7">
      <w:r w:rsidRPr="007A7316">
        <w:t xml:space="preserve">Anschließend werden sie ohne Ihren Namen oder Adresse der Wissenschaft über das Forschungsdatenzentrum des DeZIM-Instituts (DeZIM.fdz) zur Verfügung gestellt, das heißt, dass keine Einzeldaten, die einen Rückschluss auf Ihre Person zulassen, an Dritte weitergegeben werden. Außerdem dienen die erhobenen Daten ausschließlich der wissenschaftlichen Forschung. </w:t>
      </w:r>
    </w:p>
    <w:p w14:paraId="25B46B3E" w14:textId="77777777" w:rsidR="004C6FA7" w:rsidRPr="007A7316" w:rsidRDefault="004C6FA7" w:rsidP="004C6FA7">
      <w:r w:rsidRPr="007A7316">
        <w:t xml:space="preserve">Sie können die Umfrage jederzeit abbrechen und Ihre eingegebenen Daten löschen. Bei Rücknahme Ihrer Einwilligung zu einem späteren Zeitpunkt erfolgt keine Rückwirkung, das heißt beispielsweise, dass bereits durchgeführte und veröffentlichte Forschungspublikationen nicht zurückgezogen werden. Ihre Erklärungen zur Geltendmachung Ihrer Rechte sind grundsätzlich schriftlich an den Verantwortlichen zu richten, schreiben Sie hierfür an befragung@dezim-institut.de. Die Einhaltung der Datenschutzbestimmungen am DeZIM-Institut wird überwacht von Kirsten Trittermann (trittermann@dezim-institut.de). </w:t>
      </w:r>
    </w:p>
    <w:p w14:paraId="5C45011C" w14:textId="1582EAA4" w:rsidR="004C6FA7" w:rsidRPr="004C6FA7" w:rsidRDefault="004C6FA7" w:rsidP="004C6FA7">
      <w:pPr>
        <w:rPr>
          <w:b/>
          <w:bCs/>
        </w:rPr>
      </w:pPr>
      <w:r w:rsidRPr="004C6FA7">
        <w:rPr>
          <w:b/>
          <w:bCs/>
        </w:rPr>
        <w:t>Stimmen Sie den obenstehenden Bedingungen zu?</w:t>
      </w:r>
    </w:p>
    <w:p w14:paraId="7C87E52C" w14:textId="77777777" w:rsidR="004C6FA7" w:rsidRDefault="004C6FA7" w:rsidP="004C6FA7">
      <w:pPr>
        <w:spacing w:after="0" w:line="276" w:lineRule="auto"/>
        <w:rPr>
          <w:lang w:eastAsia="de-DE" w:bidi="de-DE"/>
        </w:rPr>
      </w:pPr>
      <w:r>
        <w:rPr>
          <w:lang w:eastAsia="de-DE" w:bidi="de-DE"/>
        </w:rPr>
        <w:t>Auswahlmöglichkeiten //exklusiv</w:t>
      </w:r>
    </w:p>
    <w:p w14:paraId="046FBABB" w14:textId="54B9C72D" w:rsidR="004C6FA7" w:rsidRDefault="004C6FA7" w:rsidP="004C6FA7">
      <w:pPr>
        <w:spacing w:after="0" w:line="276" w:lineRule="auto"/>
        <w:rPr>
          <w:lang w:eastAsia="de-DE" w:bidi="de-DE"/>
        </w:rPr>
      </w:pPr>
      <w:r>
        <w:rPr>
          <w:lang w:eastAsia="de-DE" w:bidi="de-DE"/>
        </w:rPr>
        <w:t>1: Stimme nicht zu</w:t>
      </w:r>
    </w:p>
    <w:p w14:paraId="0D1AB24C" w14:textId="7E5CED5B" w:rsidR="00792C31" w:rsidRDefault="004C6FA7" w:rsidP="004C6FA7">
      <w:pPr>
        <w:spacing w:after="0" w:line="276" w:lineRule="auto"/>
        <w:rPr>
          <w:lang w:eastAsia="de-DE" w:bidi="de-DE"/>
        </w:rPr>
      </w:pPr>
      <w:r>
        <w:rPr>
          <w:lang w:eastAsia="de-DE" w:bidi="de-DE"/>
        </w:rPr>
        <w:t>2: Stimme zu</w:t>
      </w:r>
    </w:p>
    <w:p w14:paraId="6C3D1509" w14:textId="4E3FB459" w:rsidR="004C6FA7" w:rsidRDefault="004C6FA7" w:rsidP="00792C31">
      <w:pPr>
        <w:spacing w:line="259" w:lineRule="auto"/>
        <w:rPr>
          <w:lang w:eastAsia="de-DE" w:bidi="de-DE"/>
        </w:rPr>
      </w:pPr>
    </w:p>
    <w:p w14:paraId="1E03469A" w14:textId="77777777" w:rsidR="00792C31" w:rsidRDefault="00792C31" w:rsidP="00792C31">
      <w:pPr>
        <w:spacing w:line="259" w:lineRule="auto"/>
        <w:rPr>
          <w:lang w:eastAsia="de-DE" w:bidi="de-DE"/>
        </w:rPr>
      </w:pPr>
    </w:p>
    <w:p w14:paraId="7F0B1DB1" w14:textId="77777777" w:rsidR="00792C31" w:rsidRPr="004C6FA7" w:rsidRDefault="00792C31" w:rsidP="00792C31">
      <w:pPr>
        <w:spacing w:line="259" w:lineRule="auto"/>
        <w:rPr>
          <w:lang w:eastAsia="de-DE" w:bidi="de-DE"/>
        </w:rPr>
      </w:pPr>
    </w:p>
    <w:p w14:paraId="7320756A" w14:textId="55B16815" w:rsidR="008251F6" w:rsidRDefault="004C6FA7" w:rsidP="004C6FA7">
      <w:pPr>
        <w:pStyle w:val="Heading1"/>
        <w:numPr>
          <w:ilvl w:val="0"/>
          <w:numId w:val="0"/>
        </w:numPr>
        <w:spacing w:line="276" w:lineRule="auto"/>
        <w:rPr>
          <w:lang w:eastAsia="de-DE" w:bidi="de-DE"/>
        </w:rPr>
      </w:pPr>
      <w:bookmarkStart w:id="2" w:name="_Toc157455150"/>
      <w:bookmarkStart w:id="3" w:name="_Hlk157203732"/>
      <w:r w:rsidRPr="004C6FA7">
        <w:rPr>
          <w:lang w:eastAsia="de-DE" w:bidi="de-DE"/>
        </w:rPr>
        <w:lastRenderedPageBreak/>
        <w:t>A.</w:t>
      </w:r>
      <w:r>
        <w:rPr>
          <w:lang w:eastAsia="de-DE" w:bidi="de-DE"/>
        </w:rPr>
        <w:t xml:space="preserve"> </w:t>
      </w:r>
      <w:r w:rsidRPr="004C6FA7">
        <w:rPr>
          <w:lang w:eastAsia="de-DE" w:bidi="de-DE"/>
        </w:rPr>
        <w:t>Hintergrundinformationen zur Person</w:t>
      </w:r>
      <w:bookmarkEnd w:id="2"/>
    </w:p>
    <w:bookmarkEnd w:id="3"/>
    <w:p w14:paraId="7D633E75" w14:textId="635FFF6B" w:rsidR="004C6FA7" w:rsidRDefault="004C6FA7" w:rsidP="004C6FA7">
      <w:pPr>
        <w:rPr>
          <w:rFonts w:cstheme="minorHAnsi"/>
        </w:rPr>
      </w:pPr>
      <w:r w:rsidRPr="007A7316">
        <w:rPr>
          <w:rFonts w:cstheme="minorHAnsi"/>
        </w:rPr>
        <w:t>Zuallererst möchten wir Sie gerne etwas besser kennenlernen.</w:t>
      </w:r>
    </w:p>
    <w:p w14:paraId="0CE34028" w14:textId="5540F23D" w:rsidR="004C6FA7" w:rsidRPr="005A5FEB" w:rsidRDefault="004C6FA7" w:rsidP="005A5FEB">
      <w:pPr>
        <w:pStyle w:val="NoSpacing"/>
        <w:rPr>
          <w:b/>
          <w:bCs/>
        </w:rPr>
      </w:pPr>
      <w:r w:rsidRPr="005A5FEB">
        <w:rPr>
          <w:b/>
          <w:bCs/>
        </w:rPr>
        <w:t>A</w:t>
      </w:r>
      <w:r w:rsidR="00792C31">
        <w:rPr>
          <w:b/>
          <w:bCs/>
        </w:rPr>
        <w:t>0</w:t>
      </w:r>
      <w:r w:rsidRPr="005A5FEB">
        <w:rPr>
          <w:b/>
          <w:bCs/>
        </w:rPr>
        <w:t>1. In welchem Jahr sind Sie geboren?</w:t>
      </w:r>
    </w:p>
    <w:p w14:paraId="221873E3" w14:textId="221592B4" w:rsidR="005A5FEB" w:rsidRPr="007A7316" w:rsidRDefault="005A5FEB" w:rsidP="005A5FEB">
      <w:pPr>
        <w:rPr>
          <w:rFonts w:cstheme="minorHAnsi"/>
        </w:rPr>
      </w:pPr>
      <w:r w:rsidRPr="007A7316">
        <w:rPr>
          <w:rFonts w:cstheme="minorHAnsi"/>
        </w:rPr>
        <w:t>H</w:t>
      </w:r>
      <w:r>
        <w:rPr>
          <w:rFonts w:cstheme="minorHAnsi"/>
        </w:rPr>
        <w:t>inweis</w:t>
      </w:r>
      <w:r w:rsidRPr="007A7316">
        <w:rPr>
          <w:rFonts w:cstheme="minorHAnsi"/>
        </w:rPr>
        <w:t>: [ZAHL zwischen 2002-1910]</w:t>
      </w:r>
      <w:r>
        <w:rPr>
          <w:rFonts w:cstheme="minorHAnsi"/>
        </w:rPr>
        <w:t xml:space="preserve">. </w:t>
      </w:r>
      <w:r w:rsidRPr="007A7316">
        <w:rPr>
          <w:rFonts w:cstheme="minorHAnsi"/>
        </w:rPr>
        <w:t xml:space="preserve">Für die Teilnahme müssen sie volljährig sein. </w:t>
      </w:r>
    </w:p>
    <w:p w14:paraId="4A11186F" w14:textId="06A072D2" w:rsidR="004C6FA7" w:rsidRDefault="005A5FEB" w:rsidP="004C6FA7">
      <w:pPr>
        <w:rPr>
          <w:lang w:eastAsia="de-DE" w:bidi="de-DE"/>
        </w:rPr>
      </w:pPr>
      <w:r>
        <w:rPr>
          <w:lang w:eastAsia="de-DE" w:bidi="de-DE"/>
        </w:rPr>
        <w:t xml:space="preserve">// offene Angabe </w:t>
      </w:r>
    </w:p>
    <w:p w14:paraId="3FB286C1" w14:textId="2690BEA4" w:rsidR="005A5FEB" w:rsidRDefault="005A5FEB" w:rsidP="005A5FEB">
      <w:pPr>
        <w:pStyle w:val="NoSpacing"/>
        <w:rPr>
          <w:lang w:eastAsia="de-DE" w:bidi="de-DE"/>
        </w:rPr>
      </w:pPr>
      <w:r>
        <w:rPr>
          <w:lang w:eastAsia="de-DE" w:bidi="de-DE"/>
        </w:rPr>
        <w:t>Filter: Wenn im Jahr 2002 geboren sind</w:t>
      </w:r>
      <w:r w:rsidR="00A96141">
        <w:rPr>
          <w:lang w:eastAsia="de-DE" w:bidi="de-DE"/>
        </w:rPr>
        <w:t xml:space="preserve"> (</w:t>
      </w:r>
      <w:r w:rsidR="00A96141" w:rsidRPr="00A96141">
        <w:rPr>
          <w:lang w:eastAsia="de-DE" w:bidi="de-DE"/>
        </w:rPr>
        <w:t>A</w:t>
      </w:r>
      <w:r w:rsidR="00792C31">
        <w:rPr>
          <w:lang w:eastAsia="de-DE" w:bidi="de-DE"/>
        </w:rPr>
        <w:t>0</w:t>
      </w:r>
      <w:r w:rsidR="00A96141" w:rsidRPr="00A96141">
        <w:rPr>
          <w:lang w:eastAsia="de-DE" w:bidi="de-DE"/>
        </w:rPr>
        <w:t>1==2002</w:t>
      </w:r>
      <w:r w:rsidR="00A96141">
        <w:rPr>
          <w:lang w:eastAsia="de-DE" w:bidi="de-DE"/>
        </w:rPr>
        <w:t>).</w:t>
      </w:r>
    </w:p>
    <w:p w14:paraId="535B399C" w14:textId="1E47385D" w:rsidR="005A5FEB" w:rsidRPr="00A96141" w:rsidRDefault="005A5FEB" w:rsidP="00A96141">
      <w:pPr>
        <w:pStyle w:val="NoSpacing"/>
        <w:rPr>
          <w:b/>
          <w:bCs/>
          <w:lang w:eastAsia="de-DE" w:bidi="de-DE"/>
        </w:rPr>
      </w:pPr>
      <w:r w:rsidRPr="00A96141">
        <w:rPr>
          <w:b/>
          <w:bCs/>
          <w:lang w:eastAsia="de-DE" w:bidi="de-DE"/>
        </w:rPr>
        <w:t>A</w:t>
      </w:r>
      <w:r w:rsidR="00792C31">
        <w:rPr>
          <w:b/>
          <w:bCs/>
          <w:lang w:eastAsia="de-DE" w:bidi="de-DE"/>
        </w:rPr>
        <w:t>0</w:t>
      </w:r>
      <w:r w:rsidRPr="00A96141">
        <w:rPr>
          <w:b/>
          <w:bCs/>
          <w:lang w:eastAsia="de-DE" w:bidi="de-DE"/>
        </w:rPr>
        <w:t>1</w:t>
      </w:r>
      <w:r w:rsidR="00792C31">
        <w:rPr>
          <w:b/>
          <w:bCs/>
          <w:lang w:eastAsia="de-DE" w:bidi="de-DE"/>
        </w:rPr>
        <w:t>x</w:t>
      </w:r>
      <w:r w:rsidRPr="00A96141">
        <w:rPr>
          <w:b/>
          <w:bCs/>
          <w:lang w:eastAsia="de-DE" w:bidi="de-DE"/>
        </w:rPr>
        <w:t>. Sind Sie momentan bereits 18 Jahre alt?</w:t>
      </w:r>
    </w:p>
    <w:p w14:paraId="39FFEDB2" w14:textId="77777777" w:rsidR="005A5FEB" w:rsidRDefault="005A5FEB" w:rsidP="005A5FEB">
      <w:pPr>
        <w:spacing w:after="0" w:line="276" w:lineRule="auto"/>
        <w:rPr>
          <w:lang w:eastAsia="de-DE" w:bidi="de-DE"/>
        </w:rPr>
      </w:pPr>
      <w:r>
        <w:rPr>
          <w:lang w:eastAsia="de-DE" w:bidi="de-DE"/>
        </w:rPr>
        <w:t>Auswahlmöglichkeiten //exklusiv</w:t>
      </w:r>
    </w:p>
    <w:p w14:paraId="2A4E8CC6" w14:textId="7A06D926" w:rsidR="005A5FEB" w:rsidRDefault="005A5FEB" w:rsidP="005A5FEB">
      <w:pPr>
        <w:spacing w:after="0" w:line="276" w:lineRule="auto"/>
        <w:rPr>
          <w:lang w:eastAsia="de-DE" w:bidi="de-DE"/>
        </w:rPr>
      </w:pPr>
      <w:r>
        <w:rPr>
          <w:lang w:eastAsia="de-DE" w:bidi="de-DE"/>
        </w:rPr>
        <w:t>1: Ja</w:t>
      </w:r>
    </w:p>
    <w:p w14:paraId="02B2B85D" w14:textId="6F69BE87" w:rsidR="00814980" w:rsidRDefault="005A5FEB" w:rsidP="00792C31">
      <w:pPr>
        <w:spacing w:after="0" w:line="276" w:lineRule="auto"/>
        <w:rPr>
          <w:lang w:eastAsia="de-DE" w:bidi="de-DE"/>
        </w:rPr>
      </w:pPr>
      <w:r>
        <w:rPr>
          <w:lang w:eastAsia="de-DE" w:bidi="de-DE"/>
        </w:rPr>
        <w:t>2: Nein</w:t>
      </w:r>
    </w:p>
    <w:p w14:paraId="33DEFFE1" w14:textId="77777777" w:rsidR="005A5FEB" w:rsidRDefault="005A5FEB" w:rsidP="005A5FEB">
      <w:pPr>
        <w:spacing w:after="0" w:line="276" w:lineRule="auto"/>
        <w:rPr>
          <w:lang w:eastAsia="de-DE" w:bidi="de-DE"/>
        </w:rPr>
      </w:pPr>
    </w:p>
    <w:p w14:paraId="4736D960" w14:textId="7425F660" w:rsidR="00792C31" w:rsidRDefault="005A5FEB" w:rsidP="00792C31">
      <w:pPr>
        <w:rPr>
          <w:rFonts w:cstheme="minorHAnsi"/>
          <w:b/>
          <w:bCs/>
        </w:rPr>
      </w:pPr>
      <w:r w:rsidRPr="005A5FEB">
        <w:rPr>
          <w:b/>
          <w:bCs/>
          <w:lang w:eastAsia="de-DE" w:bidi="de-DE"/>
        </w:rPr>
        <w:t>A</w:t>
      </w:r>
      <w:r w:rsidR="00792C31">
        <w:rPr>
          <w:b/>
          <w:bCs/>
          <w:lang w:eastAsia="de-DE" w:bidi="de-DE"/>
        </w:rPr>
        <w:t>0</w:t>
      </w:r>
      <w:r w:rsidRPr="005A5FEB">
        <w:rPr>
          <w:b/>
          <w:bCs/>
          <w:lang w:eastAsia="de-DE" w:bidi="de-DE"/>
        </w:rPr>
        <w:t xml:space="preserve">2. </w:t>
      </w:r>
      <w:r w:rsidRPr="005A5FEB">
        <w:rPr>
          <w:rFonts w:cstheme="minorHAnsi"/>
          <w:b/>
          <w:bCs/>
        </w:rPr>
        <w:t>Welchem Geschlecht ordnen Sie sich zu?</w:t>
      </w:r>
    </w:p>
    <w:p w14:paraId="2F94969E" w14:textId="7E5969A5" w:rsidR="005A5FEB" w:rsidRDefault="005A5FEB" w:rsidP="00792C31">
      <w:pPr>
        <w:rPr>
          <w:lang w:eastAsia="de-DE" w:bidi="de-DE"/>
        </w:rPr>
      </w:pPr>
      <w:r>
        <w:rPr>
          <w:lang w:eastAsia="de-DE" w:bidi="de-DE"/>
        </w:rPr>
        <w:t>Auswahlmöglichkeiten //exklusiv</w:t>
      </w:r>
    </w:p>
    <w:p w14:paraId="7262EF0E" w14:textId="2FEE08A9" w:rsidR="005A5FEB" w:rsidRDefault="005A5FEB" w:rsidP="005A5FEB">
      <w:pPr>
        <w:spacing w:after="0" w:line="276" w:lineRule="auto"/>
        <w:rPr>
          <w:lang w:eastAsia="de-DE" w:bidi="de-DE"/>
        </w:rPr>
      </w:pPr>
      <w:r>
        <w:rPr>
          <w:lang w:eastAsia="de-DE" w:bidi="de-DE"/>
        </w:rPr>
        <w:t>1: Frau</w:t>
      </w:r>
    </w:p>
    <w:p w14:paraId="5879ED1C" w14:textId="79C67276" w:rsidR="005A5FEB" w:rsidRDefault="005A5FEB" w:rsidP="005A5FEB">
      <w:pPr>
        <w:spacing w:after="0" w:line="276" w:lineRule="auto"/>
        <w:rPr>
          <w:lang w:eastAsia="de-DE" w:bidi="de-DE"/>
        </w:rPr>
      </w:pPr>
      <w:r>
        <w:rPr>
          <w:lang w:eastAsia="de-DE" w:bidi="de-DE"/>
        </w:rPr>
        <w:t>2: Mann</w:t>
      </w:r>
    </w:p>
    <w:p w14:paraId="2EC9E911" w14:textId="3CA2AD67" w:rsidR="005A5FEB" w:rsidRDefault="005A5FEB" w:rsidP="005A5FEB">
      <w:pPr>
        <w:spacing w:after="0" w:line="276" w:lineRule="auto"/>
        <w:rPr>
          <w:lang w:eastAsia="de-DE" w:bidi="de-DE"/>
        </w:rPr>
      </w:pPr>
      <w:r>
        <w:rPr>
          <w:lang w:eastAsia="de-DE" w:bidi="de-DE"/>
        </w:rPr>
        <w:t>3: Divers</w:t>
      </w:r>
    </w:p>
    <w:p w14:paraId="6762CB10" w14:textId="57A21570" w:rsidR="005A5FEB" w:rsidRDefault="005A5FEB" w:rsidP="005A5FEB">
      <w:pPr>
        <w:spacing w:after="0" w:line="276" w:lineRule="auto"/>
        <w:rPr>
          <w:lang w:eastAsia="de-DE" w:bidi="de-DE"/>
        </w:rPr>
      </w:pPr>
      <w:r>
        <w:rPr>
          <w:lang w:eastAsia="de-DE" w:bidi="de-DE"/>
        </w:rPr>
        <w:t>99: Keine Angabe</w:t>
      </w:r>
    </w:p>
    <w:p w14:paraId="02299060" w14:textId="77777777" w:rsidR="005A5FEB" w:rsidRDefault="005A5FEB" w:rsidP="005A5FEB">
      <w:pPr>
        <w:spacing w:after="0" w:line="276" w:lineRule="auto"/>
        <w:rPr>
          <w:lang w:eastAsia="de-DE" w:bidi="de-DE"/>
        </w:rPr>
      </w:pPr>
    </w:p>
    <w:p w14:paraId="69050EF6" w14:textId="77777777" w:rsidR="00814980" w:rsidRDefault="00814980" w:rsidP="005A5FEB">
      <w:pPr>
        <w:spacing w:after="0" w:line="276" w:lineRule="auto"/>
        <w:rPr>
          <w:lang w:eastAsia="de-DE" w:bidi="de-DE"/>
        </w:rPr>
      </w:pPr>
    </w:p>
    <w:p w14:paraId="287E29B8" w14:textId="46BF3269" w:rsidR="005A5FEB" w:rsidRPr="005A5FEB" w:rsidRDefault="005A5FEB" w:rsidP="005A5FEB">
      <w:pPr>
        <w:pStyle w:val="NoSpacing"/>
        <w:rPr>
          <w:b/>
          <w:bCs/>
        </w:rPr>
      </w:pPr>
      <w:r w:rsidRPr="005A5FEB">
        <w:rPr>
          <w:b/>
          <w:bCs/>
          <w:lang w:eastAsia="de-DE" w:bidi="de-DE"/>
        </w:rPr>
        <w:t>A</w:t>
      </w:r>
      <w:r w:rsidR="00792C31">
        <w:rPr>
          <w:b/>
          <w:bCs/>
          <w:lang w:eastAsia="de-DE" w:bidi="de-DE"/>
        </w:rPr>
        <w:t>0</w:t>
      </w:r>
      <w:r w:rsidRPr="005A5FEB">
        <w:rPr>
          <w:b/>
          <w:bCs/>
          <w:lang w:eastAsia="de-DE" w:bidi="de-DE"/>
        </w:rPr>
        <w:t xml:space="preserve">3. </w:t>
      </w:r>
      <w:r w:rsidRPr="005A5FEB">
        <w:rPr>
          <w:b/>
          <w:bCs/>
        </w:rPr>
        <w:t xml:space="preserve">Kommen wir nun zu Ihren Bildungserfahrungen. Welchen höchsten allgemeinbildenden </w:t>
      </w:r>
      <w:r w:rsidRPr="005A5FEB">
        <w:rPr>
          <w:b/>
          <w:bCs/>
          <w:u w:val="single"/>
        </w:rPr>
        <w:t>Schulabschluss</w:t>
      </w:r>
      <w:r w:rsidRPr="005A5FEB">
        <w:rPr>
          <w:b/>
          <w:bCs/>
        </w:rPr>
        <w:t xml:space="preserve"> haben Sie?</w:t>
      </w:r>
    </w:p>
    <w:p w14:paraId="0EB5A381" w14:textId="77777777" w:rsidR="005A5FEB" w:rsidRPr="007A7316" w:rsidRDefault="005A5FEB" w:rsidP="005A5FEB">
      <w:pPr>
        <w:pStyle w:val="NoSpacing"/>
      </w:pPr>
      <w:r>
        <w:rPr>
          <w:lang w:eastAsia="de-DE" w:bidi="de-DE"/>
        </w:rPr>
        <w:t xml:space="preserve">Hinweis: </w:t>
      </w:r>
      <w:r w:rsidRPr="007A7316">
        <w:t>Falls im Ausland abgeschlossen, bitte auf Basis der absolvierten Schuljahre ins deutsche System einordnen.</w:t>
      </w:r>
    </w:p>
    <w:p w14:paraId="4D1E741C" w14:textId="694E4F12" w:rsidR="005A5FEB" w:rsidRDefault="005A5FEB" w:rsidP="005A5FEB">
      <w:pPr>
        <w:spacing w:after="0" w:line="276" w:lineRule="auto"/>
        <w:rPr>
          <w:lang w:eastAsia="de-DE" w:bidi="de-DE"/>
        </w:rPr>
      </w:pPr>
    </w:p>
    <w:p w14:paraId="70FAECB7" w14:textId="77777777" w:rsidR="005A5FEB" w:rsidRDefault="005A5FEB" w:rsidP="005A5FEB">
      <w:pPr>
        <w:spacing w:after="0" w:line="276" w:lineRule="auto"/>
        <w:rPr>
          <w:lang w:eastAsia="de-DE" w:bidi="de-DE"/>
        </w:rPr>
      </w:pPr>
      <w:r>
        <w:rPr>
          <w:lang w:eastAsia="de-DE" w:bidi="de-DE"/>
        </w:rPr>
        <w:t>Auswahlmöglichkeiten //exklusiv</w:t>
      </w:r>
    </w:p>
    <w:p w14:paraId="01B16513" w14:textId="5D9BEEC7" w:rsidR="005A5FEB" w:rsidRPr="007A7316" w:rsidRDefault="005A5FEB" w:rsidP="005A5FEB">
      <w:pPr>
        <w:spacing w:after="0" w:line="276" w:lineRule="auto"/>
        <w:rPr>
          <w:lang w:eastAsia="de-DE" w:bidi="de-DE"/>
        </w:rPr>
      </w:pPr>
      <w:r w:rsidRPr="007A7316">
        <w:rPr>
          <w:lang w:eastAsia="de-DE" w:bidi="de-DE"/>
        </w:rPr>
        <w:t>1</w:t>
      </w:r>
      <w:r>
        <w:rPr>
          <w:lang w:eastAsia="de-DE" w:bidi="de-DE"/>
        </w:rPr>
        <w:t xml:space="preserve">: </w:t>
      </w:r>
      <w:r w:rsidRPr="007A7316">
        <w:rPr>
          <w:lang w:eastAsia="de-DE" w:bidi="de-DE"/>
        </w:rPr>
        <w:t xml:space="preserve">Schule beendet ohne Abschluss </w:t>
      </w:r>
    </w:p>
    <w:p w14:paraId="0D7F45C6" w14:textId="3A248506" w:rsidR="005A5FEB" w:rsidRPr="007A7316" w:rsidRDefault="005A5FEB" w:rsidP="005A5FEB">
      <w:pPr>
        <w:spacing w:after="0" w:line="276" w:lineRule="auto"/>
        <w:rPr>
          <w:lang w:eastAsia="de-DE" w:bidi="de-DE"/>
        </w:rPr>
      </w:pPr>
      <w:r w:rsidRPr="007A7316">
        <w:rPr>
          <w:lang w:eastAsia="de-DE" w:bidi="de-DE"/>
        </w:rPr>
        <w:t>2</w:t>
      </w:r>
      <w:r>
        <w:rPr>
          <w:lang w:eastAsia="de-DE" w:bidi="de-DE"/>
        </w:rPr>
        <w:t xml:space="preserve">: </w:t>
      </w:r>
      <w:r w:rsidRPr="007A7316">
        <w:rPr>
          <w:lang w:eastAsia="de-DE" w:bidi="de-DE"/>
        </w:rPr>
        <w:t xml:space="preserve">Hauptschulabschluss, Volksschulabschluss, Abschluss der polytechnischen Oberschule 8. oder 9. Klasse </w:t>
      </w:r>
    </w:p>
    <w:p w14:paraId="66A4756D" w14:textId="3D88A8CC" w:rsidR="005A5FEB" w:rsidRPr="007A7316" w:rsidRDefault="005A5FEB" w:rsidP="005A5FEB">
      <w:pPr>
        <w:spacing w:after="0" w:line="276" w:lineRule="auto"/>
        <w:rPr>
          <w:lang w:eastAsia="de-DE" w:bidi="de-DE"/>
        </w:rPr>
      </w:pPr>
      <w:r w:rsidRPr="007A7316">
        <w:rPr>
          <w:lang w:eastAsia="de-DE" w:bidi="de-DE"/>
        </w:rPr>
        <w:t>3</w:t>
      </w:r>
      <w:r>
        <w:rPr>
          <w:lang w:eastAsia="de-DE" w:bidi="de-DE"/>
        </w:rPr>
        <w:t xml:space="preserve">: </w:t>
      </w:r>
      <w:r w:rsidRPr="007A7316">
        <w:rPr>
          <w:lang w:eastAsia="de-DE" w:bidi="de-DE"/>
        </w:rPr>
        <w:t xml:space="preserve">Realschulabschluss, Mittlere Reife, Fachschulreife oder Abschluss der polytechnischen Oberschule 10. Klasse </w:t>
      </w:r>
    </w:p>
    <w:p w14:paraId="4E39C5CA" w14:textId="09FFEE9D" w:rsidR="005A5FEB" w:rsidRPr="007A7316" w:rsidRDefault="005A5FEB" w:rsidP="005A5FEB">
      <w:pPr>
        <w:spacing w:after="0" w:line="276" w:lineRule="auto"/>
        <w:rPr>
          <w:lang w:eastAsia="de-DE" w:bidi="de-DE"/>
        </w:rPr>
      </w:pPr>
      <w:r w:rsidRPr="007A7316">
        <w:rPr>
          <w:lang w:eastAsia="de-DE" w:bidi="de-DE"/>
        </w:rPr>
        <w:t>4</w:t>
      </w:r>
      <w:r>
        <w:rPr>
          <w:lang w:eastAsia="de-DE" w:bidi="de-DE"/>
        </w:rPr>
        <w:t xml:space="preserve">: </w:t>
      </w:r>
      <w:r w:rsidRPr="007A7316">
        <w:rPr>
          <w:lang w:eastAsia="de-DE" w:bidi="de-DE"/>
        </w:rPr>
        <w:t xml:space="preserve">Fachhochschulreife (Abschluss einer Fachoberschule etc.) </w:t>
      </w:r>
    </w:p>
    <w:p w14:paraId="7056A7A6" w14:textId="1BB70963" w:rsidR="005A5FEB" w:rsidRPr="007A7316" w:rsidRDefault="005A5FEB" w:rsidP="005A5FEB">
      <w:pPr>
        <w:spacing w:after="0" w:line="276" w:lineRule="auto"/>
        <w:rPr>
          <w:lang w:eastAsia="de-DE" w:bidi="de-DE"/>
        </w:rPr>
      </w:pPr>
      <w:r w:rsidRPr="007A7316">
        <w:rPr>
          <w:lang w:eastAsia="de-DE" w:bidi="de-DE"/>
        </w:rPr>
        <w:t>5</w:t>
      </w:r>
      <w:r>
        <w:rPr>
          <w:lang w:eastAsia="de-DE" w:bidi="de-DE"/>
        </w:rPr>
        <w:t xml:space="preserve">: </w:t>
      </w:r>
      <w:r w:rsidRPr="007A7316">
        <w:rPr>
          <w:lang w:eastAsia="de-DE" w:bidi="de-DE"/>
        </w:rPr>
        <w:t>Abitur bzw. erweiterte Oberschule mit Abschluss 12. Klasse (Hochschulreife)</w:t>
      </w:r>
      <w:r w:rsidR="00A96141">
        <w:rPr>
          <w:lang w:eastAsia="de-DE" w:bidi="de-DE"/>
        </w:rPr>
        <w:t xml:space="preserve">. </w:t>
      </w:r>
      <w:r w:rsidRPr="007A7316">
        <w:rPr>
          <w:lang w:eastAsia="de-DE" w:bidi="de-DE"/>
        </w:rPr>
        <w:t xml:space="preserve">Anderer Schulabschluss, und zwar: _______ </w:t>
      </w:r>
    </w:p>
    <w:p w14:paraId="476A7793" w14:textId="25373D94" w:rsidR="005A5FEB" w:rsidRPr="007A7316" w:rsidRDefault="00A96141" w:rsidP="005A5FEB">
      <w:pPr>
        <w:spacing w:after="0" w:line="276" w:lineRule="auto"/>
        <w:rPr>
          <w:lang w:eastAsia="de-DE" w:bidi="de-DE"/>
        </w:rPr>
      </w:pPr>
      <w:r>
        <w:rPr>
          <w:lang w:eastAsia="de-DE" w:bidi="de-DE"/>
        </w:rPr>
        <w:t>6</w:t>
      </w:r>
      <w:r w:rsidR="005A5FEB">
        <w:rPr>
          <w:lang w:eastAsia="de-DE" w:bidi="de-DE"/>
        </w:rPr>
        <w:t xml:space="preserve">: </w:t>
      </w:r>
      <w:r w:rsidR="005A5FEB" w:rsidRPr="007A7316">
        <w:rPr>
          <w:lang w:eastAsia="de-DE" w:bidi="de-DE"/>
        </w:rPr>
        <w:t>Schüler*in</w:t>
      </w:r>
    </w:p>
    <w:p w14:paraId="5A7A2E5F" w14:textId="2856770E" w:rsidR="005A5FEB" w:rsidRPr="007A7316" w:rsidRDefault="005A5FEB" w:rsidP="005A5FEB">
      <w:pPr>
        <w:spacing w:after="0" w:line="276" w:lineRule="auto"/>
        <w:rPr>
          <w:lang w:eastAsia="de-DE" w:bidi="de-DE"/>
        </w:rPr>
      </w:pPr>
      <w:r w:rsidRPr="007A7316">
        <w:rPr>
          <w:lang w:eastAsia="de-DE" w:bidi="de-DE"/>
        </w:rPr>
        <w:t>98</w:t>
      </w:r>
      <w:r>
        <w:rPr>
          <w:lang w:eastAsia="de-DE" w:bidi="de-DE"/>
        </w:rPr>
        <w:t>:</w:t>
      </w:r>
      <w:r w:rsidRPr="007A7316">
        <w:rPr>
          <w:lang w:eastAsia="de-DE" w:bidi="de-DE"/>
        </w:rPr>
        <w:t xml:space="preserve"> Weiß nicht</w:t>
      </w:r>
    </w:p>
    <w:p w14:paraId="1C51E8E7" w14:textId="167F79D6" w:rsidR="005A5FEB" w:rsidRDefault="005A5FEB" w:rsidP="005A5FEB">
      <w:pPr>
        <w:spacing w:after="0" w:line="276" w:lineRule="auto"/>
        <w:rPr>
          <w:lang w:eastAsia="de-DE" w:bidi="de-DE"/>
        </w:rPr>
      </w:pPr>
      <w:r w:rsidRPr="007A7316">
        <w:rPr>
          <w:lang w:eastAsia="de-DE" w:bidi="de-DE"/>
        </w:rPr>
        <w:t>99</w:t>
      </w:r>
      <w:r>
        <w:rPr>
          <w:lang w:eastAsia="de-DE" w:bidi="de-DE"/>
        </w:rPr>
        <w:t>:</w:t>
      </w:r>
      <w:r w:rsidRPr="007A7316">
        <w:rPr>
          <w:lang w:eastAsia="de-DE" w:bidi="de-DE"/>
        </w:rPr>
        <w:t xml:space="preserve"> Keine Angabe</w:t>
      </w:r>
    </w:p>
    <w:p w14:paraId="30EFDAC1" w14:textId="77777777" w:rsidR="005A5FEB" w:rsidRDefault="005A5FEB" w:rsidP="005A5FEB">
      <w:pPr>
        <w:spacing w:after="0" w:line="276" w:lineRule="auto"/>
        <w:rPr>
          <w:lang w:eastAsia="de-DE" w:bidi="de-DE"/>
        </w:rPr>
      </w:pPr>
    </w:p>
    <w:p w14:paraId="4F5F45A9" w14:textId="33B843DC" w:rsidR="005A5FEB" w:rsidRPr="00A96141" w:rsidRDefault="005A5FEB" w:rsidP="005A5FEB">
      <w:pPr>
        <w:spacing w:after="0" w:line="276" w:lineRule="auto"/>
        <w:rPr>
          <w:b/>
          <w:bCs/>
          <w:lang w:eastAsia="de-DE" w:bidi="de-DE"/>
        </w:rPr>
      </w:pPr>
      <w:r w:rsidRPr="00A96141">
        <w:rPr>
          <w:b/>
          <w:bCs/>
          <w:lang w:eastAsia="de-DE" w:bidi="de-DE"/>
        </w:rPr>
        <w:t>A</w:t>
      </w:r>
      <w:r w:rsidR="00792C31">
        <w:rPr>
          <w:b/>
          <w:bCs/>
          <w:lang w:eastAsia="de-DE" w:bidi="de-DE"/>
        </w:rPr>
        <w:t>0</w:t>
      </w:r>
      <w:r w:rsidRPr="00A96141">
        <w:rPr>
          <w:b/>
          <w:bCs/>
          <w:lang w:eastAsia="de-DE" w:bidi="de-DE"/>
        </w:rPr>
        <w:t>3</w:t>
      </w:r>
      <w:r w:rsidR="00792C31">
        <w:rPr>
          <w:b/>
          <w:bCs/>
          <w:lang w:eastAsia="de-DE" w:bidi="de-DE"/>
        </w:rPr>
        <w:t>_</w:t>
      </w:r>
      <w:r w:rsidRPr="00A96141">
        <w:rPr>
          <w:b/>
          <w:bCs/>
          <w:lang w:eastAsia="de-DE" w:bidi="de-DE"/>
        </w:rPr>
        <w:t>o</w:t>
      </w:r>
      <w:r w:rsidR="00A96141">
        <w:rPr>
          <w:b/>
          <w:bCs/>
          <w:lang w:eastAsia="de-DE" w:bidi="de-DE"/>
        </w:rPr>
        <w:t>.</w:t>
      </w:r>
      <w:r w:rsidRPr="00A96141">
        <w:rPr>
          <w:b/>
          <w:bCs/>
          <w:lang w:eastAsia="de-DE" w:bidi="de-DE"/>
        </w:rPr>
        <w:t xml:space="preserve"> </w:t>
      </w:r>
      <w:r w:rsidR="00A96141" w:rsidRPr="00A96141">
        <w:rPr>
          <w:b/>
          <w:bCs/>
          <w:lang w:eastAsia="de-DE" w:bidi="de-DE"/>
        </w:rPr>
        <w:t>Anderer Schulabschluss, und zwar: _______</w:t>
      </w:r>
    </w:p>
    <w:p w14:paraId="05561395" w14:textId="77777777" w:rsidR="00A96141" w:rsidRDefault="00A96141" w:rsidP="005A5FEB">
      <w:pPr>
        <w:spacing w:after="0" w:line="276" w:lineRule="auto"/>
        <w:rPr>
          <w:lang w:eastAsia="de-DE" w:bidi="de-DE"/>
        </w:rPr>
      </w:pPr>
    </w:p>
    <w:p w14:paraId="13E81D75" w14:textId="13766BAE" w:rsidR="00A96141" w:rsidRDefault="00A96141" w:rsidP="005A5FEB">
      <w:pPr>
        <w:spacing w:after="0" w:line="276" w:lineRule="auto"/>
        <w:rPr>
          <w:lang w:eastAsia="de-DE" w:bidi="de-DE"/>
        </w:rPr>
      </w:pPr>
      <w:r>
        <w:rPr>
          <w:lang w:eastAsia="de-DE" w:bidi="de-DE"/>
        </w:rPr>
        <w:t xml:space="preserve">// offene Angabe </w:t>
      </w:r>
    </w:p>
    <w:p w14:paraId="114D6100" w14:textId="77777777" w:rsidR="00814980" w:rsidRDefault="00814980" w:rsidP="005A5FEB">
      <w:pPr>
        <w:spacing w:after="0" w:line="276" w:lineRule="auto"/>
        <w:rPr>
          <w:lang w:eastAsia="de-DE" w:bidi="de-DE"/>
        </w:rPr>
      </w:pPr>
    </w:p>
    <w:p w14:paraId="67FEA945" w14:textId="77777777" w:rsidR="00792C31" w:rsidRDefault="00792C31" w:rsidP="005A5FEB">
      <w:pPr>
        <w:spacing w:after="0" w:line="276" w:lineRule="auto"/>
        <w:rPr>
          <w:lang w:eastAsia="de-DE" w:bidi="de-DE"/>
        </w:rPr>
      </w:pPr>
    </w:p>
    <w:p w14:paraId="470F7AC7" w14:textId="77777777" w:rsidR="00A96141" w:rsidRDefault="00A96141" w:rsidP="005A5FEB">
      <w:pPr>
        <w:spacing w:after="0" w:line="276" w:lineRule="auto"/>
        <w:rPr>
          <w:lang w:eastAsia="de-DE" w:bidi="de-DE"/>
        </w:rPr>
      </w:pPr>
    </w:p>
    <w:p w14:paraId="2ECC7E23" w14:textId="5037F9F4" w:rsidR="00A96141" w:rsidRPr="00A96141" w:rsidRDefault="00A96141" w:rsidP="00A96141">
      <w:pPr>
        <w:spacing w:after="0" w:line="276" w:lineRule="auto"/>
        <w:rPr>
          <w:lang w:eastAsia="de-DE" w:bidi="de-DE"/>
        </w:rPr>
      </w:pPr>
      <w:r>
        <w:rPr>
          <w:lang w:eastAsia="de-DE" w:bidi="de-DE"/>
        </w:rPr>
        <w:lastRenderedPageBreak/>
        <w:t>Filter: Wenn Schulabschluss nicht Schüler*in ist (</w:t>
      </w:r>
      <w:r w:rsidRPr="00A96141">
        <w:rPr>
          <w:lang w:eastAsia="de-DE" w:bidi="de-DE"/>
        </w:rPr>
        <w:t>A</w:t>
      </w:r>
      <w:r w:rsidR="00792C31">
        <w:rPr>
          <w:lang w:eastAsia="de-DE" w:bidi="de-DE"/>
        </w:rPr>
        <w:t>0</w:t>
      </w:r>
      <w:r w:rsidRPr="00A96141">
        <w:rPr>
          <w:lang w:eastAsia="de-DE" w:bidi="de-DE"/>
        </w:rPr>
        <w:t xml:space="preserve">3!=6). </w:t>
      </w:r>
    </w:p>
    <w:p w14:paraId="450CDAD6" w14:textId="0E7CE600" w:rsidR="00A96141" w:rsidRPr="00A96141" w:rsidRDefault="00A96141" w:rsidP="00A96141">
      <w:pPr>
        <w:spacing w:after="0" w:line="276" w:lineRule="auto"/>
        <w:rPr>
          <w:b/>
          <w:bCs/>
          <w:lang w:eastAsia="de-DE" w:bidi="de-DE"/>
        </w:rPr>
      </w:pPr>
      <w:r w:rsidRPr="00A96141">
        <w:rPr>
          <w:b/>
          <w:bCs/>
          <w:lang w:eastAsia="de-DE" w:bidi="de-DE"/>
        </w:rPr>
        <w:t>A</w:t>
      </w:r>
      <w:r w:rsidR="00792C31">
        <w:rPr>
          <w:b/>
          <w:bCs/>
          <w:lang w:eastAsia="de-DE" w:bidi="de-DE"/>
        </w:rPr>
        <w:t>0</w:t>
      </w:r>
      <w:r w:rsidRPr="00A96141">
        <w:rPr>
          <w:b/>
          <w:bCs/>
          <w:lang w:eastAsia="de-DE" w:bidi="de-DE"/>
        </w:rPr>
        <w:t>4. Welche berufliche Tätigkeit üben Sie derzeit hauptsächlich aus?</w:t>
      </w:r>
    </w:p>
    <w:p w14:paraId="7CBA5B10" w14:textId="77777777" w:rsidR="00A96141" w:rsidRDefault="00A96141" w:rsidP="00A96141">
      <w:pPr>
        <w:spacing w:after="0" w:line="276" w:lineRule="auto"/>
        <w:rPr>
          <w:lang w:eastAsia="de-DE" w:bidi="de-DE"/>
        </w:rPr>
      </w:pPr>
      <w:r>
        <w:rPr>
          <w:lang w:eastAsia="de-DE" w:bidi="de-DE"/>
        </w:rPr>
        <w:t xml:space="preserve">Hinweis: </w:t>
      </w:r>
      <w:r w:rsidRPr="007A7316">
        <w:rPr>
          <w:lang w:eastAsia="de-DE" w:bidi="de-DE"/>
        </w:rPr>
        <w:t>Wenn Sie nicht mehr erwerbstätig sind, welche Tätigkeit haben Sie bei Ihrer früheren hauptsächlichen Erwerbstätigkeit zuletzt ausgeübt?</w:t>
      </w:r>
    </w:p>
    <w:p w14:paraId="37DE855D" w14:textId="77777777" w:rsidR="00A96141" w:rsidRDefault="00A96141" w:rsidP="00A96141">
      <w:pPr>
        <w:spacing w:after="0" w:line="276" w:lineRule="auto"/>
        <w:rPr>
          <w:lang w:eastAsia="de-DE" w:bidi="de-DE"/>
        </w:rPr>
      </w:pPr>
    </w:p>
    <w:p w14:paraId="1B8921C3" w14:textId="77777777" w:rsidR="00A96141" w:rsidRDefault="00A96141" w:rsidP="00A96141">
      <w:pPr>
        <w:spacing w:after="0" w:line="276" w:lineRule="auto"/>
        <w:rPr>
          <w:lang w:eastAsia="de-DE" w:bidi="de-DE"/>
        </w:rPr>
      </w:pPr>
      <w:r>
        <w:rPr>
          <w:lang w:eastAsia="de-DE" w:bidi="de-DE"/>
        </w:rPr>
        <w:t>Auswahlmöglichkeiten //exklusiv</w:t>
      </w:r>
    </w:p>
    <w:p w14:paraId="1AAD1BC2" w14:textId="2E6B6B9D" w:rsidR="00A96141" w:rsidRPr="00A96141" w:rsidRDefault="00A96141" w:rsidP="00A96141">
      <w:pPr>
        <w:spacing w:after="0" w:line="276" w:lineRule="auto"/>
        <w:rPr>
          <w:lang w:eastAsia="de-DE" w:bidi="de-DE"/>
        </w:rPr>
      </w:pPr>
      <w:r w:rsidRPr="00A96141">
        <w:rPr>
          <w:lang w:eastAsia="de-DE" w:bidi="de-DE"/>
        </w:rPr>
        <w:t>1</w:t>
      </w:r>
      <w:r>
        <w:rPr>
          <w:lang w:eastAsia="de-DE" w:bidi="de-DE"/>
        </w:rPr>
        <w:t xml:space="preserve">: </w:t>
      </w:r>
      <w:r w:rsidRPr="00A96141">
        <w:rPr>
          <w:lang w:eastAsia="de-DE" w:bidi="de-DE"/>
        </w:rPr>
        <w:t>Angestellte*r</w:t>
      </w:r>
    </w:p>
    <w:p w14:paraId="7E0EA309" w14:textId="4E283ECC" w:rsidR="00A96141" w:rsidRPr="00A96141" w:rsidRDefault="00A96141" w:rsidP="00A96141">
      <w:pPr>
        <w:spacing w:after="0" w:line="276" w:lineRule="auto"/>
        <w:rPr>
          <w:lang w:eastAsia="de-DE" w:bidi="de-DE"/>
        </w:rPr>
      </w:pPr>
      <w:r w:rsidRPr="00A96141">
        <w:rPr>
          <w:lang w:eastAsia="de-DE" w:bidi="de-DE"/>
        </w:rPr>
        <w:t>2</w:t>
      </w:r>
      <w:r>
        <w:rPr>
          <w:lang w:eastAsia="de-DE" w:bidi="de-DE"/>
        </w:rPr>
        <w:t xml:space="preserve">: </w:t>
      </w:r>
      <w:r w:rsidRPr="00A96141">
        <w:rPr>
          <w:lang w:eastAsia="de-DE" w:bidi="de-DE"/>
        </w:rPr>
        <w:t xml:space="preserve">Arbeiter*in </w:t>
      </w:r>
    </w:p>
    <w:p w14:paraId="12918E01" w14:textId="76A4A600" w:rsidR="00A96141" w:rsidRPr="00A96141" w:rsidRDefault="00A96141" w:rsidP="00A96141">
      <w:pPr>
        <w:spacing w:after="0" w:line="276" w:lineRule="auto"/>
        <w:rPr>
          <w:lang w:eastAsia="de-DE" w:bidi="de-DE"/>
        </w:rPr>
      </w:pPr>
      <w:r w:rsidRPr="00A96141">
        <w:rPr>
          <w:lang w:eastAsia="de-DE" w:bidi="de-DE"/>
        </w:rPr>
        <w:t>3</w:t>
      </w:r>
      <w:r>
        <w:rPr>
          <w:lang w:eastAsia="de-DE" w:bidi="de-DE"/>
        </w:rPr>
        <w:t xml:space="preserve">: </w:t>
      </w:r>
      <w:r w:rsidRPr="00A96141">
        <w:rPr>
          <w:lang w:eastAsia="de-DE" w:bidi="de-DE"/>
        </w:rPr>
        <w:t xml:space="preserve">Beamter * Beamtin </w:t>
      </w:r>
    </w:p>
    <w:p w14:paraId="7501680B" w14:textId="62EE8CFC" w:rsidR="00A96141" w:rsidRPr="00A96141" w:rsidRDefault="00A96141" w:rsidP="00A96141">
      <w:pPr>
        <w:spacing w:after="0" w:line="276" w:lineRule="auto"/>
        <w:rPr>
          <w:lang w:eastAsia="de-DE" w:bidi="de-DE"/>
        </w:rPr>
      </w:pPr>
      <w:r w:rsidRPr="00A96141">
        <w:rPr>
          <w:lang w:eastAsia="de-DE" w:bidi="de-DE"/>
        </w:rPr>
        <w:t>4</w:t>
      </w:r>
      <w:r>
        <w:rPr>
          <w:lang w:eastAsia="de-DE" w:bidi="de-DE"/>
        </w:rPr>
        <w:t xml:space="preserve">: </w:t>
      </w:r>
      <w:r w:rsidRPr="00A96141">
        <w:rPr>
          <w:lang w:eastAsia="de-DE" w:bidi="de-DE"/>
        </w:rPr>
        <w:t xml:space="preserve">Akademiker*in in freiem Beruf </w:t>
      </w:r>
    </w:p>
    <w:p w14:paraId="52016A3A" w14:textId="4D160545" w:rsidR="00A96141" w:rsidRPr="00A96141" w:rsidRDefault="00A96141" w:rsidP="00A96141">
      <w:pPr>
        <w:spacing w:after="0" w:line="276" w:lineRule="auto"/>
        <w:rPr>
          <w:lang w:eastAsia="de-DE" w:bidi="de-DE"/>
        </w:rPr>
      </w:pPr>
      <w:r w:rsidRPr="00A96141">
        <w:rPr>
          <w:lang w:eastAsia="de-DE" w:bidi="de-DE"/>
        </w:rPr>
        <w:t>5</w:t>
      </w:r>
      <w:r>
        <w:rPr>
          <w:lang w:eastAsia="de-DE" w:bidi="de-DE"/>
        </w:rPr>
        <w:t xml:space="preserve">: </w:t>
      </w:r>
      <w:r w:rsidRPr="00A96141">
        <w:rPr>
          <w:lang w:eastAsia="de-DE" w:bidi="de-DE"/>
        </w:rPr>
        <w:t>Selbständige*r Landwirt*in</w:t>
      </w:r>
    </w:p>
    <w:p w14:paraId="1B551335" w14:textId="36E76325" w:rsidR="00A96141" w:rsidRPr="00A96141" w:rsidRDefault="00A96141" w:rsidP="00A96141">
      <w:pPr>
        <w:spacing w:after="0" w:line="276" w:lineRule="auto"/>
        <w:rPr>
          <w:lang w:eastAsia="de-DE" w:bidi="de-DE"/>
        </w:rPr>
      </w:pPr>
      <w:r w:rsidRPr="00A96141">
        <w:rPr>
          <w:lang w:eastAsia="de-DE" w:bidi="de-DE"/>
        </w:rPr>
        <w:t>6</w:t>
      </w:r>
      <w:r>
        <w:rPr>
          <w:lang w:eastAsia="de-DE" w:bidi="de-DE"/>
        </w:rPr>
        <w:t xml:space="preserve">: </w:t>
      </w:r>
      <w:r w:rsidRPr="00A96141">
        <w:rPr>
          <w:lang w:eastAsia="de-DE" w:bidi="de-DE"/>
        </w:rPr>
        <w:t>Selbständig in Handel, Gastgewerbe, Handwerk</w:t>
      </w:r>
    </w:p>
    <w:p w14:paraId="29CE8D74" w14:textId="74CF8FE4" w:rsidR="00A96141" w:rsidRPr="00A96141" w:rsidRDefault="00A96141" w:rsidP="00A96141">
      <w:pPr>
        <w:spacing w:after="0" w:line="276" w:lineRule="auto"/>
        <w:rPr>
          <w:lang w:eastAsia="de-DE" w:bidi="de-DE"/>
        </w:rPr>
      </w:pPr>
      <w:r w:rsidRPr="00A96141">
        <w:rPr>
          <w:lang w:eastAsia="de-DE" w:bidi="de-DE"/>
        </w:rPr>
        <w:t>7</w:t>
      </w:r>
      <w:r>
        <w:rPr>
          <w:lang w:eastAsia="de-DE" w:bidi="de-DE"/>
        </w:rPr>
        <w:t xml:space="preserve">: </w:t>
      </w:r>
      <w:r w:rsidRPr="00A96141">
        <w:rPr>
          <w:lang w:eastAsia="de-DE" w:bidi="de-DE"/>
        </w:rPr>
        <w:t>Mithelfende*r Familienangehörige*r</w:t>
      </w:r>
    </w:p>
    <w:p w14:paraId="741573A1" w14:textId="3C6A8E5B" w:rsidR="00A96141" w:rsidRPr="00A96141" w:rsidRDefault="00A96141" w:rsidP="00A96141">
      <w:pPr>
        <w:spacing w:after="0" w:line="276" w:lineRule="auto"/>
        <w:rPr>
          <w:lang w:eastAsia="de-DE" w:bidi="de-DE"/>
        </w:rPr>
      </w:pPr>
      <w:r w:rsidRPr="00A96141">
        <w:rPr>
          <w:lang w:eastAsia="de-DE" w:bidi="de-DE"/>
        </w:rPr>
        <w:t>8</w:t>
      </w:r>
      <w:r>
        <w:rPr>
          <w:lang w:eastAsia="de-DE" w:bidi="de-DE"/>
        </w:rPr>
        <w:t xml:space="preserve">: </w:t>
      </w:r>
      <w:r w:rsidRPr="00A96141">
        <w:rPr>
          <w:lang w:eastAsia="de-DE" w:bidi="de-DE"/>
        </w:rPr>
        <w:t xml:space="preserve">In einer beruflichen Ausbildung / Lehre oder Praktikant*in </w:t>
      </w:r>
    </w:p>
    <w:p w14:paraId="7601D52E" w14:textId="3D50F5C7" w:rsidR="00A96141" w:rsidRPr="00A96141" w:rsidRDefault="00A96141" w:rsidP="00A96141">
      <w:pPr>
        <w:spacing w:after="0" w:line="276" w:lineRule="auto"/>
        <w:rPr>
          <w:lang w:eastAsia="de-DE" w:bidi="de-DE"/>
        </w:rPr>
      </w:pPr>
      <w:r w:rsidRPr="00A96141">
        <w:rPr>
          <w:lang w:eastAsia="de-DE" w:bidi="de-DE"/>
        </w:rPr>
        <w:t>98</w:t>
      </w:r>
      <w:r>
        <w:rPr>
          <w:lang w:eastAsia="de-DE" w:bidi="de-DE"/>
        </w:rPr>
        <w:t>:</w:t>
      </w:r>
      <w:r w:rsidRPr="00A96141">
        <w:rPr>
          <w:lang w:eastAsia="de-DE" w:bidi="de-DE"/>
        </w:rPr>
        <w:t xml:space="preserve"> Weiß nicht</w:t>
      </w:r>
    </w:p>
    <w:p w14:paraId="3F5C42EB" w14:textId="165A70FC" w:rsidR="00A96141" w:rsidRPr="00A96141" w:rsidRDefault="00A96141" w:rsidP="00A96141">
      <w:pPr>
        <w:spacing w:after="0" w:line="276" w:lineRule="auto"/>
        <w:rPr>
          <w:lang w:eastAsia="de-DE" w:bidi="de-DE"/>
        </w:rPr>
      </w:pPr>
      <w:r w:rsidRPr="00A96141">
        <w:rPr>
          <w:lang w:eastAsia="de-DE" w:bidi="de-DE"/>
        </w:rPr>
        <w:t>99</w:t>
      </w:r>
      <w:r>
        <w:rPr>
          <w:lang w:eastAsia="de-DE" w:bidi="de-DE"/>
        </w:rPr>
        <w:t>:</w:t>
      </w:r>
      <w:r w:rsidRPr="00A96141">
        <w:rPr>
          <w:lang w:eastAsia="de-DE" w:bidi="de-DE"/>
        </w:rPr>
        <w:t xml:space="preserve"> Keine Angabe</w:t>
      </w:r>
    </w:p>
    <w:p w14:paraId="517FF8ED" w14:textId="77777777" w:rsidR="00A96141" w:rsidRDefault="00A96141" w:rsidP="00A96141">
      <w:pPr>
        <w:spacing w:after="0" w:line="276" w:lineRule="auto"/>
        <w:rPr>
          <w:lang w:eastAsia="de-DE" w:bidi="de-DE"/>
        </w:rPr>
      </w:pPr>
      <w:r w:rsidRPr="00A96141">
        <w:rPr>
          <w:lang w:eastAsia="de-DE" w:bidi="de-DE"/>
        </w:rPr>
        <w:t xml:space="preserve">Anderes, und zwar: </w:t>
      </w:r>
    </w:p>
    <w:p w14:paraId="5ED83F28" w14:textId="77777777" w:rsidR="00A96141" w:rsidRDefault="00A96141" w:rsidP="00A96141">
      <w:pPr>
        <w:spacing w:after="0" w:line="276" w:lineRule="auto"/>
        <w:rPr>
          <w:lang w:eastAsia="de-DE" w:bidi="de-DE"/>
        </w:rPr>
      </w:pPr>
    </w:p>
    <w:p w14:paraId="5E4426AE" w14:textId="2365E6A8" w:rsidR="00A96141" w:rsidRPr="00792C31" w:rsidRDefault="00A96141" w:rsidP="00792C31">
      <w:pPr>
        <w:spacing w:after="0" w:line="276" w:lineRule="auto"/>
        <w:rPr>
          <w:b/>
          <w:bCs/>
          <w:lang w:eastAsia="de-DE" w:bidi="de-DE"/>
        </w:rPr>
      </w:pPr>
      <w:r w:rsidRPr="00A96141">
        <w:rPr>
          <w:b/>
          <w:bCs/>
          <w:lang w:eastAsia="de-DE" w:bidi="de-DE"/>
        </w:rPr>
        <w:t>A</w:t>
      </w:r>
      <w:r w:rsidR="00792C31">
        <w:rPr>
          <w:b/>
          <w:bCs/>
          <w:lang w:eastAsia="de-DE" w:bidi="de-DE"/>
        </w:rPr>
        <w:t>0</w:t>
      </w:r>
      <w:r w:rsidRPr="00A96141">
        <w:rPr>
          <w:b/>
          <w:bCs/>
          <w:lang w:eastAsia="de-DE" w:bidi="de-DE"/>
        </w:rPr>
        <w:t>4</w:t>
      </w:r>
      <w:r w:rsidR="00792C31">
        <w:rPr>
          <w:b/>
          <w:bCs/>
          <w:lang w:eastAsia="de-DE" w:bidi="de-DE"/>
        </w:rPr>
        <w:t>_</w:t>
      </w:r>
      <w:r w:rsidRPr="00A96141">
        <w:rPr>
          <w:b/>
          <w:bCs/>
          <w:lang w:eastAsia="de-DE" w:bidi="de-DE"/>
        </w:rPr>
        <w:t>o</w:t>
      </w:r>
      <w:r>
        <w:rPr>
          <w:b/>
          <w:bCs/>
          <w:lang w:eastAsia="de-DE" w:bidi="de-DE"/>
        </w:rPr>
        <w:t>.</w:t>
      </w:r>
      <w:r w:rsidRPr="00A96141">
        <w:rPr>
          <w:b/>
          <w:bCs/>
          <w:lang w:eastAsia="de-DE" w:bidi="de-DE"/>
        </w:rPr>
        <w:t xml:space="preserve"> Anderes, und zwar: </w:t>
      </w:r>
    </w:p>
    <w:p w14:paraId="5F02A749" w14:textId="32CD3B9C" w:rsidR="00A96141" w:rsidRDefault="00A96141" w:rsidP="00A96141">
      <w:pPr>
        <w:spacing w:after="0" w:line="276" w:lineRule="auto"/>
        <w:rPr>
          <w:lang w:eastAsia="de-DE" w:bidi="de-DE"/>
        </w:rPr>
      </w:pPr>
      <w:r>
        <w:rPr>
          <w:lang w:eastAsia="de-DE" w:bidi="de-DE"/>
        </w:rPr>
        <w:t xml:space="preserve">// offene Angabe </w:t>
      </w:r>
    </w:p>
    <w:p w14:paraId="0EB74469" w14:textId="77777777" w:rsidR="00896F27" w:rsidRDefault="00896F27" w:rsidP="00A96141">
      <w:pPr>
        <w:spacing w:after="0" w:line="276" w:lineRule="auto"/>
        <w:rPr>
          <w:lang w:eastAsia="de-DE" w:bidi="de-DE"/>
        </w:rPr>
      </w:pPr>
    </w:p>
    <w:p w14:paraId="25F8EA70" w14:textId="6CADAD59" w:rsidR="00896F27" w:rsidRPr="00896F27" w:rsidRDefault="00896F27" w:rsidP="00896F27">
      <w:pPr>
        <w:rPr>
          <w:rFonts w:cstheme="minorHAnsi"/>
          <w:b/>
          <w:bCs/>
        </w:rPr>
      </w:pPr>
      <w:r w:rsidRPr="00896F27">
        <w:rPr>
          <w:b/>
          <w:bCs/>
          <w:lang w:eastAsia="de-DE" w:bidi="de-DE"/>
        </w:rPr>
        <w:t>A</w:t>
      </w:r>
      <w:r w:rsidR="00792C31">
        <w:rPr>
          <w:b/>
          <w:bCs/>
          <w:lang w:eastAsia="de-DE" w:bidi="de-DE"/>
        </w:rPr>
        <w:t>0</w:t>
      </w:r>
      <w:r w:rsidRPr="00896F27">
        <w:rPr>
          <w:b/>
          <w:bCs/>
          <w:lang w:eastAsia="de-DE" w:bidi="de-DE"/>
        </w:rPr>
        <w:t xml:space="preserve">5. </w:t>
      </w:r>
      <w:r w:rsidRPr="00896F27">
        <w:rPr>
          <w:rFonts w:cstheme="minorHAnsi"/>
          <w:b/>
          <w:bCs/>
        </w:rPr>
        <w:t>In welchem Bundesland ist Ihr Hauptwohnsitz?</w:t>
      </w:r>
    </w:p>
    <w:p w14:paraId="5AFA7A3F" w14:textId="77777777" w:rsidR="00896F27" w:rsidRDefault="00896F27" w:rsidP="00896F27">
      <w:pPr>
        <w:spacing w:after="0" w:line="276" w:lineRule="auto"/>
        <w:rPr>
          <w:lang w:eastAsia="de-DE" w:bidi="de-DE"/>
        </w:rPr>
      </w:pPr>
      <w:r>
        <w:rPr>
          <w:lang w:eastAsia="de-DE" w:bidi="de-DE"/>
        </w:rPr>
        <w:t>Auswahlmöglichkeiten //exklusiv</w:t>
      </w:r>
    </w:p>
    <w:p w14:paraId="09A9FD11" w14:textId="78482690" w:rsidR="00896F27" w:rsidRPr="00792C31" w:rsidRDefault="00896F27" w:rsidP="00792C31">
      <w:pPr>
        <w:spacing w:after="0" w:line="276" w:lineRule="auto"/>
        <w:rPr>
          <w:rFonts w:cstheme="minorHAnsi"/>
        </w:rPr>
      </w:pPr>
      <w:r w:rsidRPr="007A7316">
        <w:rPr>
          <w:rFonts w:cstheme="minorHAnsi"/>
        </w:rPr>
        <w:t>[16 Bundesländer]</w:t>
      </w:r>
    </w:p>
    <w:p w14:paraId="515BFAC5" w14:textId="594699F6" w:rsidR="00814980" w:rsidRDefault="00814980" w:rsidP="00A96141">
      <w:pPr>
        <w:spacing w:after="0" w:line="276" w:lineRule="auto"/>
        <w:rPr>
          <w:lang w:eastAsia="de-DE" w:bidi="de-DE"/>
        </w:rPr>
      </w:pPr>
    </w:p>
    <w:p w14:paraId="062C768C" w14:textId="36F1C369" w:rsidR="00A96141" w:rsidRPr="00A96141" w:rsidRDefault="00A96141" w:rsidP="00A96141">
      <w:pPr>
        <w:rPr>
          <w:rFonts w:cstheme="minorHAnsi"/>
          <w:b/>
          <w:bCs/>
        </w:rPr>
      </w:pPr>
      <w:r w:rsidRPr="00A96141">
        <w:rPr>
          <w:b/>
          <w:bCs/>
          <w:lang w:eastAsia="de-DE" w:bidi="de-DE"/>
        </w:rPr>
        <w:t>A</w:t>
      </w:r>
      <w:r w:rsidR="00792C31">
        <w:rPr>
          <w:b/>
          <w:bCs/>
          <w:lang w:eastAsia="de-DE" w:bidi="de-DE"/>
        </w:rPr>
        <w:t>0</w:t>
      </w:r>
      <w:r w:rsidRPr="00A96141">
        <w:rPr>
          <w:b/>
          <w:bCs/>
          <w:lang w:eastAsia="de-DE" w:bidi="de-DE"/>
        </w:rPr>
        <w:t xml:space="preserve">6. </w:t>
      </w:r>
      <w:r w:rsidRPr="00A96141">
        <w:rPr>
          <w:rFonts w:eastAsia="Arial" w:cstheme="minorHAnsi"/>
          <w:b/>
          <w:bCs/>
        </w:rPr>
        <w:t>Sind Sie selbst in Deutschland geboren?</w:t>
      </w:r>
    </w:p>
    <w:p w14:paraId="7922D2A8" w14:textId="77777777" w:rsidR="00A96141" w:rsidRDefault="00A96141" w:rsidP="00A96141">
      <w:pPr>
        <w:spacing w:after="0" w:line="276" w:lineRule="auto"/>
        <w:rPr>
          <w:lang w:eastAsia="de-DE" w:bidi="de-DE"/>
        </w:rPr>
      </w:pPr>
      <w:r>
        <w:rPr>
          <w:lang w:eastAsia="de-DE" w:bidi="de-DE"/>
        </w:rPr>
        <w:t>Auswahlmöglichkeiten //exklusiv</w:t>
      </w:r>
    </w:p>
    <w:p w14:paraId="2EF60571" w14:textId="2C3993E9" w:rsidR="00A96141" w:rsidRPr="00A96141" w:rsidRDefault="00A96141" w:rsidP="00A96141">
      <w:pPr>
        <w:spacing w:after="0" w:line="276" w:lineRule="auto"/>
        <w:rPr>
          <w:lang w:eastAsia="de-DE" w:bidi="de-DE"/>
        </w:rPr>
      </w:pPr>
      <w:r w:rsidRPr="00A96141">
        <w:rPr>
          <w:lang w:eastAsia="de-DE" w:bidi="de-DE"/>
        </w:rPr>
        <w:t>1</w:t>
      </w:r>
      <w:r>
        <w:rPr>
          <w:lang w:eastAsia="de-DE" w:bidi="de-DE"/>
        </w:rPr>
        <w:t xml:space="preserve">: </w:t>
      </w:r>
      <w:r w:rsidRPr="00A96141">
        <w:rPr>
          <w:lang w:eastAsia="de-DE" w:bidi="de-DE"/>
        </w:rPr>
        <w:t>Ja</w:t>
      </w:r>
    </w:p>
    <w:p w14:paraId="1D3876AA" w14:textId="56A7A3EA" w:rsidR="00A96141" w:rsidRDefault="00A96141" w:rsidP="00792C31">
      <w:pPr>
        <w:spacing w:after="0" w:line="276" w:lineRule="auto"/>
        <w:rPr>
          <w:lang w:eastAsia="de-DE" w:bidi="de-DE"/>
        </w:rPr>
      </w:pPr>
      <w:r w:rsidRPr="00A96141">
        <w:rPr>
          <w:lang w:eastAsia="de-DE" w:bidi="de-DE"/>
        </w:rPr>
        <w:t>2</w:t>
      </w:r>
      <w:r>
        <w:rPr>
          <w:lang w:eastAsia="de-DE" w:bidi="de-DE"/>
        </w:rPr>
        <w:t xml:space="preserve">: </w:t>
      </w:r>
      <w:r w:rsidRPr="00A96141">
        <w:rPr>
          <w:lang w:eastAsia="de-DE" w:bidi="de-DE"/>
        </w:rPr>
        <w:t>Nein</w:t>
      </w:r>
    </w:p>
    <w:p w14:paraId="6F221A06" w14:textId="77777777" w:rsidR="00814980" w:rsidRDefault="00814980" w:rsidP="00A96141">
      <w:pPr>
        <w:spacing w:after="0" w:line="276" w:lineRule="auto"/>
        <w:rPr>
          <w:lang w:eastAsia="de-DE" w:bidi="de-DE"/>
        </w:rPr>
      </w:pPr>
    </w:p>
    <w:p w14:paraId="50B264D3" w14:textId="0F76ABC0" w:rsidR="00A96141" w:rsidRDefault="00A96141" w:rsidP="00A96141">
      <w:pPr>
        <w:spacing w:after="0" w:line="276" w:lineRule="auto"/>
        <w:rPr>
          <w:lang w:eastAsia="de-DE" w:bidi="de-DE"/>
        </w:rPr>
      </w:pPr>
      <w:r>
        <w:rPr>
          <w:lang w:eastAsia="de-DE" w:bidi="de-DE"/>
        </w:rPr>
        <w:t>Filter: Wenn nicht in Deutschland geboren sind (</w:t>
      </w:r>
      <w:r w:rsidRPr="007A7316">
        <w:rPr>
          <w:rFonts w:cstheme="minorHAnsi"/>
        </w:rPr>
        <w:t>A</w:t>
      </w:r>
      <w:r w:rsidR="00792C31">
        <w:rPr>
          <w:rFonts w:cstheme="minorHAnsi"/>
        </w:rPr>
        <w:t>0</w:t>
      </w:r>
      <w:r w:rsidRPr="007A7316">
        <w:rPr>
          <w:rFonts w:cstheme="minorHAnsi"/>
        </w:rPr>
        <w:t>6==2</w:t>
      </w:r>
      <w:r>
        <w:rPr>
          <w:lang w:eastAsia="de-DE" w:bidi="de-DE"/>
        </w:rPr>
        <w:t>).</w:t>
      </w:r>
    </w:p>
    <w:p w14:paraId="2F5ABED6" w14:textId="5ECD9269" w:rsidR="00A96141" w:rsidRPr="00A96141" w:rsidRDefault="00A96141" w:rsidP="00A96141">
      <w:pPr>
        <w:rPr>
          <w:rFonts w:cstheme="minorHAnsi"/>
          <w:b/>
          <w:bCs/>
        </w:rPr>
      </w:pPr>
      <w:r w:rsidRPr="00A96141">
        <w:rPr>
          <w:b/>
          <w:bCs/>
          <w:lang w:eastAsia="de-DE" w:bidi="de-DE"/>
        </w:rPr>
        <w:t>A</w:t>
      </w:r>
      <w:r w:rsidR="00792C31">
        <w:rPr>
          <w:b/>
          <w:bCs/>
          <w:lang w:eastAsia="de-DE" w:bidi="de-DE"/>
        </w:rPr>
        <w:t>0</w:t>
      </w:r>
      <w:r w:rsidRPr="00A96141">
        <w:rPr>
          <w:b/>
          <w:bCs/>
          <w:lang w:eastAsia="de-DE" w:bidi="de-DE"/>
        </w:rPr>
        <w:t>6</w:t>
      </w:r>
      <w:r w:rsidR="00792C31">
        <w:rPr>
          <w:b/>
          <w:bCs/>
          <w:lang w:eastAsia="de-DE" w:bidi="de-DE"/>
        </w:rPr>
        <w:t>x</w:t>
      </w:r>
      <w:r w:rsidRPr="00A96141">
        <w:rPr>
          <w:b/>
          <w:bCs/>
          <w:lang w:eastAsia="de-DE" w:bidi="de-DE"/>
        </w:rPr>
        <w:t xml:space="preserve">. </w:t>
      </w:r>
      <w:r w:rsidRPr="00A96141">
        <w:rPr>
          <w:rFonts w:cstheme="minorHAnsi"/>
          <w:b/>
          <w:bCs/>
        </w:rPr>
        <w:t>Wo sind Sie geboren?</w:t>
      </w:r>
    </w:p>
    <w:p w14:paraId="1EA44C05" w14:textId="77777777" w:rsidR="00A96141" w:rsidRDefault="00A96141" w:rsidP="00A96141">
      <w:pPr>
        <w:spacing w:after="0" w:line="276" w:lineRule="auto"/>
        <w:rPr>
          <w:lang w:eastAsia="de-DE" w:bidi="de-DE"/>
        </w:rPr>
      </w:pPr>
      <w:r>
        <w:rPr>
          <w:lang w:eastAsia="de-DE" w:bidi="de-DE"/>
        </w:rPr>
        <w:t>Auswahlmöglichkeiten //exklusiv</w:t>
      </w:r>
    </w:p>
    <w:p w14:paraId="3035D8A1" w14:textId="00609DA6" w:rsidR="00A96141" w:rsidRPr="00D67911" w:rsidRDefault="00A96141" w:rsidP="00A96141">
      <w:pPr>
        <w:spacing w:after="0" w:line="276" w:lineRule="auto"/>
        <w:rPr>
          <w:lang w:eastAsia="de-DE" w:bidi="de-DE"/>
        </w:rPr>
      </w:pPr>
      <w:r w:rsidRPr="00D67911">
        <w:rPr>
          <w:lang w:eastAsia="de-DE" w:bidi="de-DE"/>
        </w:rPr>
        <w:t>1: Vietnam</w:t>
      </w:r>
    </w:p>
    <w:p w14:paraId="1CC46BE3" w14:textId="212EFDFC" w:rsidR="00A96141" w:rsidRPr="00D67911" w:rsidRDefault="00A96141" w:rsidP="00A96141">
      <w:pPr>
        <w:spacing w:after="0" w:line="276" w:lineRule="auto"/>
        <w:rPr>
          <w:lang w:eastAsia="de-DE" w:bidi="de-DE"/>
        </w:rPr>
      </w:pPr>
      <w:r w:rsidRPr="00D67911">
        <w:rPr>
          <w:lang w:eastAsia="de-DE" w:bidi="de-DE"/>
        </w:rPr>
        <w:t>2: China</w:t>
      </w:r>
    </w:p>
    <w:p w14:paraId="366B9D4F" w14:textId="031B9894" w:rsidR="00A96141" w:rsidRPr="00D67911" w:rsidRDefault="00A96141" w:rsidP="00A96141">
      <w:pPr>
        <w:spacing w:after="0" w:line="276" w:lineRule="auto"/>
        <w:rPr>
          <w:lang w:eastAsia="de-DE" w:bidi="de-DE"/>
        </w:rPr>
      </w:pPr>
      <w:r w:rsidRPr="00D67911">
        <w:rPr>
          <w:lang w:eastAsia="de-DE" w:bidi="de-DE"/>
        </w:rPr>
        <w:t>3: Indien</w:t>
      </w:r>
    </w:p>
    <w:p w14:paraId="597EC23B" w14:textId="0A40736F" w:rsidR="00A96141" w:rsidRPr="00D67911" w:rsidRDefault="00A96141" w:rsidP="00A96141">
      <w:pPr>
        <w:spacing w:after="0" w:line="276" w:lineRule="auto"/>
        <w:rPr>
          <w:lang w:eastAsia="de-DE" w:bidi="de-DE"/>
        </w:rPr>
      </w:pPr>
      <w:r w:rsidRPr="00D67911">
        <w:rPr>
          <w:lang w:eastAsia="de-DE" w:bidi="de-DE"/>
        </w:rPr>
        <w:t>4: Pakistan</w:t>
      </w:r>
    </w:p>
    <w:p w14:paraId="6EEE25CD" w14:textId="39273864" w:rsidR="00A96141" w:rsidRPr="00D67911" w:rsidRDefault="00A96141" w:rsidP="00A96141">
      <w:pPr>
        <w:spacing w:after="0" w:line="276" w:lineRule="auto"/>
        <w:rPr>
          <w:lang w:eastAsia="de-DE" w:bidi="de-DE"/>
        </w:rPr>
      </w:pPr>
      <w:r w:rsidRPr="00D67911">
        <w:rPr>
          <w:lang w:eastAsia="de-DE" w:bidi="de-DE"/>
        </w:rPr>
        <w:t>5: Thailand</w:t>
      </w:r>
    </w:p>
    <w:p w14:paraId="412D178B" w14:textId="6C0FC264" w:rsidR="00A96141" w:rsidRPr="00D67911" w:rsidRDefault="00A96141" w:rsidP="00A96141">
      <w:pPr>
        <w:spacing w:after="0" w:line="276" w:lineRule="auto"/>
        <w:rPr>
          <w:lang w:eastAsia="de-DE" w:bidi="de-DE"/>
        </w:rPr>
      </w:pPr>
      <w:r w:rsidRPr="00D67911">
        <w:rPr>
          <w:lang w:eastAsia="de-DE" w:bidi="de-DE"/>
        </w:rPr>
        <w:t>6: Philippinen</w:t>
      </w:r>
    </w:p>
    <w:p w14:paraId="79ED02E3" w14:textId="0CEB6A4B" w:rsidR="00A96141" w:rsidRPr="00A96141" w:rsidRDefault="00A96141" w:rsidP="00A96141">
      <w:pPr>
        <w:spacing w:after="0" w:line="276" w:lineRule="auto"/>
        <w:rPr>
          <w:lang w:eastAsia="de-DE" w:bidi="de-DE"/>
        </w:rPr>
      </w:pPr>
      <w:r w:rsidRPr="00A96141">
        <w:rPr>
          <w:lang w:eastAsia="de-DE" w:bidi="de-DE"/>
        </w:rPr>
        <w:t>7</w:t>
      </w:r>
      <w:r>
        <w:rPr>
          <w:lang w:eastAsia="de-DE" w:bidi="de-DE"/>
        </w:rPr>
        <w:t xml:space="preserve">: </w:t>
      </w:r>
      <w:r w:rsidRPr="00A96141">
        <w:rPr>
          <w:lang w:eastAsia="de-DE" w:bidi="de-DE"/>
        </w:rPr>
        <w:t>Sri Lanka</w:t>
      </w:r>
    </w:p>
    <w:p w14:paraId="1494C50A" w14:textId="39CAD802" w:rsidR="00A96141" w:rsidRPr="00A96141" w:rsidRDefault="00A96141" w:rsidP="00A96141">
      <w:pPr>
        <w:spacing w:after="0" w:line="276" w:lineRule="auto"/>
        <w:rPr>
          <w:lang w:eastAsia="de-DE" w:bidi="de-DE"/>
        </w:rPr>
      </w:pPr>
      <w:r w:rsidRPr="00A96141">
        <w:rPr>
          <w:lang w:eastAsia="de-DE" w:bidi="de-DE"/>
        </w:rPr>
        <w:t>8</w:t>
      </w:r>
      <w:r>
        <w:rPr>
          <w:lang w:eastAsia="de-DE" w:bidi="de-DE"/>
        </w:rPr>
        <w:t xml:space="preserve">: </w:t>
      </w:r>
      <w:r w:rsidRPr="00A96141">
        <w:rPr>
          <w:lang w:eastAsia="de-DE" w:bidi="de-DE"/>
        </w:rPr>
        <w:t>Südkorea</w:t>
      </w:r>
    </w:p>
    <w:p w14:paraId="2A57CCCD" w14:textId="34A40A0F" w:rsidR="00A96141" w:rsidRPr="00A96141" w:rsidRDefault="00A96141" w:rsidP="00A96141">
      <w:pPr>
        <w:spacing w:after="0" w:line="276" w:lineRule="auto"/>
        <w:rPr>
          <w:lang w:eastAsia="de-DE" w:bidi="de-DE"/>
        </w:rPr>
      </w:pPr>
      <w:r w:rsidRPr="00A96141">
        <w:rPr>
          <w:lang w:eastAsia="de-DE" w:bidi="de-DE"/>
        </w:rPr>
        <w:t>9</w:t>
      </w:r>
      <w:r>
        <w:rPr>
          <w:lang w:eastAsia="de-DE" w:bidi="de-DE"/>
        </w:rPr>
        <w:t xml:space="preserve">: </w:t>
      </w:r>
      <w:r w:rsidRPr="00A96141">
        <w:rPr>
          <w:lang w:eastAsia="de-DE" w:bidi="de-DE"/>
        </w:rPr>
        <w:t>Japan</w:t>
      </w:r>
    </w:p>
    <w:p w14:paraId="189ED072" w14:textId="174E83B7" w:rsidR="00A96141" w:rsidRDefault="00A96141" w:rsidP="00792C31">
      <w:pPr>
        <w:spacing w:after="0" w:line="276" w:lineRule="auto"/>
        <w:rPr>
          <w:lang w:eastAsia="de-DE" w:bidi="de-DE"/>
        </w:rPr>
      </w:pPr>
      <w:r w:rsidRPr="00A96141">
        <w:rPr>
          <w:lang w:eastAsia="de-DE" w:bidi="de-DE"/>
        </w:rPr>
        <w:t>Anderes, und zwar:</w:t>
      </w:r>
    </w:p>
    <w:p w14:paraId="66A76D36" w14:textId="6ED45A00" w:rsidR="00A96141" w:rsidRPr="00A96141" w:rsidRDefault="00A96141" w:rsidP="00A96141">
      <w:pPr>
        <w:spacing w:after="0" w:line="276" w:lineRule="auto"/>
        <w:rPr>
          <w:b/>
          <w:bCs/>
          <w:lang w:eastAsia="de-DE" w:bidi="de-DE"/>
        </w:rPr>
      </w:pPr>
      <w:r w:rsidRPr="00A96141">
        <w:rPr>
          <w:b/>
          <w:bCs/>
          <w:lang w:eastAsia="de-DE" w:bidi="de-DE"/>
        </w:rPr>
        <w:lastRenderedPageBreak/>
        <w:t>A6</w:t>
      </w:r>
      <w:r w:rsidR="00792C31">
        <w:rPr>
          <w:b/>
          <w:bCs/>
          <w:lang w:eastAsia="de-DE" w:bidi="de-DE"/>
        </w:rPr>
        <w:t>_</w:t>
      </w:r>
      <w:r w:rsidRPr="00A96141">
        <w:rPr>
          <w:b/>
          <w:bCs/>
          <w:lang w:eastAsia="de-DE" w:bidi="de-DE"/>
        </w:rPr>
        <w:t>o. Anderes, und zwar:</w:t>
      </w:r>
    </w:p>
    <w:p w14:paraId="15219621" w14:textId="0DA23F8B" w:rsidR="00A96141" w:rsidRDefault="00A96141" w:rsidP="00A96141">
      <w:pPr>
        <w:spacing w:after="0" w:line="276" w:lineRule="auto"/>
        <w:rPr>
          <w:lang w:eastAsia="de-DE" w:bidi="de-DE"/>
        </w:rPr>
      </w:pPr>
    </w:p>
    <w:p w14:paraId="6CAFD6E1" w14:textId="223BAF53" w:rsidR="00A96141" w:rsidRDefault="00A96141" w:rsidP="00A96141">
      <w:pPr>
        <w:spacing w:after="0" w:line="276" w:lineRule="auto"/>
        <w:rPr>
          <w:lang w:eastAsia="de-DE" w:bidi="de-DE"/>
        </w:rPr>
      </w:pPr>
      <w:r>
        <w:rPr>
          <w:lang w:eastAsia="de-DE" w:bidi="de-DE"/>
        </w:rPr>
        <w:t xml:space="preserve">// offene Angabe </w:t>
      </w:r>
    </w:p>
    <w:p w14:paraId="324C3367" w14:textId="77777777" w:rsidR="00814980" w:rsidRDefault="00814980" w:rsidP="00A96141">
      <w:pPr>
        <w:spacing w:after="0" w:line="276" w:lineRule="auto"/>
        <w:rPr>
          <w:lang w:eastAsia="de-DE" w:bidi="de-DE"/>
        </w:rPr>
      </w:pPr>
    </w:p>
    <w:p w14:paraId="797F1445" w14:textId="638D9D85" w:rsidR="003E2C72" w:rsidRDefault="003E2C72" w:rsidP="00A96141">
      <w:pPr>
        <w:spacing w:after="0" w:line="276" w:lineRule="auto"/>
        <w:rPr>
          <w:lang w:eastAsia="de-DE" w:bidi="de-DE"/>
        </w:rPr>
      </w:pPr>
      <w:r>
        <w:rPr>
          <w:lang w:eastAsia="de-DE" w:bidi="de-DE"/>
        </w:rPr>
        <w:t>Filter:</w:t>
      </w:r>
      <w:r w:rsidRPr="003E2C72">
        <w:rPr>
          <w:lang w:eastAsia="de-DE" w:bidi="de-DE"/>
        </w:rPr>
        <w:t xml:space="preserve"> </w:t>
      </w:r>
      <w:r>
        <w:rPr>
          <w:lang w:eastAsia="de-DE" w:bidi="de-DE"/>
        </w:rPr>
        <w:t>Wenn nicht in Deutschland geboren sind (</w:t>
      </w:r>
      <w:r w:rsidRPr="007A7316">
        <w:rPr>
          <w:rFonts w:cstheme="minorHAnsi"/>
        </w:rPr>
        <w:t>A</w:t>
      </w:r>
      <w:r w:rsidR="00792C31">
        <w:rPr>
          <w:rFonts w:cstheme="minorHAnsi"/>
        </w:rPr>
        <w:t>0</w:t>
      </w:r>
      <w:r w:rsidRPr="007A7316">
        <w:rPr>
          <w:rFonts w:cstheme="minorHAnsi"/>
        </w:rPr>
        <w:t>6==2</w:t>
      </w:r>
      <w:r>
        <w:rPr>
          <w:lang w:eastAsia="de-DE" w:bidi="de-DE"/>
        </w:rPr>
        <w:t>).</w:t>
      </w:r>
    </w:p>
    <w:p w14:paraId="2A591427" w14:textId="2C06488B" w:rsidR="003E2C72" w:rsidRPr="003E2C72" w:rsidRDefault="003E2C72" w:rsidP="003E2C72">
      <w:pPr>
        <w:spacing w:after="0" w:line="276" w:lineRule="auto"/>
        <w:rPr>
          <w:b/>
          <w:bCs/>
          <w:lang w:eastAsia="de-DE" w:bidi="de-DE"/>
        </w:rPr>
      </w:pPr>
      <w:r w:rsidRPr="003E2C72">
        <w:rPr>
          <w:b/>
          <w:bCs/>
          <w:lang w:eastAsia="de-DE" w:bidi="de-DE"/>
        </w:rPr>
        <w:t>A</w:t>
      </w:r>
      <w:r w:rsidR="00792C31">
        <w:rPr>
          <w:b/>
          <w:bCs/>
          <w:lang w:eastAsia="de-DE" w:bidi="de-DE"/>
        </w:rPr>
        <w:t>0</w:t>
      </w:r>
      <w:r w:rsidRPr="003E2C72">
        <w:rPr>
          <w:b/>
          <w:bCs/>
          <w:lang w:eastAsia="de-DE" w:bidi="de-DE"/>
        </w:rPr>
        <w:t>6</w:t>
      </w:r>
      <w:r w:rsidR="00792C31">
        <w:rPr>
          <w:b/>
          <w:bCs/>
          <w:lang w:eastAsia="de-DE" w:bidi="de-DE"/>
        </w:rPr>
        <w:t>a</w:t>
      </w:r>
      <w:r w:rsidRPr="003E2C72">
        <w:rPr>
          <w:b/>
          <w:bCs/>
          <w:lang w:eastAsia="de-DE" w:bidi="de-DE"/>
        </w:rPr>
        <w:t>. In welchem Monat und Jahr sind Sie nach Deutschland gezogen?</w:t>
      </w:r>
    </w:p>
    <w:p w14:paraId="0D5EFB70" w14:textId="2E8DA410" w:rsidR="003E2C72" w:rsidRDefault="003E2C72" w:rsidP="003E2C72">
      <w:pPr>
        <w:spacing w:after="0" w:line="276" w:lineRule="auto"/>
        <w:rPr>
          <w:lang w:eastAsia="de-DE" w:bidi="de-DE"/>
        </w:rPr>
      </w:pPr>
      <w:r>
        <w:rPr>
          <w:lang w:eastAsia="de-DE" w:bidi="de-DE"/>
        </w:rPr>
        <w:t xml:space="preserve">Hinweis: </w:t>
      </w:r>
      <w:r w:rsidRPr="003E2C72">
        <w:rPr>
          <w:lang w:eastAsia="de-DE" w:bidi="de-DE"/>
        </w:rPr>
        <w:t>Wenn Sie es nicht mehr exakt sagen können, geben Sie bitte einen Schätzwert an. Falls Sie mehrmals hin- und hergezogen sind, dann den letzten Zuzug. Falls Sie das Jahr gar nicht mehr wissen, überspringen Sie bitte die Frage.</w:t>
      </w:r>
      <w:r>
        <w:rPr>
          <w:lang w:eastAsia="de-DE" w:bidi="de-DE"/>
        </w:rPr>
        <w:t xml:space="preserve"> </w:t>
      </w:r>
      <w:r w:rsidRPr="003E2C72">
        <w:rPr>
          <w:lang w:eastAsia="de-DE" w:bidi="de-DE"/>
        </w:rPr>
        <w:t>Minimum date:1910 - 01 – 01, Maximum date:"now"</w:t>
      </w:r>
    </w:p>
    <w:p w14:paraId="2DBE0611" w14:textId="77777777" w:rsidR="003E2C72" w:rsidRDefault="003E2C72" w:rsidP="003E2C72">
      <w:pPr>
        <w:spacing w:after="0" w:line="276" w:lineRule="auto"/>
        <w:rPr>
          <w:lang w:eastAsia="de-DE" w:bidi="de-DE"/>
        </w:rPr>
      </w:pPr>
    </w:p>
    <w:p w14:paraId="64F78B51" w14:textId="597FB17C" w:rsidR="003E2C72" w:rsidRDefault="003E2C72" w:rsidP="003E2C72">
      <w:pPr>
        <w:spacing w:after="0" w:line="276" w:lineRule="auto"/>
        <w:rPr>
          <w:lang w:eastAsia="de-DE" w:bidi="de-DE"/>
        </w:rPr>
      </w:pPr>
      <w:r>
        <w:rPr>
          <w:lang w:eastAsia="de-DE" w:bidi="de-DE"/>
        </w:rPr>
        <w:t xml:space="preserve">// offene Angabe </w:t>
      </w:r>
    </w:p>
    <w:p w14:paraId="52A68701" w14:textId="77777777" w:rsidR="003E2C72" w:rsidRPr="003E2C72" w:rsidRDefault="003E2C72" w:rsidP="003E2C72">
      <w:pPr>
        <w:spacing w:after="0" w:line="276" w:lineRule="auto"/>
        <w:rPr>
          <w:lang w:eastAsia="de-DE" w:bidi="de-DE"/>
        </w:rPr>
      </w:pPr>
      <w:r w:rsidRPr="003E2C72">
        <w:rPr>
          <w:lang w:eastAsia="de-DE" w:bidi="de-DE"/>
        </w:rPr>
        <w:t>Monat:____</w:t>
      </w:r>
    </w:p>
    <w:p w14:paraId="21297B6B" w14:textId="7D7D800E" w:rsidR="003E2C72" w:rsidRDefault="003E2C72" w:rsidP="003E2C72">
      <w:pPr>
        <w:spacing w:after="0" w:line="276" w:lineRule="auto"/>
        <w:rPr>
          <w:lang w:eastAsia="de-DE" w:bidi="de-DE"/>
        </w:rPr>
      </w:pPr>
      <w:r w:rsidRPr="003E2C72">
        <w:rPr>
          <w:lang w:eastAsia="de-DE" w:bidi="de-DE"/>
        </w:rPr>
        <w:t>Jahr: ______</w:t>
      </w:r>
    </w:p>
    <w:p w14:paraId="61AB1A34" w14:textId="77777777" w:rsidR="003E2C72" w:rsidRDefault="003E2C72" w:rsidP="003E2C72">
      <w:pPr>
        <w:spacing w:after="0" w:line="276" w:lineRule="auto"/>
        <w:rPr>
          <w:lang w:eastAsia="de-DE" w:bidi="de-DE"/>
        </w:rPr>
      </w:pPr>
    </w:p>
    <w:p w14:paraId="6B0B0446" w14:textId="6220D456" w:rsidR="003E2C72" w:rsidRDefault="003E2C72" w:rsidP="003E2C72">
      <w:pPr>
        <w:spacing w:after="0" w:line="276" w:lineRule="auto"/>
        <w:rPr>
          <w:lang w:eastAsia="de-DE" w:bidi="de-DE"/>
        </w:rPr>
      </w:pPr>
      <w:r>
        <w:rPr>
          <w:lang w:eastAsia="de-DE" w:bidi="de-DE"/>
        </w:rPr>
        <w:t>Filter: Wenn in Deutschland geboren sind (</w:t>
      </w:r>
      <w:r w:rsidRPr="007A7316">
        <w:rPr>
          <w:rFonts w:cstheme="minorHAnsi"/>
        </w:rPr>
        <w:t>A</w:t>
      </w:r>
      <w:r w:rsidR="00792C31">
        <w:rPr>
          <w:rFonts w:cstheme="minorHAnsi"/>
        </w:rPr>
        <w:t>0</w:t>
      </w:r>
      <w:r w:rsidRPr="007A7316">
        <w:rPr>
          <w:rFonts w:cstheme="minorHAnsi"/>
        </w:rPr>
        <w:t>6==</w:t>
      </w:r>
      <w:r>
        <w:rPr>
          <w:rFonts w:cstheme="minorHAnsi"/>
        </w:rPr>
        <w:t>1</w:t>
      </w:r>
      <w:r>
        <w:rPr>
          <w:lang w:eastAsia="de-DE" w:bidi="de-DE"/>
        </w:rPr>
        <w:t>)</w:t>
      </w:r>
    </w:p>
    <w:p w14:paraId="28783267" w14:textId="1CFD90E9" w:rsidR="003E2C72" w:rsidRPr="003E2C72" w:rsidRDefault="003E2C72" w:rsidP="003E2C72">
      <w:pPr>
        <w:rPr>
          <w:rFonts w:cstheme="minorHAnsi"/>
          <w:b/>
          <w:bCs/>
        </w:rPr>
      </w:pPr>
      <w:r w:rsidRPr="003E2C72">
        <w:rPr>
          <w:b/>
          <w:bCs/>
          <w:lang w:eastAsia="de-DE" w:bidi="de-DE"/>
        </w:rPr>
        <w:t>A</w:t>
      </w:r>
      <w:r w:rsidR="00792C31">
        <w:rPr>
          <w:b/>
          <w:bCs/>
          <w:lang w:eastAsia="de-DE" w:bidi="de-DE"/>
        </w:rPr>
        <w:t>0</w:t>
      </w:r>
      <w:r w:rsidRPr="003E2C72">
        <w:rPr>
          <w:b/>
          <w:bCs/>
          <w:lang w:eastAsia="de-DE" w:bidi="de-DE"/>
        </w:rPr>
        <w:t xml:space="preserve">7. </w:t>
      </w:r>
      <w:r w:rsidRPr="003E2C72">
        <w:rPr>
          <w:rFonts w:cstheme="minorHAnsi"/>
          <w:b/>
          <w:bCs/>
        </w:rPr>
        <w:t>Wie ist das in Ihrer Familie? In welchem Land ist Ihre Mutter geboren?</w:t>
      </w:r>
    </w:p>
    <w:p w14:paraId="5214060E" w14:textId="77777777" w:rsidR="003E2C72" w:rsidRDefault="003E2C72" w:rsidP="003E2C72">
      <w:pPr>
        <w:spacing w:after="0" w:line="276" w:lineRule="auto"/>
        <w:rPr>
          <w:lang w:eastAsia="de-DE" w:bidi="de-DE"/>
        </w:rPr>
      </w:pPr>
      <w:r>
        <w:rPr>
          <w:lang w:eastAsia="de-DE" w:bidi="de-DE"/>
        </w:rPr>
        <w:t>Auswahlmöglichkeiten //exklusiv</w:t>
      </w:r>
    </w:p>
    <w:p w14:paraId="368C0D52" w14:textId="77777777" w:rsidR="003E2C72" w:rsidRPr="003E2C72" w:rsidRDefault="003E2C72" w:rsidP="003E2C72">
      <w:pPr>
        <w:spacing w:after="0" w:line="276" w:lineRule="auto"/>
        <w:rPr>
          <w:lang w:eastAsia="de-DE" w:bidi="de-DE"/>
        </w:rPr>
      </w:pPr>
      <w:r w:rsidRPr="003E2C72">
        <w:rPr>
          <w:lang w:eastAsia="de-DE" w:bidi="de-DE"/>
        </w:rPr>
        <w:t xml:space="preserve">&lt;Country list&gt; </w:t>
      </w:r>
    </w:p>
    <w:p w14:paraId="35E7C840" w14:textId="765D0AFE" w:rsidR="003E2C72" w:rsidRDefault="003E2C72" w:rsidP="003E2C72">
      <w:pPr>
        <w:spacing w:after="0" w:line="276" w:lineRule="auto"/>
        <w:rPr>
          <w:lang w:eastAsia="de-DE" w:bidi="de-DE"/>
        </w:rPr>
      </w:pPr>
      <w:r w:rsidRPr="003E2C72">
        <w:rPr>
          <w:lang w:eastAsia="de-DE" w:bidi="de-DE"/>
        </w:rPr>
        <w:t>0</w:t>
      </w:r>
      <w:r>
        <w:rPr>
          <w:lang w:eastAsia="de-DE" w:bidi="de-DE"/>
        </w:rPr>
        <w:t xml:space="preserve">: </w:t>
      </w:r>
      <w:r w:rsidRPr="003E2C72">
        <w:rPr>
          <w:lang w:eastAsia="de-DE" w:bidi="de-DE"/>
        </w:rPr>
        <w:t>Deutschland</w:t>
      </w:r>
    </w:p>
    <w:p w14:paraId="1F64B2B0" w14:textId="77777777" w:rsidR="003E2C72" w:rsidRDefault="003E2C72" w:rsidP="003E2C72">
      <w:pPr>
        <w:spacing w:after="0" w:line="276" w:lineRule="auto"/>
        <w:rPr>
          <w:lang w:eastAsia="de-DE" w:bidi="de-DE"/>
        </w:rPr>
      </w:pPr>
    </w:p>
    <w:p w14:paraId="1471FA54" w14:textId="7617CBD3" w:rsidR="003E2C72" w:rsidRDefault="003E2C72" w:rsidP="003E2C72">
      <w:pPr>
        <w:spacing w:after="0" w:line="276" w:lineRule="auto"/>
        <w:rPr>
          <w:lang w:eastAsia="de-DE" w:bidi="de-DE"/>
        </w:rPr>
      </w:pPr>
      <w:r>
        <w:rPr>
          <w:lang w:eastAsia="de-DE" w:bidi="de-DE"/>
        </w:rPr>
        <w:t>Filter: Wenn in Deutschland geboren sind (</w:t>
      </w:r>
      <w:r w:rsidRPr="007A7316">
        <w:rPr>
          <w:rFonts w:cstheme="minorHAnsi"/>
        </w:rPr>
        <w:t>A</w:t>
      </w:r>
      <w:r w:rsidR="00792C31">
        <w:rPr>
          <w:rFonts w:cstheme="minorHAnsi"/>
        </w:rPr>
        <w:t>0</w:t>
      </w:r>
      <w:r w:rsidRPr="007A7316">
        <w:rPr>
          <w:rFonts w:cstheme="minorHAnsi"/>
        </w:rPr>
        <w:t>6==</w:t>
      </w:r>
      <w:r>
        <w:rPr>
          <w:rFonts w:cstheme="minorHAnsi"/>
        </w:rPr>
        <w:t>1</w:t>
      </w:r>
      <w:r>
        <w:rPr>
          <w:lang w:eastAsia="de-DE" w:bidi="de-DE"/>
        </w:rPr>
        <w:t>)</w:t>
      </w:r>
    </w:p>
    <w:p w14:paraId="739D18EB" w14:textId="46AD014D" w:rsidR="003E2C72" w:rsidRPr="003E2C72" w:rsidRDefault="003E2C72" w:rsidP="003E2C72">
      <w:pPr>
        <w:rPr>
          <w:rFonts w:cstheme="minorHAnsi"/>
          <w:b/>
          <w:bCs/>
        </w:rPr>
      </w:pPr>
      <w:r w:rsidRPr="003E2C72">
        <w:rPr>
          <w:b/>
          <w:bCs/>
          <w:lang w:eastAsia="de-DE" w:bidi="de-DE"/>
        </w:rPr>
        <w:t>A</w:t>
      </w:r>
      <w:r w:rsidR="00792C31">
        <w:rPr>
          <w:b/>
          <w:bCs/>
          <w:lang w:eastAsia="de-DE" w:bidi="de-DE"/>
        </w:rPr>
        <w:t>0</w:t>
      </w:r>
      <w:r w:rsidRPr="003E2C72">
        <w:rPr>
          <w:b/>
          <w:bCs/>
          <w:lang w:eastAsia="de-DE" w:bidi="de-DE"/>
        </w:rPr>
        <w:t xml:space="preserve">8. </w:t>
      </w:r>
      <w:r w:rsidRPr="003E2C72">
        <w:rPr>
          <w:rFonts w:cstheme="minorHAnsi"/>
          <w:b/>
          <w:bCs/>
        </w:rPr>
        <w:t>In welchem Land ist Ihr Vater geboren?</w:t>
      </w:r>
    </w:p>
    <w:p w14:paraId="6CD1D63F" w14:textId="77777777" w:rsidR="003E2C72" w:rsidRDefault="003E2C72" w:rsidP="003E2C72">
      <w:pPr>
        <w:spacing w:after="0" w:line="276" w:lineRule="auto"/>
        <w:rPr>
          <w:lang w:eastAsia="de-DE" w:bidi="de-DE"/>
        </w:rPr>
      </w:pPr>
      <w:r>
        <w:rPr>
          <w:lang w:eastAsia="de-DE" w:bidi="de-DE"/>
        </w:rPr>
        <w:t>Auswahlmöglichkeiten //exklusiv</w:t>
      </w:r>
    </w:p>
    <w:p w14:paraId="491517DC" w14:textId="77777777" w:rsidR="003E2C72" w:rsidRPr="003E2C72" w:rsidRDefault="003E2C72" w:rsidP="003E2C72">
      <w:pPr>
        <w:spacing w:after="0" w:line="276" w:lineRule="auto"/>
        <w:rPr>
          <w:lang w:eastAsia="de-DE" w:bidi="de-DE"/>
        </w:rPr>
      </w:pPr>
      <w:r w:rsidRPr="003E2C72">
        <w:rPr>
          <w:lang w:eastAsia="de-DE" w:bidi="de-DE"/>
        </w:rPr>
        <w:t xml:space="preserve">&lt;Country list&gt; </w:t>
      </w:r>
    </w:p>
    <w:p w14:paraId="49413F31" w14:textId="77777777" w:rsidR="003E2C72" w:rsidRPr="003E2C72" w:rsidRDefault="003E2C72" w:rsidP="003E2C72">
      <w:pPr>
        <w:spacing w:after="0" w:line="276" w:lineRule="auto"/>
        <w:rPr>
          <w:lang w:eastAsia="de-DE" w:bidi="de-DE"/>
        </w:rPr>
      </w:pPr>
      <w:r w:rsidRPr="003E2C72">
        <w:rPr>
          <w:lang w:eastAsia="de-DE" w:bidi="de-DE"/>
        </w:rPr>
        <w:t>0</w:t>
      </w:r>
      <w:r>
        <w:rPr>
          <w:lang w:eastAsia="de-DE" w:bidi="de-DE"/>
        </w:rPr>
        <w:t xml:space="preserve">: </w:t>
      </w:r>
      <w:r w:rsidRPr="003E2C72">
        <w:rPr>
          <w:lang w:eastAsia="de-DE" w:bidi="de-DE"/>
        </w:rPr>
        <w:t>Deutschland</w:t>
      </w:r>
    </w:p>
    <w:p w14:paraId="12F32227" w14:textId="77777777" w:rsidR="003E2C72" w:rsidRPr="003E2C72" w:rsidRDefault="003E2C72" w:rsidP="003E2C72">
      <w:pPr>
        <w:spacing w:after="0" w:line="276" w:lineRule="auto"/>
        <w:rPr>
          <w:lang w:eastAsia="de-DE" w:bidi="de-DE"/>
        </w:rPr>
      </w:pPr>
    </w:p>
    <w:p w14:paraId="62CCB898" w14:textId="0E0BBD81" w:rsidR="003E2C72" w:rsidRPr="003E2C72" w:rsidRDefault="003E2C72" w:rsidP="003E2C72">
      <w:pPr>
        <w:rPr>
          <w:rFonts w:cstheme="minorHAnsi"/>
          <w:b/>
          <w:bCs/>
        </w:rPr>
      </w:pPr>
      <w:r w:rsidRPr="003E2C72">
        <w:rPr>
          <w:b/>
          <w:bCs/>
          <w:lang w:eastAsia="de-DE" w:bidi="de-DE"/>
        </w:rPr>
        <w:t>A</w:t>
      </w:r>
      <w:r w:rsidR="00792C31">
        <w:rPr>
          <w:b/>
          <w:bCs/>
          <w:lang w:eastAsia="de-DE" w:bidi="de-DE"/>
        </w:rPr>
        <w:t>0</w:t>
      </w:r>
      <w:r w:rsidRPr="003E2C72">
        <w:rPr>
          <w:b/>
          <w:bCs/>
          <w:lang w:eastAsia="de-DE" w:bidi="de-DE"/>
        </w:rPr>
        <w:t xml:space="preserve">9. </w:t>
      </w:r>
      <w:r w:rsidRPr="003E2C72">
        <w:rPr>
          <w:rFonts w:cstheme="minorHAnsi"/>
          <w:b/>
          <w:bCs/>
        </w:rPr>
        <w:t>Haben Sie die deutsche Staatsangehörigkeit?</w:t>
      </w:r>
    </w:p>
    <w:p w14:paraId="19A3B64F" w14:textId="77777777" w:rsidR="003E2C72" w:rsidRDefault="003E2C72" w:rsidP="003E2C72">
      <w:pPr>
        <w:spacing w:after="0" w:line="276" w:lineRule="auto"/>
        <w:rPr>
          <w:lang w:eastAsia="de-DE" w:bidi="de-DE"/>
        </w:rPr>
      </w:pPr>
      <w:r>
        <w:rPr>
          <w:lang w:eastAsia="de-DE" w:bidi="de-DE"/>
        </w:rPr>
        <w:t>Auswahlmöglichkeiten //exklusiv</w:t>
      </w:r>
    </w:p>
    <w:p w14:paraId="2C8D2F3B" w14:textId="661B9AF2" w:rsidR="003E2C72" w:rsidRDefault="003E2C72" w:rsidP="003E2C72">
      <w:pPr>
        <w:spacing w:after="0" w:line="276" w:lineRule="auto"/>
        <w:rPr>
          <w:lang w:eastAsia="de-DE" w:bidi="de-DE"/>
        </w:rPr>
      </w:pPr>
      <w:r>
        <w:rPr>
          <w:lang w:eastAsia="de-DE" w:bidi="de-DE"/>
        </w:rPr>
        <w:t xml:space="preserve">1: Ja </w:t>
      </w:r>
    </w:p>
    <w:p w14:paraId="3AE6572E" w14:textId="704FC40B" w:rsidR="003E2C72" w:rsidRDefault="003E2C72" w:rsidP="003E2C72">
      <w:pPr>
        <w:spacing w:after="0" w:line="276" w:lineRule="auto"/>
        <w:rPr>
          <w:lang w:eastAsia="de-DE" w:bidi="de-DE"/>
        </w:rPr>
      </w:pPr>
      <w:r>
        <w:rPr>
          <w:lang w:eastAsia="de-DE" w:bidi="de-DE"/>
        </w:rPr>
        <w:t xml:space="preserve">2: Nein </w:t>
      </w:r>
    </w:p>
    <w:p w14:paraId="6820C223" w14:textId="77777777" w:rsidR="003E2C72" w:rsidRDefault="003E2C72" w:rsidP="003E2C72">
      <w:pPr>
        <w:spacing w:after="0" w:line="276" w:lineRule="auto"/>
        <w:rPr>
          <w:lang w:eastAsia="de-DE" w:bidi="de-DE"/>
        </w:rPr>
      </w:pPr>
    </w:p>
    <w:p w14:paraId="55949D1F" w14:textId="18083E1E" w:rsidR="00CC7740" w:rsidRPr="00CC7740" w:rsidRDefault="00CC7740" w:rsidP="00CC7740">
      <w:pPr>
        <w:pStyle w:val="NoSpacing"/>
        <w:rPr>
          <w:b/>
          <w:bCs/>
        </w:rPr>
      </w:pPr>
      <w:r w:rsidRPr="00CC7740">
        <w:rPr>
          <w:b/>
          <w:bCs/>
          <w:lang w:eastAsia="de-DE" w:bidi="de-DE"/>
        </w:rPr>
        <w:t xml:space="preserve">A10. </w:t>
      </w:r>
      <w:r w:rsidRPr="00CC7740">
        <w:rPr>
          <w:b/>
          <w:bCs/>
        </w:rPr>
        <w:t>Uns interessiert, welche Sprachen Sie im Alltag sprechen. Sprechen Sie hier in Deutschland ...</w:t>
      </w:r>
      <w:r w:rsidR="00EA0CF8">
        <w:rPr>
          <w:b/>
          <w:bCs/>
        </w:rPr>
        <w:t xml:space="preserve"> </w:t>
      </w:r>
    </w:p>
    <w:p w14:paraId="6BF0E366" w14:textId="77777777" w:rsidR="00CC7740" w:rsidRDefault="00CC7740" w:rsidP="00CC7740">
      <w:pPr>
        <w:pStyle w:val="NoSpacing"/>
      </w:pPr>
    </w:p>
    <w:p w14:paraId="7CD69E8E" w14:textId="3745CE81" w:rsidR="00CC7740" w:rsidRPr="007A7316" w:rsidRDefault="00CC7740" w:rsidP="00CC7740">
      <w:pPr>
        <w:pStyle w:val="NoSpacing"/>
      </w:pPr>
      <w:r>
        <w:t>A10</w:t>
      </w:r>
      <w:r w:rsidR="00792C31">
        <w:t>a</w:t>
      </w:r>
      <w:r>
        <w:t xml:space="preserve">: </w:t>
      </w:r>
      <w:r w:rsidRPr="007A7316">
        <w:t xml:space="preserve">…mit Ihren Familienmitgliedern </w:t>
      </w:r>
    </w:p>
    <w:p w14:paraId="508D9D01" w14:textId="2E9C7D09" w:rsidR="00CC7740" w:rsidRPr="007A7316" w:rsidRDefault="00CC7740" w:rsidP="00CC7740">
      <w:pPr>
        <w:pStyle w:val="NoSpacing"/>
      </w:pPr>
      <w:r>
        <w:t>A10</w:t>
      </w:r>
      <w:r w:rsidR="00792C31">
        <w:t>b</w:t>
      </w:r>
      <w:r>
        <w:t xml:space="preserve">: </w:t>
      </w:r>
      <w:r w:rsidRPr="007A7316">
        <w:t xml:space="preserve">…mit Ihren Freund*innen </w:t>
      </w:r>
    </w:p>
    <w:p w14:paraId="63CD0D19" w14:textId="7156CC07" w:rsidR="00CC7740" w:rsidRDefault="00CC7740" w:rsidP="00CC7740">
      <w:pPr>
        <w:pStyle w:val="NoSpacing"/>
      </w:pPr>
      <w:r>
        <w:t>A10</w:t>
      </w:r>
      <w:r w:rsidR="00792C31">
        <w:t>c</w:t>
      </w:r>
      <w:r>
        <w:t xml:space="preserve">: </w:t>
      </w:r>
      <w:r w:rsidRPr="007A7316">
        <w:t xml:space="preserve">…bei der Arbeit </w:t>
      </w:r>
    </w:p>
    <w:p w14:paraId="108A4970" w14:textId="77777777" w:rsidR="00CC7740" w:rsidRDefault="00CC7740" w:rsidP="00CC7740">
      <w:pPr>
        <w:pStyle w:val="NoSpacing"/>
      </w:pPr>
    </w:p>
    <w:p w14:paraId="5F78D323" w14:textId="2BD553C2" w:rsidR="00CC7740" w:rsidRDefault="00CC7740" w:rsidP="00CC7740">
      <w:pPr>
        <w:spacing w:after="0" w:line="276" w:lineRule="auto"/>
        <w:rPr>
          <w:lang w:eastAsia="de-DE" w:bidi="de-DE"/>
        </w:rPr>
      </w:pPr>
      <w:r>
        <w:rPr>
          <w:lang w:eastAsia="de-DE" w:bidi="de-DE"/>
        </w:rPr>
        <w:t>Auswahlmöglichkeiten //exklusiv</w:t>
      </w:r>
    </w:p>
    <w:p w14:paraId="6F6261DF" w14:textId="24F463E9" w:rsidR="00CC7740" w:rsidRPr="007A7316" w:rsidRDefault="00CC7740" w:rsidP="00CC7740">
      <w:pPr>
        <w:pStyle w:val="NoSpacing"/>
      </w:pPr>
      <w:r w:rsidRPr="007A7316">
        <w:t>1</w:t>
      </w:r>
      <w:r>
        <w:t xml:space="preserve">: </w:t>
      </w:r>
      <w:r w:rsidRPr="007A7316">
        <w:t>Überwiegend in deutscher Sprache</w:t>
      </w:r>
    </w:p>
    <w:p w14:paraId="2C5199FB" w14:textId="7BE08D5A" w:rsidR="00CC7740" w:rsidRPr="007A7316" w:rsidRDefault="00CC7740" w:rsidP="00CC7740">
      <w:pPr>
        <w:pStyle w:val="NoSpacing"/>
      </w:pPr>
      <w:r w:rsidRPr="007A7316">
        <w:t>2</w:t>
      </w:r>
      <w:r>
        <w:t xml:space="preserve">: </w:t>
      </w:r>
      <w:r w:rsidRPr="007A7316">
        <w:t>Überwiegend in englischer Sprache</w:t>
      </w:r>
    </w:p>
    <w:p w14:paraId="518CF04C" w14:textId="42BD180F" w:rsidR="00CC7740" w:rsidRPr="007A7316" w:rsidRDefault="00CC7740" w:rsidP="00CC7740">
      <w:pPr>
        <w:pStyle w:val="NoSpacing"/>
      </w:pPr>
      <w:r w:rsidRPr="007A7316">
        <w:t>3</w:t>
      </w:r>
      <w:r>
        <w:t xml:space="preserve">: </w:t>
      </w:r>
      <w:r w:rsidRPr="007A7316">
        <w:t xml:space="preserve">Überwiegend in einer anderen Sprache, und zwar: ________ </w:t>
      </w:r>
    </w:p>
    <w:p w14:paraId="55DF5FA4" w14:textId="75650325" w:rsidR="00CC7740" w:rsidRPr="007A7316" w:rsidRDefault="00CC7740" w:rsidP="00CC7740">
      <w:pPr>
        <w:pStyle w:val="NoSpacing"/>
      </w:pPr>
      <w:r w:rsidRPr="007A7316">
        <w:t>4</w:t>
      </w:r>
      <w:r>
        <w:t xml:space="preserve">: </w:t>
      </w:r>
      <w:r w:rsidRPr="007A7316">
        <w:t>Gleichermaßen in unterschiedlichen Sprachen, und zwar: _________</w:t>
      </w:r>
    </w:p>
    <w:p w14:paraId="66EEB9FF" w14:textId="58722181" w:rsidR="00CC7740" w:rsidRDefault="00CC7740" w:rsidP="00CC7740">
      <w:pPr>
        <w:pStyle w:val="NoSpacing"/>
      </w:pPr>
      <w:r w:rsidRPr="007A7316">
        <w:t>5</w:t>
      </w:r>
      <w:r>
        <w:t xml:space="preserve">: </w:t>
      </w:r>
      <w:r w:rsidRPr="007A7316">
        <w:t>Trifft nicht zu</w:t>
      </w:r>
    </w:p>
    <w:p w14:paraId="114ED6ED" w14:textId="77777777" w:rsidR="00CC7740" w:rsidRDefault="00CC7740" w:rsidP="00CC7740">
      <w:pPr>
        <w:pStyle w:val="NoSpacing"/>
      </w:pPr>
    </w:p>
    <w:p w14:paraId="2F2CB88D" w14:textId="20575683" w:rsidR="00CC7740" w:rsidRPr="00814980" w:rsidRDefault="00CC7740" w:rsidP="00CC7740">
      <w:pPr>
        <w:pStyle w:val="NoSpacing"/>
        <w:rPr>
          <w:b/>
          <w:bCs/>
        </w:rPr>
      </w:pPr>
      <w:r w:rsidRPr="00814980">
        <w:rPr>
          <w:b/>
          <w:bCs/>
        </w:rPr>
        <w:lastRenderedPageBreak/>
        <w:t>A10</w:t>
      </w:r>
      <w:r w:rsidR="00792C31">
        <w:rPr>
          <w:b/>
          <w:bCs/>
        </w:rPr>
        <w:t>_</w:t>
      </w:r>
      <w:r w:rsidRPr="00814980">
        <w:rPr>
          <w:b/>
          <w:bCs/>
        </w:rPr>
        <w:t xml:space="preserve">o1. Überwiegend in einer anderen Sprache, und zwar: ________ </w:t>
      </w:r>
    </w:p>
    <w:p w14:paraId="29499481" w14:textId="519EAC64" w:rsidR="00CC7740" w:rsidRPr="00814980" w:rsidRDefault="00CC7740" w:rsidP="00CC7740">
      <w:pPr>
        <w:pStyle w:val="NoSpacing"/>
        <w:rPr>
          <w:b/>
          <w:bCs/>
        </w:rPr>
      </w:pPr>
      <w:r w:rsidRPr="00814980">
        <w:rPr>
          <w:b/>
          <w:bCs/>
        </w:rPr>
        <w:t>A10</w:t>
      </w:r>
      <w:r w:rsidR="00792C31">
        <w:rPr>
          <w:b/>
          <w:bCs/>
        </w:rPr>
        <w:t>_</w:t>
      </w:r>
      <w:r w:rsidRPr="00814980">
        <w:rPr>
          <w:b/>
          <w:bCs/>
        </w:rPr>
        <w:t>o2. Gleichermaßen in unterschiedlichen Sprachen, und zwar: _________</w:t>
      </w:r>
    </w:p>
    <w:p w14:paraId="1FB36CB3" w14:textId="77777777" w:rsidR="00CC7740" w:rsidRDefault="00CC7740" w:rsidP="00CC7740">
      <w:pPr>
        <w:pStyle w:val="NoSpacing"/>
      </w:pPr>
    </w:p>
    <w:p w14:paraId="47E13F2B" w14:textId="35919D93" w:rsidR="00CC7740" w:rsidRDefault="00CC7740" w:rsidP="00CC7740">
      <w:pPr>
        <w:pStyle w:val="NoSpacing"/>
      </w:pPr>
      <w:r>
        <w:t xml:space="preserve">// offene Angabe </w:t>
      </w:r>
    </w:p>
    <w:p w14:paraId="56AA469A" w14:textId="77777777" w:rsidR="00CC7740" w:rsidRDefault="00CC7740" w:rsidP="00CC7740">
      <w:pPr>
        <w:pStyle w:val="NoSpacing"/>
      </w:pPr>
    </w:p>
    <w:p w14:paraId="0B900459" w14:textId="77777777" w:rsidR="00814980" w:rsidRDefault="00814980" w:rsidP="00CC7740">
      <w:pPr>
        <w:pStyle w:val="NoSpacing"/>
      </w:pPr>
    </w:p>
    <w:p w14:paraId="19391421" w14:textId="52F2914C" w:rsidR="00CC7740" w:rsidRPr="00792C31" w:rsidRDefault="00CC7740" w:rsidP="00CC7740">
      <w:pPr>
        <w:pStyle w:val="NoSpacing"/>
      </w:pPr>
      <w:r>
        <w:t xml:space="preserve">Filter: Wenn mit Familienmitgliedern oder mit Freund*innen oder bei der Arbeit in einer anderen Sprache sprechen </w:t>
      </w:r>
      <w:r w:rsidR="00792C31" w:rsidRPr="00792C31">
        <w:t>(A10a==3 OR A10b==3 OR A10c==3)</w:t>
      </w:r>
    </w:p>
    <w:p w14:paraId="66DC206A" w14:textId="77777777" w:rsidR="00CC7740" w:rsidRPr="00DA45C5" w:rsidRDefault="00CC7740" w:rsidP="00CC7740">
      <w:pPr>
        <w:pStyle w:val="NoSpacing"/>
        <w:rPr>
          <w:b/>
          <w:bCs/>
        </w:rPr>
      </w:pPr>
      <w:r w:rsidRPr="00DA45C5">
        <w:rPr>
          <w:b/>
          <w:bCs/>
        </w:rPr>
        <w:t>A10a. In der letzten Frage haben Sie angegeben, in mindestens einem Kontext in einer anderen Sprache zu sprechen. Bitte nennen Sie diese:</w:t>
      </w:r>
    </w:p>
    <w:p w14:paraId="40C06773" w14:textId="25D47CDE" w:rsidR="00CC7740" w:rsidRDefault="00CC7740" w:rsidP="00CC7740">
      <w:pPr>
        <w:pStyle w:val="NoSpacing"/>
      </w:pPr>
    </w:p>
    <w:p w14:paraId="6A14FB93" w14:textId="0C38964B" w:rsidR="00DA45C5" w:rsidRPr="007A7316" w:rsidRDefault="00DA45C5" w:rsidP="00DA45C5">
      <w:pPr>
        <w:pStyle w:val="NoSpacing"/>
      </w:pPr>
      <w:r w:rsidRPr="007A7316">
        <w:t>1</w:t>
      </w:r>
      <w:r>
        <w:t xml:space="preserve">: </w:t>
      </w:r>
      <w:r w:rsidRPr="007A7316">
        <w:t>{if((A10</w:t>
      </w:r>
      <w:r w:rsidR="000D63E8">
        <w:t>a</w:t>
      </w:r>
      <w:r w:rsidRPr="007A7316">
        <w:t xml:space="preserve">==3), 'mit Ihren Familienmitgliedern')} </w:t>
      </w:r>
    </w:p>
    <w:p w14:paraId="420422F9" w14:textId="11289B9C" w:rsidR="00DA45C5" w:rsidRPr="007A7316" w:rsidRDefault="00DA45C5" w:rsidP="00DA45C5">
      <w:pPr>
        <w:pStyle w:val="NoSpacing"/>
      </w:pPr>
      <w:r w:rsidRPr="007A7316">
        <w:t>2</w:t>
      </w:r>
      <w:r>
        <w:t xml:space="preserve">: </w:t>
      </w:r>
      <w:r w:rsidRPr="007A7316">
        <w:t>{if((A10</w:t>
      </w:r>
      <w:r w:rsidR="000D63E8">
        <w:t>b</w:t>
      </w:r>
      <w:r w:rsidRPr="007A7316">
        <w:t>==3), 'mit Ihren Freund*innen')}</w:t>
      </w:r>
    </w:p>
    <w:p w14:paraId="33BE8BDD" w14:textId="76302A6F" w:rsidR="00DA45C5" w:rsidRPr="007A7316" w:rsidRDefault="00DA45C5" w:rsidP="00DA45C5">
      <w:pPr>
        <w:pStyle w:val="NoSpacing"/>
      </w:pPr>
      <w:r w:rsidRPr="007A7316">
        <w:t>3</w:t>
      </w:r>
      <w:r>
        <w:t xml:space="preserve">: </w:t>
      </w:r>
      <w:r w:rsidRPr="007A7316">
        <w:t>{if((A10</w:t>
      </w:r>
      <w:r w:rsidR="000D63E8">
        <w:t>c</w:t>
      </w:r>
      <w:r w:rsidRPr="007A7316">
        <w:t>==3), ' bei der Arbeit')}</w:t>
      </w:r>
    </w:p>
    <w:p w14:paraId="037C4D92" w14:textId="77777777" w:rsidR="00814980" w:rsidRPr="00CC7740" w:rsidRDefault="00814980" w:rsidP="00CC7740">
      <w:pPr>
        <w:pStyle w:val="NoSpacing"/>
      </w:pPr>
    </w:p>
    <w:p w14:paraId="771E90F7" w14:textId="317F2937" w:rsidR="00DA45C5" w:rsidRPr="000D63E8" w:rsidRDefault="00DA45C5" w:rsidP="00DA45C5">
      <w:pPr>
        <w:pStyle w:val="NoSpacing"/>
      </w:pPr>
      <w:r>
        <w:t xml:space="preserve">Filter: Wenn mit Familienmitgliedern oder mit Freund*innen oder bei der Arbeit in unterschiedlichen Sprachen sprechen </w:t>
      </w:r>
      <w:r w:rsidR="000D63E8" w:rsidRPr="000D63E8">
        <w:t>(A10a==4 OR A10b==4 OR A10c==4)</w:t>
      </w:r>
    </w:p>
    <w:p w14:paraId="4FD69F70" w14:textId="77777777" w:rsidR="00DA45C5" w:rsidRPr="00DA45C5" w:rsidRDefault="00DA45C5" w:rsidP="00DA45C5">
      <w:pPr>
        <w:pStyle w:val="NoSpacing"/>
        <w:rPr>
          <w:b/>
          <w:bCs/>
          <w:highlight w:val="yellow"/>
        </w:rPr>
      </w:pPr>
      <w:r w:rsidRPr="00DA45C5">
        <w:rPr>
          <w:b/>
          <w:bCs/>
        </w:rPr>
        <w:t>A10b. In der letzten Frage haben Sie angegeben, in mindestens einem Kontext mehrere Sprachen zu sprechen. Bitte nennen Sie diese:</w:t>
      </w:r>
    </w:p>
    <w:p w14:paraId="1BD296F7" w14:textId="77AF7D33" w:rsidR="00CC7740" w:rsidRDefault="00CC7740" w:rsidP="00CC7740">
      <w:pPr>
        <w:pStyle w:val="NoSpacing"/>
      </w:pPr>
    </w:p>
    <w:p w14:paraId="74E9171F" w14:textId="13016893" w:rsidR="00DA45C5" w:rsidRPr="007A7316" w:rsidRDefault="00DA45C5" w:rsidP="00DA45C5">
      <w:pPr>
        <w:pStyle w:val="NoSpacing"/>
      </w:pPr>
      <w:r w:rsidRPr="007A7316">
        <w:t>1</w:t>
      </w:r>
      <w:r>
        <w:t xml:space="preserve">: </w:t>
      </w:r>
      <w:r w:rsidRPr="007A7316">
        <w:t>{if((A10</w:t>
      </w:r>
      <w:r w:rsidR="00BC7A93">
        <w:t>a</w:t>
      </w:r>
      <w:r w:rsidRPr="007A7316">
        <w:t xml:space="preserve">==4), 'mit Ihren Familienmitgliedern')} </w:t>
      </w:r>
    </w:p>
    <w:p w14:paraId="2D290496" w14:textId="3AC928F4" w:rsidR="00DA45C5" w:rsidRPr="007A7316" w:rsidRDefault="00DA45C5" w:rsidP="00DA45C5">
      <w:pPr>
        <w:pStyle w:val="NoSpacing"/>
      </w:pPr>
      <w:r w:rsidRPr="007A7316">
        <w:t>2</w:t>
      </w:r>
      <w:r>
        <w:t xml:space="preserve">: </w:t>
      </w:r>
      <w:r w:rsidRPr="007A7316">
        <w:t>{if((A10</w:t>
      </w:r>
      <w:r w:rsidR="00BC7A93">
        <w:t>b</w:t>
      </w:r>
      <w:r w:rsidRPr="007A7316">
        <w:t>==4), 'mit Ihren Freund*innen')}</w:t>
      </w:r>
    </w:p>
    <w:p w14:paraId="19A1BFF1" w14:textId="0BEBF771" w:rsidR="00DA45C5" w:rsidRPr="007A7316" w:rsidRDefault="00DA45C5" w:rsidP="00DA45C5">
      <w:pPr>
        <w:pStyle w:val="NoSpacing"/>
      </w:pPr>
      <w:r w:rsidRPr="007A7316">
        <w:t>3</w:t>
      </w:r>
      <w:r>
        <w:t xml:space="preserve">: </w:t>
      </w:r>
      <w:r w:rsidRPr="007A7316">
        <w:t>{if((A10</w:t>
      </w:r>
      <w:r w:rsidR="00BC7A93">
        <w:t>c</w:t>
      </w:r>
      <w:r w:rsidRPr="007A7316">
        <w:t>==4), ' bei der Arbeit')}</w:t>
      </w:r>
    </w:p>
    <w:p w14:paraId="783279D5" w14:textId="77777777" w:rsidR="008E7950" w:rsidRDefault="008E7950" w:rsidP="00DA45C5">
      <w:pPr>
        <w:pStyle w:val="NoSpacing"/>
      </w:pPr>
    </w:p>
    <w:p w14:paraId="69BC4CC9" w14:textId="34C1DF07" w:rsidR="00DA45C5" w:rsidRPr="00DA45C5" w:rsidRDefault="00DA45C5" w:rsidP="00DA45C5">
      <w:pPr>
        <w:pStyle w:val="NoSpacing"/>
        <w:rPr>
          <w:b/>
          <w:bCs/>
        </w:rPr>
      </w:pPr>
      <w:r w:rsidRPr="00DA45C5">
        <w:rPr>
          <w:b/>
          <w:bCs/>
        </w:rPr>
        <w:t>A11</w:t>
      </w:r>
      <w:r w:rsidR="00BC7A93">
        <w:rPr>
          <w:b/>
          <w:bCs/>
        </w:rPr>
        <w:t>_o</w:t>
      </w:r>
      <w:r w:rsidRPr="00DA45C5">
        <w:rPr>
          <w:b/>
          <w:bCs/>
        </w:rPr>
        <w:t>. Manche Personen sehen sich als Deutsche, manche sehen sich eher einer anderen Gruppe zugehörig. Wieder andere sehen sich zwei oder mehr Gruppen zugehörig. Wie ist das bei Ihnen? Als was sehen Sie sich selbst? Sie können gerne mehrere Bezeichnungen nennen.</w:t>
      </w:r>
    </w:p>
    <w:p w14:paraId="6426EAC0" w14:textId="1F170259" w:rsidR="00DA45C5" w:rsidRPr="00DA45C5" w:rsidRDefault="00DA45C5" w:rsidP="00DA45C5">
      <w:pPr>
        <w:pStyle w:val="NoSpacing"/>
      </w:pPr>
      <w:r w:rsidRPr="00DA45C5">
        <w:t>Beispiele für Selbstbezeichnungen: Vietnamesin, Asiatische Deutsche, Viet-Deutsche, Zweite Generation Vietnamesin, Korean Adoptee, Koreanisch-Türkisch-Deutsch.</w:t>
      </w:r>
    </w:p>
    <w:p w14:paraId="7534E990" w14:textId="77DAAA4A" w:rsidR="00DA45C5" w:rsidRDefault="00DA45C5" w:rsidP="00DA45C5">
      <w:pPr>
        <w:pStyle w:val="NoSpacing"/>
      </w:pPr>
    </w:p>
    <w:p w14:paraId="5799543D" w14:textId="4877F1B1" w:rsidR="00DA45C5" w:rsidRDefault="00DA45C5" w:rsidP="00DA45C5">
      <w:pPr>
        <w:pStyle w:val="NoSpacing"/>
      </w:pPr>
      <w:r>
        <w:t xml:space="preserve">// offene Angabe </w:t>
      </w:r>
    </w:p>
    <w:p w14:paraId="118B7D55" w14:textId="77777777" w:rsidR="00DA45C5" w:rsidRDefault="00DA45C5" w:rsidP="00DA45C5">
      <w:pPr>
        <w:pStyle w:val="NoSpacing"/>
      </w:pPr>
    </w:p>
    <w:p w14:paraId="40501803" w14:textId="5A1C1017" w:rsidR="00DA45C5" w:rsidRPr="008E7950" w:rsidRDefault="00DA45C5" w:rsidP="00DA45C5">
      <w:pPr>
        <w:pStyle w:val="NoSpacing"/>
        <w:rPr>
          <w:rFonts w:cstheme="minorHAnsi"/>
          <w:b/>
          <w:bCs/>
        </w:rPr>
      </w:pPr>
      <w:r w:rsidRPr="008E7950">
        <w:rPr>
          <w:b/>
          <w:bCs/>
        </w:rPr>
        <w:t xml:space="preserve">A12. </w:t>
      </w:r>
      <w:r w:rsidRPr="008E7950">
        <w:rPr>
          <w:rFonts w:cstheme="minorHAnsi"/>
          <w:b/>
          <w:bCs/>
        </w:rPr>
        <w:t xml:space="preserve">Welcher Konfession oder Glaubensgemeinschaft gehören Sie an oder würden Sie sich zuordnen? </w:t>
      </w:r>
    </w:p>
    <w:p w14:paraId="5DD0954D" w14:textId="77777777" w:rsidR="00DA45C5" w:rsidRPr="007A7316" w:rsidRDefault="00DA45C5" w:rsidP="00DA45C5">
      <w:pPr>
        <w:pStyle w:val="NoSpacing"/>
      </w:pPr>
    </w:p>
    <w:p w14:paraId="39CDED6B" w14:textId="313BB1AD" w:rsidR="00DA45C5" w:rsidRDefault="00DA45C5" w:rsidP="00DA45C5">
      <w:pPr>
        <w:spacing w:after="0" w:line="276" w:lineRule="auto"/>
        <w:rPr>
          <w:lang w:eastAsia="de-DE" w:bidi="de-DE"/>
        </w:rPr>
      </w:pPr>
      <w:r>
        <w:rPr>
          <w:lang w:eastAsia="de-DE" w:bidi="de-DE"/>
        </w:rPr>
        <w:t>Auswahlmöglichkeiten //</w:t>
      </w:r>
      <w:r w:rsidRPr="00DA45C5">
        <w:rPr>
          <w:rFonts w:cstheme="minorHAnsi"/>
        </w:rPr>
        <w:t xml:space="preserve"> </w:t>
      </w:r>
      <w:r>
        <w:rPr>
          <w:rFonts w:cstheme="minorHAnsi"/>
        </w:rPr>
        <w:t>Mehrfachnennungen möglich</w:t>
      </w:r>
    </w:p>
    <w:p w14:paraId="55FC9D8E" w14:textId="25A2986D" w:rsidR="00DA45C5" w:rsidRPr="00DA45C5" w:rsidRDefault="00DA45C5" w:rsidP="00DA45C5">
      <w:pPr>
        <w:pStyle w:val="NoSpacing"/>
      </w:pPr>
      <w:r w:rsidRPr="00DA45C5">
        <w:t>1</w:t>
      </w:r>
      <w:r>
        <w:t xml:space="preserve">: </w:t>
      </w:r>
      <w:r w:rsidRPr="00DA45C5">
        <w:t>Buddhistische Religionsgemeinschaft</w:t>
      </w:r>
    </w:p>
    <w:p w14:paraId="57354745" w14:textId="7E191676" w:rsidR="00DA45C5" w:rsidRPr="00DA45C5" w:rsidRDefault="00DA45C5" w:rsidP="00DA45C5">
      <w:pPr>
        <w:pStyle w:val="NoSpacing"/>
      </w:pPr>
      <w:r w:rsidRPr="00DA45C5">
        <w:t>2</w:t>
      </w:r>
      <w:r w:rsidR="008E7950">
        <w:t xml:space="preserve">: </w:t>
      </w:r>
      <w:r w:rsidRPr="00DA45C5">
        <w:t>Christliche Religionsgemeinschaft</w:t>
      </w:r>
    </w:p>
    <w:p w14:paraId="31FC177B" w14:textId="33BA8057" w:rsidR="00DA45C5" w:rsidRPr="00DA45C5" w:rsidRDefault="00DA45C5" w:rsidP="00DA45C5">
      <w:pPr>
        <w:pStyle w:val="NoSpacing"/>
      </w:pPr>
      <w:r w:rsidRPr="00DA45C5">
        <w:t>3</w:t>
      </w:r>
      <w:r w:rsidR="008E7950">
        <w:t xml:space="preserve">: </w:t>
      </w:r>
      <w:r w:rsidRPr="00DA45C5">
        <w:t>Islamische Religionsgemeinschaft</w:t>
      </w:r>
    </w:p>
    <w:p w14:paraId="2F1D955D" w14:textId="47D9FEAE" w:rsidR="00DA45C5" w:rsidRPr="00DA45C5" w:rsidRDefault="00DA45C5" w:rsidP="00DA45C5">
      <w:pPr>
        <w:pStyle w:val="NoSpacing"/>
      </w:pPr>
      <w:r w:rsidRPr="00DA45C5">
        <w:t>4</w:t>
      </w:r>
      <w:r w:rsidR="008E7950">
        <w:t xml:space="preserve">: </w:t>
      </w:r>
      <w:r w:rsidRPr="00DA45C5">
        <w:t>Jüdische Religionsgemeinschaft</w:t>
      </w:r>
    </w:p>
    <w:p w14:paraId="1CF7D5CC" w14:textId="17DE3E99" w:rsidR="00DA45C5" w:rsidRPr="00DA45C5" w:rsidRDefault="00DA45C5" w:rsidP="00DA45C5">
      <w:pPr>
        <w:pStyle w:val="NoSpacing"/>
      </w:pPr>
      <w:r w:rsidRPr="00DA45C5">
        <w:t>90</w:t>
      </w:r>
      <w:r w:rsidR="008E7950">
        <w:t xml:space="preserve">: </w:t>
      </w:r>
      <w:r w:rsidRPr="00DA45C5">
        <w:t>Gehöre keiner Religions- oder Glaubensgemeinschaft an</w:t>
      </w:r>
    </w:p>
    <w:p w14:paraId="0E71FA3E" w14:textId="71E6B68C" w:rsidR="00DA45C5" w:rsidRPr="00DA45C5" w:rsidRDefault="00DA45C5" w:rsidP="00DA45C5">
      <w:pPr>
        <w:pStyle w:val="NoSpacing"/>
      </w:pPr>
      <w:r w:rsidRPr="00DA45C5">
        <w:t>98</w:t>
      </w:r>
      <w:r w:rsidR="008E7950">
        <w:t xml:space="preserve">: </w:t>
      </w:r>
      <w:r w:rsidRPr="00DA45C5">
        <w:t>Weiß nicht</w:t>
      </w:r>
    </w:p>
    <w:p w14:paraId="4599E0A2" w14:textId="0C578A5B" w:rsidR="00DA45C5" w:rsidRPr="00DA45C5" w:rsidRDefault="00DA45C5" w:rsidP="00DA45C5">
      <w:pPr>
        <w:pStyle w:val="NoSpacing"/>
      </w:pPr>
      <w:r w:rsidRPr="00DA45C5">
        <w:t>99</w:t>
      </w:r>
      <w:r w:rsidR="008E7950">
        <w:t>:</w:t>
      </w:r>
      <w:r w:rsidRPr="00DA45C5">
        <w:t xml:space="preserve"> Keine Angabe</w:t>
      </w:r>
    </w:p>
    <w:p w14:paraId="3B4B84F6" w14:textId="77777777" w:rsidR="00DA45C5" w:rsidRPr="00DA45C5" w:rsidRDefault="00DA45C5" w:rsidP="00DA45C5">
      <w:pPr>
        <w:pStyle w:val="NoSpacing"/>
      </w:pPr>
      <w:r w:rsidRPr="00DA45C5">
        <w:t>Andere Religionsgemeinschaft, und zwar:_______________________</w:t>
      </w:r>
    </w:p>
    <w:p w14:paraId="2AD77662" w14:textId="77777777" w:rsidR="00DA45C5" w:rsidRPr="007A7316" w:rsidRDefault="00DA45C5" w:rsidP="00CC7740">
      <w:pPr>
        <w:pStyle w:val="NoSpacing"/>
      </w:pPr>
    </w:p>
    <w:p w14:paraId="52FA17EF" w14:textId="415C852E" w:rsidR="003E2C72" w:rsidRPr="003E2C72" w:rsidRDefault="003E2C72" w:rsidP="003E2C72">
      <w:pPr>
        <w:spacing w:after="0" w:line="276" w:lineRule="auto"/>
        <w:rPr>
          <w:lang w:eastAsia="de-DE" w:bidi="de-DE"/>
        </w:rPr>
      </w:pPr>
    </w:p>
    <w:p w14:paraId="53DC353C" w14:textId="0C95DEE5" w:rsidR="008E7950" w:rsidRPr="00814980" w:rsidRDefault="008E7950" w:rsidP="008E7950">
      <w:pPr>
        <w:pStyle w:val="NoSpacing"/>
        <w:rPr>
          <w:b/>
          <w:bCs/>
        </w:rPr>
      </w:pPr>
      <w:r w:rsidRPr="00814980">
        <w:rPr>
          <w:b/>
          <w:bCs/>
          <w:lang w:eastAsia="de-DE" w:bidi="de-DE"/>
        </w:rPr>
        <w:t>A12</w:t>
      </w:r>
      <w:r w:rsidR="00BC7A93">
        <w:rPr>
          <w:b/>
          <w:bCs/>
          <w:lang w:eastAsia="de-DE" w:bidi="de-DE"/>
        </w:rPr>
        <w:t>_</w:t>
      </w:r>
      <w:r w:rsidRPr="00814980">
        <w:rPr>
          <w:b/>
          <w:bCs/>
          <w:lang w:eastAsia="de-DE" w:bidi="de-DE"/>
        </w:rPr>
        <w:t xml:space="preserve">o: </w:t>
      </w:r>
      <w:r w:rsidRPr="00814980">
        <w:rPr>
          <w:b/>
          <w:bCs/>
        </w:rPr>
        <w:t>Andere Religionsgemeinschaft, und zwar:_______________________</w:t>
      </w:r>
    </w:p>
    <w:p w14:paraId="3E7FEFBA" w14:textId="41F32633" w:rsidR="003E2C72" w:rsidRDefault="003E2C72" w:rsidP="003E2C72">
      <w:pPr>
        <w:spacing w:after="0" w:line="276" w:lineRule="auto"/>
        <w:rPr>
          <w:lang w:eastAsia="de-DE" w:bidi="de-DE"/>
        </w:rPr>
      </w:pPr>
    </w:p>
    <w:p w14:paraId="52861597" w14:textId="3C778CFE" w:rsidR="008E7950" w:rsidRDefault="008E7950" w:rsidP="003E2C72">
      <w:pPr>
        <w:spacing w:after="0" w:line="276" w:lineRule="auto"/>
        <w:rPr>
          <w:lang w:eastAsia="de-DE" w:bidi="de-DE"/>
        </w:rPr>
      </w:pPr>
      <w:r>
        <w:rPr>
          <w:lang w:eastAsia="de-DE" w:bidi="de-DE"/>
        </w:rPr>
        <w:t xml:space="preserve">// offene Angabe </w:t>
      </w:r>
    </w:p>
    <w:p w14:paraId="328EC391" w14:textId="77777777" w:rsidR="008E7950" w:rsidRDefault="008E7950" w:rsidP="003E2C72">
      <w:pPr>
        <w:spacing w:after="0" w:line="276" w:lineRule="auto"/>
        <w:rPr>
          <w:lang w:eastAsia="de-DE" w:bidi="de-DE"/>
        </w:rPr>
      </w:pPr>
    </w:p>
    <w:p w14:paraId="3993CE95" w14:textId="77777777" w:rsidR="008E7950" w:rsidRDefault="008E7950" w:rsidP="003E2C72">
      <w:pPr>
        <w:spacing w:after="0" w:line="276" w:lineRule="auto"/>
        <w:rPr>
          <w:lang w:eastAsia="de-DE" w:bidi="de-DE"/>
        </w:rPr>
      </w:pPr>
    </w:p>
    <w:p w14:paraId="33548F17" w14:textId="77777777" w:rsidR="008E7950" w:rsidRPr="008E7950" w:rsidRDefault="008E7950" w:rsidP="008E7950">
      <w:pPr>
        <w:pStyle w:val="NoSpacing"/>
        <w:rPr>
          <w:b/>
          <w:bCs/>
        </w:rPr>
      </w:pPr>
      <w:r w:rsidRPr="008E7950">
        <w:rPr>
          <w:b/>
          <w:bCs/>
        </w:rPr>
        <w:lastRenderedPageBreak/>
        <w:t>A13. Menschen fühlen sich mit unterschiedlichen Gruppen und Ländern verbunden. Wie ist das bei Ihnen? Einmal ganz allgemein gesprochen: Wie sehr fühlen Sie sich mit Deutschland verbunden?</w:t>
      </w:r>
    </w:p>
    <w:p w14:paraId="29A5E771" w14:textId="4E022C9D" w:rsidR="008E7950" w:rsidRDefault="008E7950" w:rsidP="003E2C72">
      <w:pPr>
        <w:spacing w:after="0" w:line="276" w:lineRule="auto"/>
        <w:rPr>
          <w:lang w:eastAsia="de-DE" w:bidi="de-DE"/>
        </w:rPr>
      </w:pPr>
    </w:p>
    <w:p w14:paraId="3C072404" w14:textId="77777777" w:rsidR="008E7950" w:rsidRDefault="008E7950" w:rsidP="008E7950">
      <w:pPr>
        <w:spacing w:after="0" w:line="276" w:lineRule="auto"/>
        <w:rPr>
          <w:lang w:eastAsia="de-DE" w:bidi="de-DE"/>
        </w:rPr>
      </w:pPr>
      <w:r>
        <w:rPr>
          <w:lang w:eastAsia="de-DE" w:bidi="de-DE"/>
        </w:rPr>
        <w:t>Auswahlmöglichkeiten //exklusiv</w:t>
      </w:r>
    </w:p>
    <w:p w14:paraId="6CE7E547" w14:textId="390C52D7" w:rsidR="008E7950" w:rsidRPr="008E7950" w:rsidRDefault="008E7950" w:rsidP="008E7950">
      <w:pPr>
        <w:pStyle w:val="NoSpacing"/>
      </w:pPr>
      <w:r w:rsidRPr="008E7950">
        <w:t>1</w:t>
      </w:r>
      <w:r>
        <w:t xml:space="preserve">: </w:t>
      </w:r>
      <w:r w:rsidRPr="008E7950">
        <w:t>Sehr stark</w:t>
      </w:r>
    </w:p>
    <w:p w14:paraId="1753C63D" w14:textId="6D900AD7" w:rsidR="008E7950" w:rsidRPr="008E7950" w:rsidRDefault="008E7950" w:rsidP="008E7950">
      <w:pPr>
        <w:pStyle w:val="NoSpacing"/>
      </w:pPr>
      <w:r w:rsidRPr="008E7950">
        <w:t>2</w:t>
      </w:r>
      <w:r>
        <w:t xml:space="preserve">: </w:t>
      </w:r>
      <w:r w:rsidRPr="008E7950">
        <w:t>Stark</w:t>
      </w:r>
    </w:p>
    <w:p w14:paraId="03E8C5F1" w14:textId="0EB62970" w:rsidR="008E7950" w:rsidRPr="008E7950" w:rsidRDefault="008E7950" w:rsidP="008E7950">
      <w:pPr>
        <w:pStyle w:val="NoSpacing"/>
      </w:pPr>
      <w:r w:rsidRPr="008E7950">
        <w:t>3</w:t>
      </w:r>
      <w:r>
        <w:t xml:space="preserve">: </w:t>
      </w:r>
      <w:r w:rsidRPr="008E7950">
        <w:t>In mancher Beziehung</w:t>
      </w:r>
    </w:p>
    <w:p w14:paraId="13FE4F5F" w14:textId="5DDCED2F" w:rsidR="008E7950" w:rsidRPr="008E7950" w:rsidRDefault="008E7950" w:rsidP="008E7950">
      <w:pPr>
        <w:pStyle w:val="NoSpacing"/>
      </w:pPr>
      <w:r w:rsidRPr="008E7950">
        <w:t>4</w:t>
      </w:r>
      <w:r>
        <w:t xml:space="preserve">: </w:t>
      </w:r>
      <w:r w:rsidRPr="008E7950">
        <w:t>Kaum</w:t>
      </w:r>
    </w:p>
    <w:p w14:paraId="1E37B86B" w14:textId="059F9913" w:rsidR="008E7950" w:rsidRPr="008E7950" w:rsidRDefault="008E7950" w:rsidP="008E7950">
      <w:pPr>
        <w:pStyle w:val="NoSpacing"/>
      </w:pPr>
      <w:r w:rsidRPr="008E7950">
        <w:t>5</w:t>
      </w:r>
      <w:r>
        <w:t xml:space="preserve">: </w:t>
      </w:r>
      <w:r w:rsidRPr="008E7950">
        <w:t>Gar nicht</w:t>
      </w:r>
    </w:p>
    <w:p w14:paraId="5AAAB098" w14:textId="3DE8654C" w:rsidR="008E7950" w:rsidRPr="008E7950" w:rsidRDefault="008E7950" w:rsidP="008E7950">
      <w:pPr>
        <w:pStyle w:val="NoSpacing"/>
      </w:pPr>
      <w:r w:rsidRPr="008E7950">
        <w:t>98</w:t>
      </w:r>
      <w:r>
        <w:t>:</w:t>
      </w:r>
      <w:r w:rsidRPr="008E7950">
        <w:t xml:space="preserve"> Weiß nicht</w:t>
      </w:r>
    </w:p>
    <w:p w14:paraId="17C99016" w14:textId="77F3A719" w:rsidR="008E7950" w:rsidRDefault="008E7950" w:rsidP="008E7950">
      <w:pPr>
        <w:pStyle w:val="NoSpacing"/>
      </w:pPr>
      <w:r w:rsidRPr="008E7950">
        <w:t>99</w:t>
      </w:r>
      <w:r>
        <w:t>:</w:t>
      </w:r>
      <w:r w:rsidRPr="008E7950">
        <w:t xml:space="preserve"> Keine Angabe</w:t>
      </w:r>
    </w:p>
    <w:p w14:paraId="7D1AD26F" w14:textId="77777777" w:rsidR="008E7950" w:rsidRDefault="008E7950" w:rsidP="008E7950">
      <w:pPr>
        <w:pStyle w:val="NoSpacing"/>
      </w:pPr>
    </w:p>
    <w:p w14:paraId="1382827A" w14:textId="77777777" w:rsidR="008E7950" w:rsidRDefault="008E7950" w:rsidP="008E7950">
      <w:pPr>
        <w:pStyle w:val="NoSpacing"/>
      </w:pPr>
    </w:p>
    <w:p w14:paraId="0793C44E" w14:textId="77777777" w:rsidR="008E7950" w:rsidRPr="008E7950" w:rsidRDefault="008E7950" w:rsidP="008E7950">
      <w:pPr>
        <w:pStyle w:val="NoSpacing"/>
        <w:rPr>
          <w:b/>
          <w:bCs/>
        </w:rPr>
      </w:pPr>
      <w:r w:rsidRPr="008E7950">
        <w:rPr>
          <w:b/>
          <w:bCs/>
        </w:rPr>
        <w:t>A14. Und wie sehr fühlen Sie sich Ihrem Herkunftsland bzw. dem Herkunftsland ihrer Eltern oder Großeltern verbunden?</w:t>
      </w:r>
    </w:p>
    <w:p w14:paraId="3A512B90" w14:textId="7D162E84" w:rsidR="008E7950" w:rsidRDefault="008E7950" w:rsidP="008E7950">
      <w:pPr>
        <w:pStyle w:val="NoSpacing"/>
        <w:rPr>
          <w:rFonts w:cstheme="minorHAnsi"/>
        </w:rPr>
      </w:pPr>
      <w:r>
        <w:t xml:space="preserve">Hinweis: </w:t>
      </w:r>
      <w:r w:rsidRPr="007A7316">
        <w:rPr>
          <w:rFonts w:cstheme="minorHAnsi"/>
        </w:rPr>
        <w:t>Wenn es mehrere Herkunftsländer gibt, dann denken Sie an das, dem sie sich am stärksten verbunden fühlen</w:t>
      </w:r>
      <w:r>
        <w:rPr>
          <w:rFonts w:cstheme="minorHAnsi"/>
        </w:rPr>
        <w:t xml:space="preserve">. </w:t>
      </w:r>
    </w:p>
    <w:p w14:paraId="3ABB457C" w14:textId="77777777" w:rsidR="008E7950" w:rsidRPr="003E2C72" w:rsidRDefault="008E7950" w:rsidP="008E7950">
      <w:pPr>
        <w:pStyle w:val="NoSpacing"/>
      </w:pPr>
    </w:p>
    <w:p w14:paraId="2A069797" w14:textId="77777777" w:rsidR="008E7950" w:rsidRDefault="008E7950" w:rsidP="008E7950">
      <w:pPr>
        <w:spacing w:after="0" w:line="276" w:lineRule="auto"/>
        <w:rPr>
          <w:lang w:eastAsia="de-DE" w:bidi="de-DE"/>
        </w:rPr>
      </w:pPr>
      <w:r>
        <w:rPr>
          <w:lang w:eastAsia="de-DE" w:bidi="de-DE"/>
        </w:rPr>
        <w:t>Auswahlmöglichkeiten //exklusiv</w:t>
      </w:r>
    </w:p>
    <w:p w14:paraId="503DB66E" w14:textId="3BFA9FCE" w:rsidR="008E7950" w:rsidRPr="008E7950" w:rsidRDefault="008E7950" w:rsidP="008E7950">
      <w:pPr>
        <w:pStyle w:val="NoSpacing"/>
      </w:pPr>
      <w:r w:rsidRPr="008E7950">
        <w:t>1</w:t>
      </w:r>
      <w:r>
        <w:t xml:space="preserve">: </w:t>
      </w:r>
      <w:r w:rsidRPr="008E7950">
        <w:t>Sehr stark</w:t>
      </w:r>
    </w:p>
    <w:p w14:paraId="6A8C85EE" w14:textId="7A6F6C5B" w:rsidR="008E7950" w:rsidRPr="008E7950" w:rsidRDefault="008E7950" w:rsidP="008E7950">
      <w:pPr>
        <w:pStyle w:val="NoSpacing"/>
      </w:pPr>
      <w:r w:rsidRPr="008E7950">
        <w:t>2</w:t>
      </w:r>
      <w:r>
        <w:t xml:space="preserve">: </w:t>
      </w:r>
      <w:r w:rsidRPr="008E7950">
        <w:t>Stark</w:t>
      </w:r>
    </w:p>
    <w:p w14:paraId="2BFAF1D9" w14:textId="5EC3F474" w:rsidR="008E7950" w:rsidRPr="008E7950" w:rsidRDefault="008E7950" w:rsidP="008E7950">
      <w:pPr>
        <w:pStyle w:val="NoSpacing"/>
      </w:pPr>
      <w:r w:rsidRPr="008E7950">
        <w:t>3</w:t>
      </w:r>
      <w:r>
        <w:t xml:space="preserve">: </w:t>
      </w:r>
      <w:r w:rsidRPr="008E7950">
        <w:t>In mancher Beziehung</w:t>
      </w:r>
    </w:p>
    <w:p w14:paraId="551CEB5F" w14:textId="20235D1E" w:rsidR="008E7950" w:rsidRPr="008E7950" w:rsidRDefault="008E7950" w:rsidP="008E7950">
      <w:pPr>
        <w:pStyle w:val="NoSpacing"/>
      </w:pPr>
      <w:r w:rsidRPr="008E7950">
        <w:t>4</w:t>
      </w:r>
      <w:r>
        <w:t xml:space="preserve">: </w:t>
      </w:r>
      <w:r w:rsidRPr="008E7950">
        <w:t>Kaum</w:t>
      </w:r>
    </w:p>
    <w:p w14:paraId="517E77AC" w14:textId="280857FE" w:rsidR="008E7950" w:rsidRPr="008E7950" w:rsidRDefault="008E7950" w:rsidP="008E7950">
      <w:pPr>
        <w:pStyle w:val="NoSpacing"/>
      </w:pPr>
      <w:r w:rsidRPr="008E7950">
        <w:t>5</w:t>
      </w:r>
      <w:r>
        <w:t xml:space="preserve">: </w:t>
      </w:r>
      <w:r w:rsidRPr="008E7950">
        <w:t>Gar nicht</w:t>
      </w:r>
    </w:p>
    <w:p w14:paraId="7BC1EB5B" w14:textId="6415CB29" w:rsidR="008E7950" w:rsidRPr="008E7950" w:rsidRDefault="008E7950" w:rsidP="008E7950">
      <w:pPr>
        <w:pStyle w:val="NoSpacing"/>
      </w:pPr>
      <w:r w:rsidRPr="008E7950">
        <w:t>98</w:t>
      </w:r>
      <w:r>
        <w:t>:</w:t>
      </w:r>
      <w:r w:rsidRPr="008E7950">
        <w:t xml:space="preserve"> Weiß nicht</w:t>
      </w:r>
    </w:p>
    <w:p w14:paraId="596EF526" w14:textId="1C3BC0EC" w:rsidR="008E7950" w:rsidRDefault="008E7950" w:rsidP="008E7950">
      <w:pPr>
        <w:pStyle w:val="NoSpacing"/>
      </w:pPr>
      <w:r w:rsidRPr="008E7950">
        <w:t>99</w:t>
      </w:r>
      <w:r>
        <w:t>:</w:t>
      </w:r>
      <w:r w:rsidRPr="008E7950">
        <w:t xml:space="preserve"> Keine Angabe</w:t>
      </w:r>
    </w:p>
    <w:p w14:paraId="262AF13F" w14:textId="77777777" w:rsidR="008E7950" w:rsidRDefault="008E7950" w:rsidP="008E7950">
      <w:pPr>
        <w:pStyle w:val="NoSpacing"/>
      </w:pPr>
    </w:p>
    <w:p w14:paraId="3AB9B990" w14:textId="088EFDEE" w:rsidR="008E7950" w:rsidRPr="008E7950" w:rsidRDefault="008E7950" w:rsidP="008E7950">
      <w:pPr>
        <w:pStyle w:val="Heading1"/>
        <w:numPr>
          <w:ilvl w:val="0"/>
          <w:numId w:val="0"/>
        </w:numPr>
        <w:ind w:left="432" w:hanging="432"/>
        <w:rPr>
          <w:rFonts w:cstheme="minorBidi"/>
        </w:rPr>
      </w:pPr>
      <w:bookmarkStart w:id="4" w:name="_Toc157455151"/>
      <w:bookmarkStart w:id="5" w:name="_Hlk157203764"/>
      <w:r>
        <w:t xml:space="preserve">B. </w:t>
      </w:r>
      <w:r w:rsidRPr="007A7316">
        <w:t>Gesundheit und Lebenszufriedenheit</w:t>
      </w:r>
      <w:bookmarkEnd w:id="4"/>
    </w:p>
    <w:bookmarkEnd w:id="5"/>
    <w:p w14:paraId="115FE35F" w14:textId="59797E33" w:rsidR="00A53225" w:rsidRPr="00A53225" w:rsidRDefault="00A53225" w:rsidP="00A53225">
      <w:pPr>
        <w:rPr>
          <w:rFonts w:cstheme="minorHAnsi"/>
          <w:b/>
          <w:bCs/>
        </w:rPr>
      </w:pPr>
      <w:r w:rsidRPr="00A53225">
        <w:rPr>
          <w:b/>
          <w:bCs/>
          <w:lang w:eastAsia="de-DE" w:bidi="de-DE"/>
        </w:rPr>
        <w:t>B</w:t>
      </w:r>
      <w:r w:rsidR="00BC7A93">
        <w:rPr>
          <w:b/>
          <w:bCs/>
          <w:lang w:eastAsia="de-DE" w:bidi="de-DE"/>
        </w:rPr>
        <w:t>0</w:t>
      </w:r>
      <w:r w:rsidRPr="00A53225">
        <w:rPr>
          <w:b/>
          <w:bCs/>
          <w:lang w:eastAsia="de-DE" w:bidi="de-DE"/>
        </w:rPr>
        <w:t xml:space="preserve">1. </w:t>
      </w:r>
      <w:r w:rsidRPr="00A53225">
        <w:rPr>
          <w:rFonts w:cstheme="minorHAnsi"/>
          <w:b/>
          <w:bCs/>
        </w:rPr>
        <w:t>Wie würden Sie Ihren gegenwärtigen Gesundheitszustand beschreiben?</w:t>
      </w:r>
      <w:r w:rsidR="00EA0CF8">
        <w:rPr>
          <w:rFonts w:cstheme="minorHAnsi"/>
          <w:b/>
          <w:bCs/>
        </w:rPr>
        <w:t xml:space="preserve"> </w:t>
      </w:r>
    </w:p>
    <w:p w14:paraId="55E6CD88" w14:textId="77777777" w:rsidR="00A53225" w:rsidRDefault="00A53225" w:rsidP="00A53225">
      <w:pPr>
        <w:spacing w:after="0" w:line="276" w:lineRule="auto"/>
        <w:rPr>
          <w:lang w:eastAsia="de-DE" w:bidi="de-DE"/>
        </w:rPr>
      </w:pPr>
      <w:r>
        <w:rPr>
          <w:lang w:eastAsia="de-DE" w:bidi="de-DE"/>
        </w:rPr>
        <w:t>Auswahlmöglichkeiten //exklusiv</w:t>
      </w:r>
    </w:p>
    <w:p w14:paraId="1413545E" w14:textId="57B26F8F" w:rsidR="00A53225" w:rsidRPr="00A53225" w:rsidRDefault="00A53225" w:rsidP="00A53225">
      <w:pPr>
        <w:pStyle w:val="NoSpacing"/>
      </w:pPr>
      <w:r w:rsidRPr="00A53225">
        <w:t>1</w:t>
      </w:r>
      <w:r>
        <w:t xml:space="preserve">: </w:t>
      </w:r>
      <w:r w:rsidRPr="00A53225">
        <w:t>Sehr gut</w:t>
      </w:r>
    </w:p>
    <w:p w14:paraId="44985172" w14:textId="4191BE92" w:rsidR="00A53225" w:rsidRPr="00A53225" w:rsidRDefault="00A53225" w:rsidP="00A53225">
      <w:pPr>
        <w:pStyle w:val="NoSpacing"/>
      </w:pPr>
      <w:r w:rsidRPr="00A53225">
        <w:t>2</w:t>
      </w:r>
      <w:r>
        <w:t xml:space="preserve">: </w:t>
      </w:r>
      <w:r w:rsidRPr="00A53225">
        <w:t xml:space="preserve">Gut </w:t>
      </w:r>
    </w:p>
    <w:p w14:paraId="22795E34" w14:textId="06E969B8" w:rsidR="00A53225" w:rsidRPr="00A53225" w:rsidRDefault="00A53225" w:rsidP="00A53225">
      <w:pPr>
        <w:pStyle w:val="NoSpacing"/>
      </w:pPr>
      <w:r w:rsidRPr="00A53225">
        <w:t>3</w:t>
      </w:r>
      <w:r>
        <w:t xml:space="preserve">: </w:t>
      </w:r>
      <w:r w:rsidRPr="00A53225">
        <w:t xml:space="preserve">Zufriedenstellend </w:t>
      </w:r>
    </w:p>
    <w:p w14:paraId="251FB7ED" w14:textId="24E0C308" w:rsidR="00A53225" w:rsidRPr="00A53225" w:rsidRDefault="00A53225" w:rsidP="00A53225">
      <w:pPr>
        <w:pStyle w:val="NoSpacing"/>
      </w:pPr>
      <w:r w:rsidRPr="00A53225">
        <w:t>4</w:t>
      </w:r>
      <w:r>
        <w:t xml:space="preserve">: </w:t>
      </w:r>
      <w:r w:rsidRPr="00A53225">
        <w:t xml:space="preserve">Weniger gut </w:t>
      </w:r>
    </w:p>
    <w:p w14:paraId="21B35739" w14:textId="563ADFB2" w:rsidR="003E2C72" w:rsidRDefault="00A53225" w:rsidP="00A53225">
      <w:pPr>
        <w:pStyle w:val="NoSpacing"/>
      </w:pPr>
      <w:r w:rsidRPr="00A53225">
        <w:t>5</w:t>
      </w:r>
      <w:r>
        <w:t xml:space="preserve">: </w:t>
      </w:r>
      <w:r w:rsidRPr="00A53225">
        <w:t>Schlecht</w:t>
      </w:r>
    </w:p>
    <w:p w14:paraId="61B1F1BE" w14:textId="77777777" w:rsidR="00A53225" w:rsidRDefault="00A53225" w:rsidP="00A53225">
      <w:pPr>
        <w:pStyle w:val="NoSpacing"/>
      </w:pPr>
    </w:p>
    <w:p w14:paraId="57103538" w14:textId="77777777" w:rsidR="00814980" w:rsidRDefault="00814980" w:rsidP="00A53225">
      <w:pPr>
        <w:pStyle w:val="NoSpacing"/>
      </w:pPr>
    </w:p>
    <w:p w14:paraId="463EAFBB" w14:textId="24EB5DEB" w:rsidR="00A53225" w:rsidRPr="00A53225" w:rsidRDefault="00A53225" w:rsidP="00A53225">
      <w:pPr>
        <w:pStyle w:val="NoSpacing"/>
        <w:rPr>
          <w:b/>
          <w:bCs/>
        </w:rPr>
      </w:pPr>
      <w:r w:rsidRPr="00A53225">
        <w:rPr>
          <w:b/>
          <w:bCs/>
        </w:rPr>
        <w:t>B</w:t>
      </w:r>
      <w:r w:rsidR="00BC7A93">
        <w:rPr>
          <w:b/>
          <w:bCs/>
        </w:rPr>
        <w:t>0</w:t>
      </w:r>
      <w:r w:rsidRPr="00A53225">
        <w:rPr>
          <w:b/>
          <w:bCs/>
        </w:rPr>
        <w:t>2. Nun möchten wir gerne von Ihnen wissen, wie Sie sich in letzter Zeit gefühlt haben. Die folgenden Wörter beschreiben unterschiedliche Gefühle und Empfindungen. Lesen Sie jedes Wort und tragen Sie dann in die Skala neben jedem Wort die Intensität ein. Sie haben die Möglichkeit, zwischen fünf Abstufungen zu wählen. Bitte beziehen Sie sich dabei auf Ihre Gefühle in den vergangenen vier Wochen, einschließlich heute.</w:t>
      </w:r>
    </w:p>
    <w:p w14:paraId="7ED4A962" w14:textId="6DE8662F" w:rsidR="00A53225" w:rsidRPr="003E2C72" w:rsidRDefault="00A53225" w:rsidP="00A53225">
      <w:pPr>
        <w:pStyle w:val="NoSpacing"/>
      </w:pPr>
    </w:p>
    <w:p w14:paraId="3D8ED65E" w14:textId="4BED9202" w:rsidR="00A53225" w:rsidRPr="00A53225" w:rsidRDefault="00A53225" w:rsidP="00A53225">
      <w:pPr>
        <w:pStyle w:val="NoSpacing"/>
      </w:pPr>
      <w:r>
        <w:t>B</w:t>
      </w:r>
      <w:r w:rsidR="00BC7A93">
        <w:t>0</w:t>
      </w:r>
      <w:r>
        <w:t>2</w:t>
      </w:r>
      <w:r w:rsidR="00BC7A93">
        <w:t>a</w:t>
      </w:r>
      <w:r>
        <w:t xml:space="preserve">: </w:t>
      </w:r>
      <w:r w:rsidRPr="00A53225">
        <w:t>Aktiv</w:t>
      </w:r>
    </w:p>
    <w:p w14:paraId="2BC29AF5" w14:textId="72EE5182" w:rsidR="00A53225" w:rsidRPr="00A53225" w:rsidRDefault="00A53225" w:rsidP="00A53225">
      <w:pPr>
        <w:pStyle w:val="NoSpacing"/>
      </w:pPr>
      <w:r>
        <w:t>B</w:t>
      </w:r>
      <w:r w:rsidR="00BC7A93">
        <w:t>02b</w:t>
      </w:r>
      <w:r>
        <w:t xml:space="preserve">: </w:t>
      </w:r>
      <w:r w:rsidRPr="00A53225">
        <w:t>Bekümmert</w:t>
      </w:r>
    </w:p>
    <w:p w14:paraId="4540B14D" w14:textId="45BE4EB7" w:rsidR="00A53225" w:rsidRPr="00A53225" w:rsidRDefault="00A53225" w:rsidP="00A53225">
      <w:pPr>
        <w:pStyle w:val="NoSpacing"/>
      </w:pPr>
      <w:r>
        <w:t>B</w:t>
      </w:r>
      <w:r w:rsidR="00BC7A93">
        <w:t>02c</w:t>
      </w:r>
      <w:r>
        <w:t xml:space="preserve">: </w:t>
      </w:r>
      <w:r w:rsidRPr="00A53225">
        <w:t>Interessiert</w:t>
      </w:r>
    </w:p>
    <w:p w14:paraId="5DDEC291" w14:textId="7193D82E" w:rsidR="00A53225" w:rsidRPr="00A53225" w:rsidRDefault="00A53225" w:rsidP="00A53225">
      <w:pPr>
        <w:pStyle w:val="NoSpacing"/>
      </w:pPr>
      <w:r>
        <w:t>B</w:t>
      </w:r>
      <w:r w:rsidR="00BC7A93">
        <w:t>02d</w:t>
      </w:r>
      <w:r>
        <w:t xml:space="preserve">: </w:t>
      </w:r>
      <w:r w:rsidRPr="00A53225">
        <w:t>Freudig erregt</w:t>
      </w:r>
    </w:p>
    <w:p w14:paraId="45DB2E96" w14:textId="5D1FCD76" w:rsidR="00A53225" w:rsidRPr="00A53225" w:rsidRDefault="00A53225" w:rsidP="00A53225">
      <w:pPr>
        <w:pStyle w:val="NoSpacing"/>
      </w:pPr>
      <w:r>
        <w:t>B</w:t>
      </w:r>
      <w:r w:rsidR="00BC7A93">
        <w:t>02e</w:t>
      </w:r>
      <w:r>
        <w:t xml:space="preserve">: </w:t>
      </w:r>
      <w:r w:rsidRPr="00A53225">
        <w:t>Verärgert</w:t>
      </w:r>
    </w:p>
    <w:p w14:paraId="0496F847" w14:textId="13BD6865" w:rsidR="00A53225" w:rsidRPr="00A53225" w:rsidRDefault="00A53225" w:rsidP="00A53225">
      <w:pPr>
        <w:pStyle w:val="NoSpacing"/>
      </w:pPr>
      <w:r>
        <w:lastRenderedPageBreak/>
        <w:t>B</w:t>
      </w:r>
      <w:r w:rsidR="00BC7A93">
        <w:t>02f</w:t>
      </w:r>
      <w:r>
        <w:t xml:space="preserve">: </w:t>
      </w:r>
      <w:r w:rsidRPr="00A53225">
        <w:t>Stark</w:t>
      </w:r>
    </w:p>
    <w:p w14:paraId="2EBF6FB8" w14:textId="7C0A0DBB" w:rsidR="00A53225" w:rsidRPr="00A53225" w:rsidRDefault="00A53225" w:rsidP="00A53225">
      <w:pPr>
        <w:pStyle w:val="NoSpacing"/>
      </w:pPr>
      <w:r>
        <w:t>B</w:t>
      </w:r>
      <w:r w:rsidR="00BC7A93">
        <w:t>02g</w:t>
      </w:r>
      <w:r>
        <w:t xml:space="preserve">: </w:t>
      </w:r>
      <w:r w:rsidRPr="00A53225">
        <w:t>Schuldig</w:t>
      </w:r>
    </w:p>
    <w:p w14:paraId="012DBAF7" w14:textId="60622DF4" w:rsidR="00A53225" w:rsidRPr="00A53225" w:rsidRDefault="00A53225" w:rsidP="00A53225">
      <w:pPr>
        <w:pStyle w:val="NoSpacing"/>
      </w:pPr>
      <w:r>
        <w:t>B</w:t>
      </w:r>
      <w:r w:rsidR="00BC7A93">
        <w:t>0</w:t>
      </w:r>
      <w:r>
        <w:t>2</w:t>
      </w:r>
      <w:r w:rsidR="00BC7A93">
        <w:t>h</w:t>
      </w:r>
      <w:r>
        <w:t xml:space="preserve">: </w:t>
      </w:r>
      <w:r w:rsidRPr="00A53225">
        <w:t>Erschrocken</w:t>
      </w:r>
    </w:p>
    <w:p w14:paraId="526A5665" w14:textId="78A4D9BB" w:rsidR="00A53225" w:rsidRPr="00A53225" w:rsidRDefault="00A53225" w:rsidP="00A53225">
      <w:pPr>
        <w:pStyle w:val="NoSpacing"/>
      </w:pPr>
      <w:r>
        <w:t>B</w:t>
      </w:r>
      <w:r w:rsidR="00BC7A93">
        <w:t>0</w:t>
      </w:r>
      <w:r>
        <w:t>2</w:t>
      </w:r>
      <w:r w:rsidR="00BC7A93">
        <w:t>i</w:t>
      </w:r>
      <w:r>
        <w:t xml:space="preserve">: </w:t>
      </w:r>
      <w:r w:rsidRPr="00A53225">
        <w:t>Feindselig</w:t>
      </w:r>
    </w:p>
    <w:p w14:paraId="5481312A" w14:textId="43B07C10" w:rsidR="00A53225" w:rsidRPr="00A53225" w:rsidRDefault="00A53225" w:rsidP="00A53225">
      <w:pPr>
        <w:pStyle w:val="NoSpacing"/>
      </w:pPr>
      <w:r>
        <w:t>B</w:t>
      </w:r>
      <w:r w:rsidR="00BC7A93">
        <w:t>0</w:t>
      </w:r>
      <w:r>
        <w:t>2</w:t>
      </w:r>
      <w:r w:rsidR="00BC7A93">
        <w:t>j</w:t>
      </w:r>
      <w:r>
        <w:t xml:space="preserve">: </w:t>
      </w:r>
      <w:r w:rsidRPr="00A53225">
        <w:t>Angeregt</w:t>
      </w:r>
    </w:p>
    <w:p w14:paraId="7B4800B4" w14:textId="35620C97" w:rsidR="00A53225" w:rsidRPr="00A53225" w:rsidRDefault="00A53225" w:rsidP="00A53225">
      <w:pPr>
        <w:pStyle w:val="NoSpacing"/>
      </w:pPr>
      <w:r>
        <w:t>B</w:t>
      </w:r>
      <w:r w:rsidR="00BC7A93">
        <w:t>0</w:t>
      </w:r>
      <w:r>
        <w:t>2</w:t>
      </w:r>
      <w:r w:rsidR="00BC7A93">
        <w:t>k</w:t>
      </w:r>
      <w:r>
        <w:t xml:space="preserve">: </w:t>
      </w:r>
      <w:r w:rsidRPr="00A53225">
        <w:t>Stolz</w:t>
      </w:r>
    </w:p>
    <w:p w14:paraId="1450018A" w14:textId="3011C6F1" w:rsidR="00A53225" w:rsidRPr="00A53225" w:rsidRDefault="00A53225" w:rsidP="00A53225">
      <w:pPr>
        <w:pStyle w:val="NoSpacing"/>
      </w:pPr>
      <w:r>
        <w:t>B</w:t>
      </w:r>
      <w:r w:rsidR="00BC7A93">
        <w:t>0</w:t>
      </w:r>
      <w:r>
        <w:t>2</w:t>
      </w:r>
      <w:r w:rsidR="00BC7A93">
        <w:t>l</w:t>
      </w:r>
      <w:r>
        <w:t xml:space="preserve">: </w:t>
      </w:r>
      <w:r w:rsidRPr="00A53225">
        <w:t>Gereizt</w:t>
      </w:r>
    </w:p>
    <w:p w14:paraId="5C57C041" w14:textId="50DB7621" w:rsidR="00A53225" w:rsidRPr="00A53225" w:rsidRDefault="00A53225" w:rsidP="00A53225">
      <w:pPr>
        <w:pStyle w:val="NoSpacing"/>
      </w:pPr>
      <w:r>
        <w:t>B</w:t>
      </w:r>
      <w:r w:rsidR="00BC7A93">
        <w:t>0</w:t>
      </w:r>
      <w:r>
        <w:t>2</w:t>
      </w:r>
      <w:r w:rsidR="00BC7A93">
        <w:t>m</w:t>
      </w:r>
      <w:r>
        <w:t xml:space="preserve">: </w:t>
      </w:r>
      <w:r w:rsidRPr="00A53225">
        <w:t>Begeistert</w:t>
      </w:r>
    </w:p>
    <w:p w14:paraId="2D777580" w14:textId="0E4D46E8" w:rsidR="00A53225" w:rsidRPr="00A53225" w:rsidRDefault="00A53225" w:rsidP="00A53225">
      <w:pPr>
        <w:pStyle w:val="NoSpacing"/>
      </w:pPr>
      <w:r>
        <w:t>B</w:t>
      </w:r>
      <w:r w:rsidR="00BC7A93">
        <w:t>0</w:t>
      </w:r>
      <w:r>
        <w:t>2</w:t>
      </w:r>
      <w:r w:rsidR="00BC7A93">
        <w:t>n</w:t>
      </w:r>
      <w:r>
        <w:t xml:space="preserve">: </w:t>
      </w:r>
      <w:r w:rsidRPr="00A53225">
        <w:t>Beschämt</w:t>
      </w:r>
    </w:p>
    <w:p w14:paraId="5AE37AF4" w14:textId="61DEE24E" w:rsidR="00A53225" w:rsidRPr="00A53225" w:rsidRDefault="00A53225" w:rsidP="00A53225">
      <w:pPr>
        <w:pStyle w:val="NoSpacing"/>
      </w:pPr>
      <w:r>
        <w:t>B</w:t>
      </w:r>
      <w:r w:rsidR="00BC7A93">
        <w:t>0</w:t>
      </w:r>
      <w:r>
        <w:t>2</w:t>
      </w:r>
      <w:r w:rsidR="00BC7A93">
        <w:t>o</w:t>
      </w:r>
      <w:r>
        <w:t xml:space="preserve">: </w:t>
      </w:r>
      <w:r w:rsidRPr="00A53225">
        <w:t>Wach</w:t>
      </w:r>
    </w:p>
    <w:p w14:paraId="63F0B91B" w14:textId="699CA0A0" w:rsidR="00A53225" w:rsidRPr="00A53225" w:rsidRDefault="00A53225" w:rsidP="00A53225">
      <w:pPr>
        <w:pStyle w:val="NoSpacing"/>
      </w:pPr>
      <w:r>
        <w:t>B</w:t>
      </w:r>
      <w:r w:rsidR="00BC7A93">
        <w:t>0</w:t>
      </w:r>
      <w:r>
        <w:t>2</w:t>
      </w:r>
      <w:r w:rsidR="00BC7A93">
        <w:t>p</w:t>
      </w:r>
      <w:r>
        <w:t xml:space="preserve">: </w:t>
      </w:r>
      <w:r w:rsidRPr="00A53225">
        <w:t>Nervös</w:t>
      </w:r>
    </w:p>
    <w:p w14:paraId="24FA322D" w14:textId="2D1346E0" w:rsidR="00A53225" w:rsidRPr="00A53225" w:rsidRDefault="00A53225" w:rsidP="00A53225">
      <w:pPr>
        <w:pStyle w:val="NoSpacing"/>
      </w:pPr>
      <w:r>
        <w:t>B</w:t>
      </w:r>
      <w:r w:rsidR="00BC7A93">
        <w:t>0</w:t>
      </w:r>
      <w:r>
        <w:t>2</w:t>
      </w:r>
      <w:r w:rsidR="00BC7A93">
        <w:t>q</w:t>
      </w:r>
      <w:r>
        <w:t xml:space="preserve">: </w:t>
      </w:r>
      <w:r w:rsidRPr="00A53225">
        <w:t>Entschlossen</w:t>
      </w:r>
    </w:p>
    <w:p w14:paraId="2D63BB5F" w14:textId="4AB379AC" w:rsidR="00A53225" w:rsidRPr="00A53225" w:rsidRDefault="00A53225" w:rsidP="00A53225">
      <w:pPr>
        <w:pStyle w:val="NoSpacing"/>
      </w:pPr>
      <w:r>
        <w:t>B</w:t>
      </w:r>
      <w:r w:rsidR="00BC7A93">
        <w:t>0</w:t>
      </w:r>
      <w:r>
        <w:t>2</w:t>
      </w:r>
      <w:r w:rsidR="00BC7A93">
        <w:t>r</w:t>
      </w:r>
      <w:r>
        <w:t xml:space="preserve">: </w:t>
      </w:r>
      <w:r w:rsidRPr="00A53225">
        <w:t>Aufmerksam</w:t>
      </w:r>
    </w:p>
    <w:p w14:paraId="6617E8E0" w14:textId="03F0CF4B" w:rsidR="00A53225" w:rsidRPr="00A53225" w:rsidRDefault="00A53225" w:rsidP="00A53225">
      <w:pPr>
        <w:pStyle w:val="NoSpacing"/>
      </w:pPr>
      <w:r>
        <w:t>B</w:t>
      </w:r>
      <w:r w:rsidR="00BC7A93">
        <w:t>0</w:t>
      </w:r>
      <w:r>
        <w:t>2</w:t>
      </w:r>
      <w:r w:rsidR="00BC7A93">
        <w:t>s</w:t>
      </w:r>
      <w:r>
        <w:t xml:space="preserve">: </w:t>
      </w:r>
      <w:r w:rsidRPr="00A53225">
        <w:t>Durcheinander</w:t>
      </w:r>
    </w:p>
    <w:p w14:paraId="3E4DD083" w14:textId="62DD819B" w:rsidR="00A53225" w:rsidRDefault="00A53225" w:rsidP="00A53225">
      <w:pPr>
        <w:pStyle w:val="NoSpacing"/>
      </w:pPr>
      <w:r>
        <w:t>B</w:t>
      </w:r>
      <w:r w:rsidR="00BC7A93">
        <w:t>0</w:t>
      </w:r>
      <w:r>
        <w:t>2</w:t>
      </w:r>
      <w:r w:rsidR="00BC7A93">
        <w:t>t</w:t>
      </w:r>
      <w:r>
        <w:t xml:space="preserve">: </w:t>
      </w:r>
      <w:r w:rsidRPr="00A53225">
        <w:t>Ängstlich</w:t>
      </w:r>
    </w:p>
    <w:p w14:paraId="41FDD97C" w14:textId="77777777" w:rsidR="00A53225" w:rsidRDefault="00A53225" w:rsidP="00A53225">
      <w:pPr>
        <w:pStyle w:val="NoSpacing"/>
      </w:pPr>
    </w:p>
    <w:p w14:paraId="3E9AC259" w14:textId="42CF1782" w:rsidR="00A53225" w:rsidRDefault="00A53225" w:rsidP="00A53225">
      <w:pPr>
        <w:pStyle w:val="NoSpacing"/>
        <w:rPr>
          <w:lang w:eastAsia="de-DE" w:bidi="de-DE"/>
        </w:rPr>
      </w:pPr>
      <w:r>
        <w:rPr>
          <w:lang w:eastAsia="de-DE" w:bidi="de-DE"/>
        </w:rPr>
        <w:t>Auswahlmöglichkeiten //exklusiv</w:t>
      </w:r>
    </w:p>
    <w:p w14:paraId="579DC562" w14:textId="1C825658" w:rsidR="00A53225" w:rsidRPr="00A53225" w:rsidRDefault="00A53225" w:rsidP="00A53225">
      <w:pPr>
        <w:pStyle w:val="NoSpacing"/>
      </w:pPr>
      <w:r w:rsidRPr="00A53225">
        <w:t>1</w:t>
      </w:r>
      <w:r>
        <w:t xml:space="preserve">: </w:t>
      </w:r>
      <w:r w:rsidRPr="00A53225">
        <w:t>Gar nicht</w:t>
      </w:r>
      <w:r w:rsidR="00EA0CF8">
        <w:t xml:space="preserve"> </w:t>
      </w:r>
    </w:p>
    <w:p w14:paraId="5AAA2408" w14:textId="13F92256" w:rsidR="00A53225" w:rsidRPr="00A53225" w:rsidRDefault="00A53225" w:rsidP="00A53225">
      <w:pPr>
        <w:pStyle w:val="NoSpacing"/>
      </w:pPr>
      <w:r w:rsidRPr="00A53225">
        <w:t>2</w:t>
      </w:r>
      <w:r>
        <w:t xml:space="preserve">: </w:t>
      </w:r>
      <w:r w:rsidRPr="00A53225">
        <w:t>Ein bisschen</w:t>
      </w:r>
      <w:r w:rsidR="00EA0CF8">
        <w:t xml:space="preserve"> </w:t>
      </w:r>
    </w:p>
    <w:p w14:paraId="4C35222B" w14:textId="3A25B7C0" w:rsidR="00A53225" w:rsidRPr="00A53225" w:rsidRDefault="00A53225" w:rsidP="00A53225">
      <w:pPr>
        <w:pStyle w:val="NoSpacing"/>
      </w:pPr>
      <w:r w:rsidRPr="00A53225">
        <w:t>3</w:t>
      </w:r>
      <w:r>
        <w:t xml:space="preserve">: </w:t>
      </w:r>
      <w:r w:rsidRPr="00A53225">
        <w:t>Einigermaßen</w:t>
      </w:r>
      <w:r w:rsidR="00EA0CF8">
        <w:t xml:space="preserve"> </w:t>
      </w:r>
    </w:p>
    <w:p w14:paraId="2D6CAE9A" w14:textId="2DB3DA20" w:rsidR="00A53225" w:rsidRPr="00A53225" w:rsidRDefault="00A53225" w:rsidP="00A53225">
      <w:pPr>
        <w:pStyle w:val="NoSpacing"/>
      </w:pPr>
      <w:r w:rsidRPr="00A53225">
        <w:t>4</w:t>
      </w:r>
      <w:r>
        <w:t xml:space="preserve">: </w:t>
      </w:r>
      <w:r w:rsidRPr="00A53225">
        <w:t>Erheblich</w:t>
      </w:r>
      <w:r w:rsidR="00EA0CF8">
        <w:t xml:space="preserve"> </w:t>
      </w:r>
    </w:p>
    <w:p w14:paraId="3D7321C3" w14:textId="41E349FD" w:rsidR="00A53225" w:rsidRDefault="00A53225" w:rsidP="00A53225">
      <w:pPr>
        <w:pStyle w:val="NoSpacing"/>
      </w:pPr>
      <w:r w:rsidRPr="00A53225">
        <w:t>5</w:t>
      </w:r>
      <w:r>
        <w:t xml:space="preserve">: </w:t>
      </w:r>
      <w:r w:rsidRPr="00A53225">
        <w:t>Äußerst</w:t>
      </w:r>
    </w:p>
    <w:p w14:paraId="1633C48D" w14:textId="77777777" w:rsidR="00A53225" w:rsidRDefault="00A53225" w:rsidP="00A53225">
      <w:pPr>
        <w:pStyle w:val="NoSpacing"/>
      </w:pPr>
    </w:p>
    <w:p w14:paraId="79C354C9" w14:textId="66C1F0B2" w:rsidR="00A53225" w:rsidRPr="00B209F0" w:rsidRDefault="00A53225" w:rsidP="00B209F0">
      <w:pPr>
        <w:pStyle w:val="NoSpacing"/>
        <w:rPr>
          <w:b/>
          <w:bCs/>
        </w:rPr>
      </w:pPr>
      <w:r w:rsidRPr="00B209F0">
        <w:rPr>
          <w:b/>
          <w:bCs/>
        </w:rPr>
        <w:t>B</w:t>
      </w:r>
      <w:r w:rsidR="00BC7A93">
        <w:rPr>
          <w:b/>
          <w:bCs/>
        </w:rPr>
        <w:t>0</w:t>
      </w:r>
      <w:r w:rsidRPr="00B209F0">
        <w:rPr>
          <w:b/>
          <w:bCs/>
        </w:rPr>
        <w:t>3. Alles in allem, wie zufrieden sind Sie mit...</w:t>
      </w:r>
    </w:p>
    <w:p w14:paraId="6B9B38BC" w14:textId="77777777" w:rsidR="00B209F0" w:rsidRPr="00B209F0" w:rsidRDefault="00B209F0" w:rsidP="00B209F0">
      <w:pPr>
        <w:pStyle w:val="NoSpacing"/>
      </w:pPr>
    </w:p>
    <w:p w14:paraId="564E253A" w14:textId="25475B88" w:rsidR="00B209F0" w:rsidRPr="00B209F0" w:rsidRDefault="00B209F0" w:rsidP="00B209F0">
      <w:pPr>
        <w:pStyle w:val="NoSpacing"/>
      </w:pPr>
      <w:r>
        <w:t>B</w:t>
      </w:r>
      <w:r w:rsidR="00BC7A93">
        <w:t>0</w:t>
      </w:r>
      <w:r>
        <w:t>3</w:t>
      </w:r>
      <w:r w:rsidR="00BC7A93">
        <w:t>a</w:t>
      </w:r>
      <w:r>
        <w:t xml:space="preserve">: </w:t>
      </w:r>
      <w:r w:rsidRPr="00B209F0">
        <w:t>… Ihrem Leben?</w:t>
      </w:r>
    </w:p>
    <w:p w14:paraId="0EF6F9D1" w14:textId="3043C9C0" w:rsidR="00B209F0" w:rsidRPr="00B209F0" w:rsidRDefault="00B209F0" w:rsidP="00B209F0">
      <w:pPr>
        <w:pStyle w:val="NoSpacing"/>
      </w:pPr>
      <w:r>
        <w:t>B</w:t>
      </w:r>
      <w:r w:rsidR="00BC7A93">
        <w:t>0</w:t>
      </w:r>
      <w:r>
        <w:t>3</w:t>
      </w:r>
      <w:r w:rsidR="00BC7A93">
        <w:t>b</w:t>
      </w:r>
      <w:r>
        <w:t xml:space="preserve">: </w:t>
      </w:r>
      <w:r w:rsidRPr="00B209F0">
        <w:t xml:space="preserve">… Ihrer aktuellen wirtschaftlichen Situation? </w:t>
      </w:r>
    </w:p>
    <w:p w14:paraId="33DA6EF0" w14:textId="339FA0B2" w:rsidR="00B209F0" w:rsidRPr="00B209F0" w:rsidRDefault="00B209F0" w:rsidP="00B209F0">
      <w:pPr>
        <w:pStyle w:val="NoSpacing"/>
      </w:pPr>
      <w:r>
        <w:t>B</w:t>
      </w:r>
      <w:r w:rsidR="00BC7A93">
        <w:t>0</w:t>
      </w:r>
      <w:r>
        <w:t>3</w:t>
      </w:r>
      <w:r w:rsidR="00BC7A93">
        <w:t>c</w:t>
      </w:r>
      <w:r>
        <w:t xml:space="preserve">: </w:t>
      </w:r>
      <w:r w:rsidRPr="00B209F0">
        <w:t xml:space="preserve">… der Art und Weise, wie die Demokratie in Deutschland funktioniert? </w:t>
      </w:r>
    </w:p>
    <w:p w14:paraId="6FB39666" w14:textId="77777777" w:rsidR="00A53225" w:rsidRPr="00A53225" w:rsidRDefault="00A53225" w:rsidP="00A53225">
      <w:pPr>
        <w:pStyle w:val="NoSpacing"/>
      </w:pPr>
    </w:p>
    <w:p w14:paraId="11D94EE0" w14:textId="77777777" w:rsidR="00B209F0" w:rsidRDefault="00B209F0" w:rsidP="00B209F0">
      <w:pPr>
        <w:pStyle w:val="NoSpacing"/>
        <w:rPr>
          <w:lang w:eastAsia="de-DE" w:bidi="de-DE"/>
        </w:rPr>
      </w:pPr>
      <w:r>
        <w:rPr>
          <w:lang w:eastAsia="de-DE" w:bidi="de-DE"/>
        </w:rPr>
        <w:t>Auswahlmöglichkeiten //exklusiv</w:t>
      </w:r>
    </w:p>
    <w:p w14:paraId="4A450416" w14:textId="7A970416" w:rsidR="00A53225" w:rsidRDefault="00B209F0" w:rsidP="00B209F0">
      <w:pPr>
        <w:pStyle w:val="NoSpacing"/>
      </w:pPr>
      <w:r w:rsidRPr="00B209F0">
        <w:t>0: überhaupt nicht zufrieden</w:t>
      </w:r>
    </w:p>
    <w:p w14:paraId="11F6FC25" w14:textId="6D6610A8" w:rsidR="00B209F0" w:rsidRDefault="00B209F0" w:rsidP="00B209F0">
      <w:pPr>
        <w:pStyle w:val="NoSpacing"/>
      </w:pPr>
      <w:r>
        <w:t>1: 1</w:t>
      </w:r>
    </w:p>
    <w:p w14:paraId="6286350C" w14:textId="2CF29603" w:rsidR="00B209F0" w:rsidRDefault="00B209F0" w:rsidP="00B209F0">
      <w:pPr>
        <w:pStyle w:val="NoSpacing"/>
      </w:pPr>
      <w:r>
        <w:t>2: 2</w:t>
      </w:r>
    </w:p>
    <w:p w14:paraId="34BF66EE" w14:textId="1BEE7630" w:rsidR="00B209F0" w:rsidRDefault="00B209F0" w:rsidP="00B209F0">
      <w:pPr>
        <w:pStyle w:val="NoSpacing"/>
      </w:pPr>
      <w:r>
        <w:t>3: 3</w:t>
      </w:r>
    </w:p>
    <w:p w14:paraId="69CE45DC" w14:textId="3FBBB148" w:rsidR="00B209F0" w:rsidRDefault="00B209F0" w:rsidP="00B209F0">
      <w:pPr>
        <w:pStyle w:val="NoSpacing"/>
      </w:pPr>
      <w:r>
        <w:t>4: 4</w:t>
      </w:r>
    </w:p>
    <w:p w14:paraId="1E656B10" w14:textId="31386FA5" w:rsidR="00B209F0" w:rsidRDefault="00B209F0" w:rsidP="00B209F0">
      <w:pPr>
        <w:pStyle w:val="NoSpacing"/>
      </w:pPr>
      <w:r>
        <w:t>5: 5</w:t>
      </w:r>
    </w:p>
    <w:p w14:paraId="2C7DB17A" w14:textId="227E3613" w:rsidR="00B209F0" w:rsidRPr="00B209F0" w:rsidRDefault="00B209F0" w:rsidP="00B209F0">
      <w:pPr>
        <w:pStyle w:val="NoSpacing"/>
      </w:pPr>
      <w:r>
        <w:t>6: 6</w:t>
      </w:r>
    </w:p>
    <w:p w14:paraId="58578269" w14:textId="55385C6F" w:rsidR="003E2C72" w:rsidRDefault="00B209F0" w:rsidP="00A96141">
      <w:pPr>
        <w:spacing w:after="0" w:line="276" w:lineRule="auto"/>
        <w:rPr>
          <w:lang w:eastAsia="de-DE" w:bidi="de-DE"/>
        </w:rPr>
      </w:pPr>
      <w:r>
        <w:rPr>
          <w:lang w:eastAsia="de-DE" w:bidi="de-DE"/>
        </w:rPr>
        <w:t>7: 7</w:t>
      </w:r>
    </w:p>
    <w:p w14:paraId="00CA4900" w14:textId="353F7C2B" w:rsidR="00B209F0" w:rsidRDefault="00B209F0" w:rsidP="00A96141">
      <w:pPr>
        <w:spacing w:after="0" w:line="276" w:lineRule="auto"/>
        <w:rPr>
          <w:lang w:eastAsia="de-DE" w:bidi="de-DE"/>
        </w:rPr>
      </w:pPr>
      <w:r>
        <w:rPr>
          <w:lang w:eastAsia="de-DE" w:bidi="de-DE"/>
        </w:rPr>
        <w:t>8: 8</w:t>
      </w:r>
    </w:p>
    <w:p w14:paraId="7FB29B05" w14:textId="1DAA21C5" w:rsidR="00B209F0" w:rsidRDefault="00B209F0" w:rsidP="00A96141">
      <w:pPr>
        <w:spacing w:after="0" w:line="276" w:lineRule="auto"/>
        <w:rPr>
          <w:lang w:eastAsia="de-DE" w:bidi="de-DE"/>
        </w:rPr>
      </w:pPr>
      <w:r>
        <w:rPr>
          <w:lang w:eastAsia="de-DE" w:bidi="de-DE"/>
        </w:rPr>
        <w:t>9: 9</w:t>
      </w:r>
    </w:p>
    <w:p w14:paraId="42AC4B95" w14:textId="64850DB9" w:rsidR="00B209F0" w:rsidRPr="00A96141" w:rsidRDefault="00B209F0" w:rsidP="00A96141">
      <w:pPr>
        <w:spacing w:after="0" w:line="276" w:lineRule="auto"/>
        <w:rPr>
          <w:lang w:eastAsia="de-DE" w:bidi="de-DE"/>
        </w:rPr>
      </w:pPr>
      <w:r>
        <w:rPr>
          <w:lang w:eastAsia="de-DE" w:bidi="de-DE"/>
        </w:rPr>
        <w:t xml:space="preserve">10: </w:t>
      </w:r>
      <w:r w:rsidRPr="00B209F0">
        <w:t>völlig zufrieden</w:t>
      </w:r>
    </w:p>
    <w:p w14:paraId="59D77D8B" w14:textId="77777777" w:rsidR="00B209F0" w:rsidRDefault="00B209F0" w:rsidP="00A96141">
      <w:pPr>
        <w:spacing w:after="0" w:line="276" w:lineRule="auto"/>
        <w:rPr>
          <w:lang w:eastAsia="de-DE" w:bidi="de-DE"/>
        </w:rPr>
      </w:pPr>
    </w:p>
    <w:p w14:paraId="323CEC1F" w14:textId="77777777" w:rsidR="00B610F8" w:rsidRDefault="00B610F8">
      <w:pPr>
        <w:spacing w:line="259" w:lineRule="auto"/>
        <w:rPr>
          <w:rFonts w:ascii="Overpass ExtraBold" w:eastAsiaTheme="majorEastAsia" w:hAnsi="Overpass ExtraBold" w:cstheme="majorBidi"/>
          <w:color w:val="E17832"/>
          <w:sz w:val="30"/>
          <w:szCs w:val="32"/>
          <w:lang w:eastAsia="de-DE" w:bidi="de-DE"/>
        </w:rPr>
      </w:pPr>
      <w:bookmarkStart w:id="6" w:name="_Hlk157203777"/>
      <w:r>
        <w:rPr>
          <w:lang w:eastAsia="de-DE" w:bidi="de-DE"/>
        </w:rPr>
        <w:br w:type="page"/>
      </w:r>
    </w:p>
    <w:p w14:paraId="5003ED7A" w14:textId="197B8228" w:rsidR="00B209F0" w:rsidRPr="00A0339A" w:rsidRDefault="00B209F0" w:rsidP="00A0339A">
      <w:pPr>
        <w:pStyle w:val="Heading1"/>
        <w:numPr>
          <w:ilvl w:val="0"/>
          <w:numId w:val="0"/>
        </w:numPr>
        <w:ind w:left="432" w:hanging="432"/>
      </w:pPr>
      <w:bookmarkStart w:id="7" w:name="_Toc157455152"/>
      <w:r>
        <w:rPr>
          <w:lang w:eastAsia="de-DE" w:bidi="de-DE"/>
        </w:rPr>
        <w:lastRenderedPageBreak/>
        <w:t xml:space="preserve">C. </w:t>
      </w:r>
      <w:r w:rsidRPr="007A7316">
        <w:t>Soziale Kohäsion</w:t>
      </w:r>
      <w:bookmarkEnd w:id="7"/>
    </w:p>
    <w:bookmarkEnd w:id="6"/>
    <w:p w14:paraId="21E0D588" w14:textId="3EB46BED" w:rsidR="00B209F0" w:rsidRDefault="00B209F0" w:rsidP="00A96141">
      <w:pPr>
        <w:spacing w:after="0" w:line="276" w:lineRule="auto"/>
        <w:rPr>
          <w:lang w:eastAsia="de-DE" w:bidi="de-DE"/>
        </w:rPr>
      </w:pPr>
      <w:r w:rsidRPr="007A7316">
        <w:rPr>
          <w:rFonts w:cstheme="minorHAnsi"/>
        </w:rPr>
        <w:t>Hier möchten wir gerne wissen, wie ihr Verhältnis zu anderen Menschen in Deutschland ist</w:t>
      </w:r>
    </w:p>
    <w:p w14:paraId="4B2DA55F" w14:textId="77777777" w:rsidR="00A96141" w:rsidRDefault="00A96141" w:rsidP="00A96141">
      <w:pPr>
        <w:spacing w:after="0" w:line="276" w:lineRule="auto"/>
        <w:rPr>
          <w:lang w:eastAsia="de-DE" w:bidi="de-DE"/>
        </w:rPr>
      </w:pPr>
    </w:p>
    <w:p w14:paraId="2760E28D" w14:textId="140BC01F" w:rsidR="00B209F0" w:rsidRPr="00BC7A93" w:rsidRDefault="00B209F0" w:rsidP="00BC7A93">
      <w:pPr>
        <w:pStyle w:val="NoSpacing"/>
        <w:rPr>
          <w:b/>
          <w:bCs/>
          <w:lang w:eastAsia="de-DE" w:bidi="de-DE"/>
        </w:rPr>
      </w:pPr>
      <w:r w:rsidRPr="00B209F0">
        <w:rPr>
          <w:b/>
          <w:bCs/>
          <w:lang w:eastAsia="de-DE" w:bidi="de-DE"/>
        </w:rPr>
        <w:t>C</w:t>
      </w:r>
      <w:r w:rsidR="00BC7A93">
        <w:rPr>
          <w:b/>
          <w:bCs/>
          <w:lang w:eastAsia="de-DE" w:bidi="de-DE"/>
        </w:rPr>
        <w:t>0</w:t>
      </w:r>
      <w:r w:rsidRPr="00B209F0">
        <w:rPr>
          <w:b/>
          <w:bCs/>
          <w:lang w:eastAsia="de-DE" w:bidi="de-DE"/>
        </w:rPr>
        <w:t>1. Manche Leute sagen, dass man den meisten Menschen trauen kann. Andere meinen, dass man nicht vorsichtig genug sein kann im Umgang mit anderen Menschen. Was ist Ihre Meinung dazu? Benutzen Sie dafür bitte eine Skala von 0 (man kann nicht vorsichtig genug sein) bis 10 (den meisten Menschen kann vertraut werden).</w:t>
      </w:r>
    </w:p>
    <w:p w14:paraId="5251FABF" w14:textId="77777777" w:rsidR="00B209F0" w:rsidRDefault="00B209F0" w:rsidP="00B209F0">
      <w:pPr>
        <w:pStyle w:val="NoSpacing"/>
        <w:rPr>
          <w:lang w:eastAsia="de-DE" w:bidi="de-DE"/>
        </w:rPr>
      </w:pPr>
      <w:r>
        <w:rPr>
          <w:lang w:eastAsia="de-DE" w:bidi="de-DE"/>
        </w:rPr>
        <w:t>Auswahlmöglichkeiten //exklusiv</w:t>
      </w:r>
    </w:p>
    <w:p w14:paraId="2E0D4E86" w14:textId="61B34115" w:rsidR="00B209F0" w:rsidRDefault="00B209F0" w:rsidP="00B209F0">
      <w:pPr>
        <w:pStyle w:val="NoSpacing"/>
      </w:pPr>
      <w:r w:rsidRPr="00B209F0">
        <w:t xml:space="preserve">0: </w:t>
      </w:r>
      <w:r w:rsidRPr="007A7316">
        <w:rPr>
          <w:rFonts w:cstheme="minorHAnsi"/>
        </w:rPr>
        <w:t>Man kann nicht vorsichtig genug sein</w:t>
      </w:r>
    </w:p>
    <w:p w14:paraId="4F8A3C0D" w14:textId="77777777" w:rsidR="00B209F0" w:rsidRDefault="00B209F0" w:rsidP="00B209F0">
      <w:pPr>
        <w:pStyle w:val="NoSpacing"/>
      </w:pPr>
      <w:r>
        <w:t>1: 1</w:t>
      </w:r>
    </w:p>
    <w:p w14:paraId="052EA29B" w14:textId="77777777" w:rsidR="00B209F0" w:rsidRDefault="00B209F0" w:rsidP="00B209F0">
      <w:pPr>
        <w:pStyle w:val="NoSpacing"/>
      </w:pPr>
      <w:r>
        <w:t>2: 2</w:t>
      </w:r>
    </w:p>
    <w:p w14:paraId="6920CCA7" w14:textId="77777777" w:rsidR="00B209F0" w:rsidRDefault="00B209F0" w:rsidP="00B209F0">
      <w:pPr>
        <w:pStyle w:val="NoSpacing"/>
      </w:pPr>
      <w:r>
        <w:t>3: 3</w:t>
      </w:r>
    </w:p>
    <w:p w14:paraId="2A581349" w14:textId="77777777" w:rsidR="00B209F0" w:rsidRDefault="00B209F0" w:rsidP="00B209F0">
      <w:pPr>
        <w:pStyle w:val="NoSpacing"/>
      </w:pPr>
      <w:r>
        <w:t>4: 4</w:t>
      </w:r>
    </w:p>
    <w:p w14:paraId="0FE8B196" w14:textId="77777777" w:rsidR="00B209F0" w:rsidRDefault="00B209F0" w:rsidP="00B209F0">
      <w:pPr>
        <w:pStyle w:val="NoSpacing"/>
      </w:pPr>
      <w:r>
        <w:t>5: 5</w:t>
      </w:r>
    </w:p>
    <w:p w14:paraId="6CF187B4" w14:textId="77777777" w:rsidR="00B209F0" w:rsidRPr="00B209F0" w:rsidRDefault="00B209F0" w:rsidP="00B209F0">
      <w:pPr>
        <w:pStyle w:val="NoSpacing"/>
      </w:pPr>
      <w:r>
        <w:t>6: 6</w:t>
      </w:r>
    </w:p>
    <w:p w14:paraId="08EFF7C9" w14:textId="77777777" w:rsidR="00B209F0" w:rsidRDefault="00B209F0" w:rsidP="00B209F0">
      <w:pPr>
        <w:spacing w:after="0" w:line="276" w:lineRule="auto"/>
        <w:rPr>
          <w:lang w:eastAsia="de-DE" w:bidi="de-DE"/>
        </w:rPr>
      </w:pPr>
      <w:r>
        <w:rPr>
          <w:lang w:eastAsia="de-DE" w:bidi="de-DE"/>
        </w:rPr>
        <w:t>7: 7</w:t>
      </w:r>
    </w:p>
    <w:p w14:paraId="79018301" w14:textId="77777777" w:rsidR="00B209F0" w:rsidRDefault="00B209F0" w:rsidP="00B209F0">
      <w:pPr>
        <w:spacing w:after="0" w:line="276" w:lineRule="auto"/>
        <w:rPr>
          <w:lang w:eastAsia="de-DE" w:bidi="de-DE"/>
        </w:rPr>
      </w:pPr>
      <w:r>
        <w:rPr>
          <w:lang w:eastAsia="de-DE" w:bidi="de-DE"/>
        </w:rPr>
        <w:t>8: 8</w:t>
      </w:r>
    </w:p>
    <w:p w14:paraId="4A0BA4EA" w14:textId="77777777" w:rsidR="00B209F0" w:rsidRDefault="00B209F0" w:rsidP="00B209F0">
      <w:pPr>
        <w:spacing w:after="0" w:line="276" w:lineRule="auto"/>
        <w:rPr>
          <w:lang w:eastAsia="de-DE" w:bidi="de-DE"/>
        </w:rPr>
      </w:pPr>
      <w:r>
        <w:rPr>
          <w:lang w:eastAsia="de-DE" w:bidi="de-DE"/>
        </w:rPr>
        <w:t>9: 9</w:t>
      </w:r>
    </w:p>
    <w:p w14:paraId="3BC2800C" w14:textId="76FB6377" w:rsidR="00B209F0" w:rsidRPr="00A96141" w:rsidRDefault="00B209F0" w:rsidP="00B209F0">
      <w:pPr>
        <w:spacing w:after="0" w:line="276" w:lineRule="auto"/>
        <w:rPr>
          <w:lang w:eastAsia="de-DE" w:bidi="de-DE"/>
        </w:rPr>
      </w:pPr>
      <w:r>
        <w:rPr>
          <w:lang w:eastAsia="de-DE" w:bidi="de-DE"/>
        </w:rPr>
        <w:t xml:space="preserve">10: </w:t>
      </w:r>
      <w:r>
        <w:rPr>
          <w:rFonts w:cstheme="minorHAnsi"/>
        </w:rPr>
        <w:t>D</w:t>
      </w:r>
      <w:r w:rsidRPr="007A7316">
        <w:rPr>
          <w:rFonts w:cstheme="minorHAnsi"/>
        </w:rPr>
        <w:t>en meisten Menschen kann vertraut werden</w:t>
      </w:r>
    </w:p>
    <w:p w14:paraId="60AF0FC5" w14:textId="77777777" w:rsidR="00B209F0" w:rsidRDefault="00B209F0" w:rsidP="00A96141">
      <w:pPr>
        <w:spacing w:after="0" w:line="276" w:lineRule="auto"/>
        <w:rPr>
          <w:lang w:eastAsia="de-DE" w:bidi="de-DE"/>
        </w:rPr>
      </w:pPr>
    </w:p>
    <w:p w14:paraId="20439C03" w14:textId="66218DAE" w:rsidR="00B209F0" w:rsidRPr="00D67911" w:rsidRDefault="00B209F0" w:rsidP="00B209F0">
      <w:pPr>
        <w:pStyle w:val="NoSpacing"/>
        <w:rPr>
          <w:lang w:val="en-US" w:eastAsia="de-DE" w:bidi="de-DE"/>
        </w:rPr>
      </w:pPr>
      <w:r w:rsidRPr="00D67911">
        <w:rPr>
          <w:lang w:val="en-US" w:eastAsia="de-DE" w:bidi="de-DE"/>
        </w:rPr>
        <w:t>Filter: if randnumber &gt; 0, randnumber, rand(1, 2)</w:t>
      </w:r>
    </w:p>
    <w:p w14:paraId="6B0A8D47" w14:textId="21D62002" w:rsidR="00B209F0" w:rsidRDefault="00B209F0" w:rsidP="001253C3">
      <w:pPr>
        <w:pStyle w:val="NoSpacing"/>
        <w:rPr>
          <w:b/>
          <w:bCs/>
          <w:lang w:eastAsia="de-DE" w:bidi="de-DE"/>
        </w:rPr>
      </w:pPr>
      <w:r w:rsidRPr="00B209F0">
        <w:rPr>
          <w:b/>
          <w:bCs/>
          <w:lang w:eastAsia="de-DE" w:bidi="de-DE"/>
        </w:rPr>
        <w:t>C</w:t>
      </w:r>
      <w:r w:rsidR="00BC7A93">
        <w:rPr>
          <w:b/>
          <w:bCs/>
          <w:lang w:eastAsia="de-DE" w:bidi="de-DE"/>
        </w:rPr>
        <w:t>0</w:t>
      </w:r>
      <w:r w:rsidRPr="00B209F0">
        <w:rPr>
          <w:b/>
          <w:bCs/>
          <w:lang w:eastAsia="de-DE" w:bidi="de-DE"/>
        </w:rPr>
        <w:t xml:space="preserve">2. Wir zeigen Ihnen gleich nacheinander drei Szenen in einer U-Bahn und bitten Sie jeweils Ihren Platz zum Sitzen zu wählen. Stellen Sie sich vor: Sie steigen nach einem langen Arbeitstag in die U-Bahn, um nach Hause zu fahren. Da Sie sich das Fußgelenk gezerrt haben, müssen Sie sich in der gut gefüllten Bahn hinsetzen. </w:t>
      </w:r>
    </w:p>
    <w:p w14:paraId="54A9F828" w14:textId="77777777" w:rsidR="001253C3" w:rsidRPr="001253C3" w:rsidRDefault="001253C3" w:rsidP="001253C3">
      <w:pPr>
        <w:pStyle w:val="NoSpacing"/>
        <w:rPr>
          <w:b/>
          <w:bCs/>
          <w:lang w:eastAsia="de-DE" w:bidi="de-DE"/>
        </w:rPr>
      </w:pPr>
    </w:p>
    <w:p w14:paraId="56105F42" w14:textId="77777777" w:rsidR="00B209F0" w:rsidRDefault="00B209F0" w:rsidP="00B209F0">
      <w:pPr>
        <w:pStyle w:val="NoSpacing"/>
        <w:rPr>
          <w:lang w:eastAsia="de-DE" w:bidi="de-DE"/>
        </w:rPr>
      </w:pPr>
      <w:r>
        <w:rPr>
          <w:lang w:eastAsia="de-DE" w:bidi="de-DE"/>
        </w:rPr>
        <w:t>Auswahlmöglichkeiten //exklusiv</w:t>
      </w:r>
    </w:p>
    <w:p w14:paraId="26BCC5EB" w14:textId="6CB6B4FD" w:rsidR="00B209F0" w:rsidRPr="00B209F0" w:rsidRDefault="00B209F0" w:rsidP="00B209F0">
      <w:pPr>
        <w:pStyle w:val="NoSpacing"/>
      </w:pPr>
      <w:r w:rsidRPr="00B209F0">
        <w:t>1</w:t>
      </w:r>
      <w:r>
        <w:t xml:space="preserve">: </w:t>
      </w:r>
      <w:r w:rsidRPr="00B209F0">
        <w:t>Platz A</w:t>
      </w:r>
    </w:p>
    <w:p w14:paraId="60BE560A" w14:textId="35E309B5" w:rsidR="001253C3" w:rsidRDefault="00B209F0" w:rsidP="001253C3">
      <w:pPr>
        <w:pStyle w:val="NoSpacing"/>
      </w:pPr>
      <w:r w:rsidRPr="00B209F0">
        <w:t>2</w:t>
      </w:r>
      <w:r>
        <w:t xml:space="preserve">: </w:t>
      </w:r>
      <w:r w:rsidRPr="00B209F0">
        <w:t>Platz B</w:t>
      </w:r>
    </w:p>
    <w:p w14:paraId="3DFBF6BD" w14:textId="77777777" w:rsidR="001253C3" w:rsidRDefault="001253C3" w:rsidP="001253C3">
      <w:pPr>
        <w:pStyle w:val="NoSpacing"/>
      </w:pPr>
    </w:p>
    <w:p w14:paraId="3801D47F" w14:textId="305F8A28" w:rsidR="001253C3" w:rsidRDefault="001253C3" w:rsidP="001253C3">
      <w:pPr>
        <w:pStyle w:val="NoSpacing"/>
        <w:rPr>
          <w:noProof/>
        </w:rPr>
      </w:pPr>
      <w:r>
        <w:rPr>
          <w:noProof/>
        </w:rPr>
        <w:drawing>
          <wp:inline distT="0" distB="0" distL="0" distR="0" wp14:anchorId="4392025C" wp14:editId="28A85733">
            <wp:extent cx="2547063" cy="1800000"/>
            <wp:effectExtent l="0" t="0" r="5715" b="0"/>
            <wp:docPr id="1869745886" name="Picture 3" descr="A group of people wearing face mas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745886" name="Picture 3" descr="A group of people wearing face masks&#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Pr>
          <w:noProof/>
        </w:rPr>
        <w:t xml:space="preserve">   </w:t>
      </w:r>
      <w:r>
        <w:rPr>
          <w:noProof/>
        </w:rPr>
        <w:tab/>
      </w:r>
      <w:r w:rsidR="009A3213">
        <w:rPr>
          <w:noProof/>
        </w:rPr>
        <w:tab/>
      </w:r>
      <w:r>
        <w:rPr>
          <w:noProof/>
        </w:rPr>
        <w:drawing>
          <wp:inline distT="0" distB="0" distL="0" distR="0" wp14:anchorId="28C455B9" wp14:editId="18C3BFF8">
            <wp:extent cx="2547063" cy="1800000"/>
            <wp:effectExtent l="0" t="0" r="5715" b="0"/>
            <wp:docPr id="1690452984" name="Picture 4" descr="A group of people wearing face mas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452984" name="Picture 4" descr="A group of people wearing face masks&#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p>
    <w:p w14:paraId="30A7936A" w14:textId="152426CB" w:rsidR="001253C3" w:rsidRPr="009A3213" w:rsidRDefault="001253C3" w:rsidP="001253C3">
      <w:pPr>
        <w:pStyle w:val="NoSpacing"/>
        <w:rPr>
          <w:noProof/>
        </w:rPr>
      </w:pPr>
      <w:r w:rsidRPr="009A3213">
        <w:rPr>
          <w:noProof/>
        </w:rPr>
        <w:t>C</w:t>
      </w:r>
      <w:r w:rsidR="00BC7A93">
        <w:rPr>
          <w:noProof/>
        </w:rPr>
        <w:t>0</w:t>
      </w:r>
      <w:r w:rsidRPr="009A3213">
        <w:rPr>
          <w:noProof/>
        </w:rPr>
        <w:t xml:space="preserve">2a [Split 1 – </w:t>
      </w:r>
      <w:r w:rsidR="009A3213" w:rsidRPr="009A3213">
        <w:rPr>
          <w:noProof/>
        </w:rPr>
        <w:t xml:space="preserve">Asiatische / Schwarze Person </w:t>
      </w:r>
      <w:r w:rsidRPr="009A3213">
        <w:rPr>
          <w:noProof/>
        </w:rPr>
        <w:t>mit Maske]</w:t>
      </w:r>
      <w:r w:rsidRPr="009A3213">
        <w:rPr>
          <w:noProof/>
        </w:rPr>
        <w:tab/>
        <w:t>C</w:t>
      </w:r>
      <w:r w:rsidR="00BC7A93">
        <w:rPr>
          <w:noProof/>
        </w:rPr>
        <w:t>0</w:t>
      </w:r>
      <w:r w:rsidRPr="009A3213">
        <w:rPr>
          <w:noProof/>
        </w:rPr>
        <w:t xml:space="preserve">2b [Split 1 – </w:t>
      </w:r>
      <w:r w:rsidR="009A3213">
        <w:rPr>
          <w:noProof/>
        </w:rPr>
        <w:t xml:space="preserve">Weiße/Asiatische Person </w:t>
      </w:r>
      <w:r w:rsidRPr="009A3213">
        <w:rPr>
          <w:noProof/>
        </w:rPr>
        <w:t>mit Maske]</w:t>
      </w:r>
    </w:p>
    <w:p w14:paraId="5032C303" w14:textId="77777777" w:rsidR="001253C3" w:rsidRPr="009A3213" w:rsidRDefault="001253C3" w:rsidP="001253C3">
      <w:pPr>
        <w:pStyle w:val="NoSpacing"/>
        <w:rPr>
          <w:noProof/>
        </w:rPr>
      </w:pPr>
    </w:p>
    <w:p w14:paraId="3E814EBE" w14:textId="3152550C" w:rsidR="001253C3" w:rsidRPr="009A3213" w:rsidRDefault="001253C3" w:rsidP="001253C3">
      <w:pPr>
        <w:pStyle w:val="NoSpacing"/>
      </w:pPr>
      <w:r>
        <w:rPr>
          <w:noProof/>
        </w:rPr>
        <w:lastRenderedPageBreak/>
        <w:drawing>
          <wp:inline distT="0" distB="0" distL="0" distR="0" wp14:anchorId="4F03050B" wp14:editId="4B29AC4C">
            <wp:extent cx="2547063" cy="1800000"/>
            <wp:effectExtent l="0" t="0" r="5715" b="0"/>
            <wp:docPr id="1459195284" name="Picture 5" descr="People wearing masks on a tr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195284" name="Picture 5" descr="People wearing masks on a train&#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9A3213">
        <w:t xml:space="preserve">   </w:t>
      </w:r>
      <w:r w:rsidRPr="009A3213">
        <w:tab/>
      </w:r>
      <w:r w:rsidR="009A3213" w:rsidRPr="009A3213">
        <w:tab/>
      </w:r>
      <w:r>
        <w:rPr>
          <w:noProof/>
        </w:rPr>
        <w:drawing>
          <wp:inline distT="0" distB="0" distL="0" distR="0" wp14:anchorId="2FDA4D6A" wp14:editId="4135E1F1">
            <wp:extent cx="2547064" cy="1800000"/>
            <wp:effectExtent l="0" t="0" r="5715" b="0"/>
            <wp:docPr id="368698082" name="Picture 6" descr="A group of people sitting on a subw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698082" name="Picture 6" descr="A group of people sitting on a subway&#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47064" cy="1800000"/>
                    </a:xfrm>
                    <a:prstGeom prst="rect">
                      <a:avLst/>
                    </a:prstGeom>
                    <a:noFill/>
                    <a:ln>
                      <a:noFill/>
                    </a:ln>
                  </pic:spPr>
                </pic:pic>
              </a:graphicData>
            </a:graphic>
          </wp:inline>
        </w:drawing>
      </w:r>
      <w:r w:rsidRPr="009A3213">
        <w:t xml:space="preserve">   </w:t>
      </w:r>
    </w:p>
    <w:p w14:paraId="17933BE6" w14:textId="486ACD6B" w:rsidR="001253C3" w:rsidRPr="001253C3" w:rsidRDefault="001253C3" w:rsidP="00B610F8">
      <w:pPr>
        <w:pStyle w:val="NoSpacing"/>
      </w:pPr>
      <w:r w:rsidRPr="001253C3">
        <w:t>C</w:t>
      </w:r>
      <w:r w:rsidR="00BC7A93">
        <w:t>0</w:t>
      </w:r>
      <w:r w:rsidRPr="001253C3">
        <w:t xml:space="preserve">2c [Split 1 </w:t>
      </w:r>
      <w:r w:rsidRPr="001253C3">
        <w:rPr>
          <w:noProof/>
        </w:rPr>
        <w:t xml:space="preserve">– </w:t>
      </w:r>
      <w:r w:rsidR="009A3213">
        <w:rPr>
          <w:noProof/>
        </w:rPr>
        <w:t xml:space="preserve">Schwarze / Weiße Person </w:t>
      </w:r>
      <w:r w:rsidRPr="001253C3">
        <w:rPr>
          <w:noProof/>
        </w:rPr>
        <w:t>mit Maske</w:t>
      </w:r>
      <w:r w:rsidRPr="001253C3">
        <w:t>]</w:t>
      </w:r>
      <w:r w:rsidRPr="001253C3">
        <w:tab/>
        <w:t>C</w:t>
      </w:r>
      <w:r w:rsidR="00BC7A93">
        <w:t>0</w:t>
      </w:r>
      <w:r w:rsidRPr="001253C3">
        <w:t>2d [Split 2–</w:t>
      </w:r>
      <w:r w:rsidR="00BC7A93">
        <w:t>W</w:t>
      </w:r>
      <w:r w:rsidR="009A3213">
        <w:t xml:space="preserve">eiße/Schwarze Person </w:t>
      </w:r>
      <w:r w:rsidRPr="001253C3">
        <w:t>ohne Ma</w:t>
      </w:r>
      <w:r>
        <w:t>ske]</w:t>
      </w:r>
    </w:p>
    <w:p w14:paraId="36A98BD8" w14:textId="77777777" w:rsidR="001253C3" w:rsidRPr="001253C3" w:rsidRDefault="001253C3" w:rsidP="001253C3">
      <w:pPr>
        <w:pStyle w:val="NoSpacing"/>
      </w:pPr>
    </w:p>
    <w:p w14:paraId="65B6D190" w14:textId="410419A0" w:rsidR="00814980" w:rsidRPr="00BC7A93" w:rsidRDefault="001253C3" w:rsidP="001253C3">
      <w:pPr>
        <w:pStyle w:val="NoSpacing"/>
      </w:pPr>
      <w:r>
        <w:rPr>
          <w:noProof/>
        </w:rPr>
        <w:drawing>
          <wp:inline distT="0" distB="0" distL="0" distR="0" wp14:anchorId="48902112" wp14:editId="7E1D32E1">
            <wp:extent cx="2547063" cy="1800000"/>
            <wp:effectExtent l="0" t="0" r="5715" b="0"/>
            <wp:docPr id="656636009" name="Picture 1" descr="A group of people sitting on a subw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36009" name="Picture 1" descr="A group of people sitting on a subway&#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BC7A93">
        <w:rPr>
          <w:noProof/>
        </w:rPr>
        <w:t xml:space="preserve">   </w:t>
      </w:r>
      <w:r w:rsidRPr="00BC7A93">
        <w:rPr>
          <w:noProof/>
        </w:rPr>
        <w:tab/>
      </w:r>
      <w:r w:rsidR="009A3213" w:rsidRPr="00BC7A93">
        <w:rPr>
          <w:noProof/>
        </w:rPr>
        <w:tab/>
      </w:r>
      <w:r>
        <w:rPr>
          <w:noProof/>
        </w:rPr>
        <w:drawing>
          <wp:inline distT="0" distB="0" distL="0" distR="0" wp14:anchorId="445DD673" wp14:editId="380A4C48">
            <wp:extent cx="2547063" cy="1800000"/>
            <wp:effectExtent l="0" t="0" r="5715" b="0"/>
            <wp:docPr id="1263474112" name="Picture 2" descr="A group of people sitting on a subw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74112" name="Picture 2" descr="A group of people sitting on a subway&#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47063" cy="1800000"/>
                    </a:xfrm>
                    <a:prstGeom prst="rect">
                      <a:avLst/>
                    </a:prstGeom>
                    <a:noFill/>
                    <a:ln>
                      <a:noFill/>
                    </a:ln>
                  </pic:spPr>
                </pic:pic>
              </a:graphicData>
            </a:graphic>
          </wp:inline>
        </w:drawing>
      </w:r>
      <w:r w:rsidRPr="00BC7A93">
        <w:t xml:space="preserve">   </w:t>
      </w:r>
    </w:p>
    <w:p w14:paraId="3E093E7E" w14:textId="39977328" w:rsidR="001253C3" w:rsidRPr="009A3213" w:rsidRDefault="001253C3" w:rsidP="00B209F0">
      <w:pPr>
        <w:pStyle w:val="NoSpacing"/>
      </w:pPr>
      <w:r w:rsidRPr="001253C3">
        <w:t>C</w:t>
      </w:r>
      <w:r w:rsidR="00BC7A93">
        <w:t>0</w:t>
      </w:r>
      <w:r w:rsidRPr="001253C3">
        <w:t>2</w:t>
      </w:r>
      <w:r>
        <w:t>e</w:t>
      </w:r>
      <w:r w:rsidRPr="001253C3">
        <w:t xml:space="preserve"> [Split 2 – </w:t>
      </w:r>
      <w:r w:rsidR="009A3213">
        <w:t xml:space="preserve">Schwarze / Asiatische Person </w:t>
      </w:r>
      <w:r w:rsidRPr="001253C3">
        <w:t>ohne Ma</w:t>
      </w:r>
      <w:r>
        <w:t>ske]</w:t>
      </w:r>
      <w:r>
        <w:tab/>
      </w:r>
      <w:r w:rsidRPr="001253C3">
        <w:t>C</w:t>
      </w:r>
      <w:r w:rsidR="00BC7A93">
        <w:t>0</w:t>
      </w:r>
      <w:r w:rsidRPr="001253C3">
        <w:t>2</w:t>
      </w:r>
      <w:r>
        <w:t>f</w:t>
      </w:r>
      <w:r w:rsidRPr="001253C3">
        <w:t xml:space="preserve"> [Split 2–</w:t>
      </w:r>
      <w:r w:rsidR="009A3213">
        <w:t xml:space="preserve">Asiatische/Weiße Person </w:t>
      </w:r>
      <w:r w:rsidRPr="001253C3">
        <w:t>ohne Ma</w:t>
      </w:r>
      <w:r>
        <w:t>ske]</w:t>
      </w:r>
    </w:p>
    <w:p w14:paraId="404DDFAA" w14:textId="77777777" w:rsidR="001253C3" w:rsidRPr="009A3213" w:rsidRDefault="001253C3" w:rsidP="00B209F0">
      <w:pPr>
        <w:pStyle w:val="NoSpacing"/>
      </w:pPr>
    </w:p>
    <w:p w14:paraId="5CA9DA30" w14:textId="23C9C5E0" w:rsidR="00B209F0" w:rsidRPr="00A0339A" w:rsidRDefault="00B209F0" w:rsidP="00B209F0">
      <w:pPr>
        <w:pStyle w:val="NoSpacing"/>
        <w:rPr>
          <w:b/>
          <w:bCs/>
          <w:lang w:eastAsia="de-DE" w:bidi="de-DE"/>
        </w:rPr>
      </w:pPr>
      <w:r w:rsidRPr="00A0339A">
        <w:rPr>
          <w:b/>
          <w:bCs/>
          <w:lang w:eastAsia="de-DE" w:bidi="de-DE"/>
        </w:rPr>
        <w:t>C</w:t>
      </w:r>
      <w:r w:rsidR="00C73F29">
        <w:rPr>
          <w:b/>
          <w:bCs/>
          <w:lang w:eastAsia="de-DE" w:bidi="de-DE"/>
        </w:rPr>
        <w:t>0</w:t>
      </w:r>
      <w:r w:rsidRPr="00A0339A">
        <w:rPr>
          <w:b/>
          <w:bCs/>
          <w:lang w:eastAsia="de-DE" w:bidi="de-DE"/>
        </w:rPr>
        <w:t xml:space="preserve">3. Nun geht es darum, welche Gefühle Sie in Bezug auf verschiedene Gruppen haben. Wie positiv oder negativ denken Sie über folgende Gruppen? Nutzen Sie dazu die folgende Skala. -5 heißt, dass Sie über die Gruppe sehr negativ denken, +5 heißt, dass Sie über diese Gruppe sehr positiv denken. Mit den Werten dazwischen können Sie Ihre Meinung abstufen. </w:t>
      </w:r>
    </w:p>
    <w:p w14:paraId="34C5EA60" w14:textId="7B245540" w:rsidR="00B209F0" w:rsidRDefault="00B209F0" w:rsidP="00B209F0">
      <w:pPr>
        <w:pStyle w:val="NoSpacing"/>
      </w:pPr>
    </w:p>
    <w:p w14:paraId="5B022E7F" w14:textId="5291E572" w:rsidR="00A0339A" w:rsidRPr="00D67911" w:rsidRDefault="00A0339A" w:rsidP="00A0339A">
      <w:pPr>
        <w:pStyle w:val="NoSpacing"/>
      </w:pPr>
      <w:r w:rsidRPr="00D67911">
        <w:t>C</w:t>
      </w:r>
      <w:r w:rsidR="00C73F29">
        <w:t>0</w:t>
      </w:r>
      <w:r w:rsidRPr="00D67911">
        <w:t>3</w:t>
      </w:r>
      <w:r w:rsidR="00C73F29">
        <w:t>a</w:t>
      </w:r>
      <w:r w:rsidRPr="00D67911">
        <w:t>: Muslim*innen</w:t>
      </w:r>
    </w:p>
    <w:p w14:paraId="7DBE99FF" w14:textId="5C5C9AE1" w:rsidR="00A0339A" w:rsidRPr="00A0339A" w:rsidRDefault="00A0339A" w:rsidP="00A0339A">
      <w:pPr>
        <w:pStyle w:val="NoSpacing"/>
      </w:pPr>
      <w:r w:rsidRPr="00A0339A">
        <w:t>C</w:t>
      </w:r>
      <w:r w:rsidR="00C73F29">
        <w:t>0</w:t>
      </w:r>
      <w:r w:rsidRPr="00A0339A">
        <w:t>3</w:t>
      </w:r>
      <w:r w:rsidR="00C73F29">
        <w:t>b</w:t>
      </w:r>
      <w:r>
        <w:t xml:space="preserve">: </w:t>
      </w:r>
      <w:r w:rsidRPr="00A0339A">
        <w:t>Chines*innen</w:t>
      </w:r>
    </w:p>
    <w:p w14:paraId="1426C001" w14:textId="29833ABC" w:rsidR="00A0339A" w:rsidRPr="00A0339A" w:rsidRDefault="00A0339A" w:rsidP="00A0339A">
      <w:pPr>
        <w:pStyle w:val="NoSpacing"/>
      </w:pPr>
      <w:r w:rsidRPr="00A0339A">
        <w:t>C</w:t>
      </w:r>
      <w:r w:rsidR="00C73F29">
        <w:t>0</w:t>
      </w:r>
      <w:r w:rsidRPr="00A0339A">
        <w:t>3</w:t>
      </w:r>
      <w:r w:rsidR="00C73F29">
        <w:t>c</w:t>
      </w:r>
      <w:r>
        <w:t xml:space="preserve">: </w:t>
      </w:r>
      <w:r w:rsidRPr="00A0339A">
        <w:t>Personen mit Migrationshintergrund in Deutschland</w:t>
      </w:r>
    </w:p>
    <w:p w14:paraId="2DA09D4A" w14:textId="7A1B9F82" w:rsidR="00A0339A" w:rsidRPr="00A0339A" w:rsidRDefault="00A0339A" w:rsidP="00A0339A">
      <w:pPr>
        <w:pStyle w:val="NoSpacing"/>
      </w:pPr>
      <w:r w:rsidRPr="00A0339A">
        <w:t>C</w:t>
      </w:r>
      <w:r w:rsidR="00C73F29">
        <w:t>0</w:t>
      </w:r>
      <w:r w:rsidRPr="00A0339A">
        <w:t>3</w:t>
      </w:r>
      <w:r w:rsidR="00C73F29">
        <w:t>d</w:t>
      </w:r>
      <w:r>
        <w:t xml:space="preserve">: </w:t>
      </w:r>
      <w:r w:rsidRPr="00A0339A">
        <w:t>Deutsche ohne Migrationshintergrund</w:t>
      </w:r>
    </w:p>
    <w:p w14:paraId="05BED8D5" w14:textId="416AD2B4" w:rsidR="00A0339A" w:rsidRPr="00A0339A" w:rsidRDefault="00A0339A" w:rsidP="00A0339A">
      <w:pPr>
        <w:pStyle w:val="NoSpacing"/>
      </w:pPr>
      <w:r w:rsidRPr="00A0339A">
        <w:t>C</w:t>
      </w:r>
      <w:r w:rsidR="00C73F29">
        <w:t>0</w:t>
      </w:r>
      <w:r w:rsidRPr="00A0339A">
        <w:t>3</w:t>
      </w:r>
      <w:r w:rsidR="00C73F29">
        <w:t>e</w:t>
      </w:r>
      <w:r>
        <w:t xml:space="preserve">: </w:t>
      </w:r>
      <w:r w:rsidRPr="00A0339A">
        <w:t>Schwarze Menschen</w:t>
      </w:r>
    </w:p>
    <w:p w14:paraId="4196F194" w14:textId="1C2B0CDC" w:rsidR="00A0339A" w:rsidRDefault="00A0339A" w:rsidP="00A0339A">
      <w:pPr>
        <w:pStyle w:val="NoSpacing"/>
      </w:pPr>
      <w:r w:rsidRPr="00D67911">
        <w:t>C</w:t>
      </w:r>
      <w:r w:rsidR="00C73F29">
        <w:t>0</w:t>
      </w:r>
      <w:r w:rsidRPr="00D67911">
        <w:t>3</w:t>
      </w:r>
      <w:r w:rsidR="00C73F29">
        <w:t>f</w:t>
      </w:r>
      <w:r>
        <w:t xml:space="preserve">: </w:t>
      </w:r>
      <w:r w:rsidRPr="00A0339A">
        <w:t>Geflüchtete</w:t>
      </w:r>
    </w:p>
    <w:p w14:paraId="52E89D5D" w14:textId="77777777" w:rsidR="00A0339A" w:rsidRPr="00B209F0" w:rsidRDefault="00A0339A" w:rsidP="00A0339A">
      <w:pPr>
        <w:pStyle w:val="NoSpacing"/>
      </w:pPr>
    </w:p>
    <w:p w14:paraId="05D8F789" w14:textId="77777777" w:rsidR="00A0339A" w:rsidRDefault="00A0339A" w:rsidP="00A0339A">
      <w:pPr>
        <w:pStyle w:val="NoSpacing"/>
        <w:rPr>
          <w:lang w:eastAsia="de-DE" w:bidi="de-DE"/>
        </w:rPr>
      </w:pPr>
      <w:r>
        <w:rPr>
          <w:lang w:eastAsia="de-DE" w:bidi="de-DE"/>
        </w:rPr>
        <w:t>Auswahlmöglichkeiten //exklusiv</w:t>
      </w:r>
    </w:p>
    <w:p w14:paraId="5793067B" w14:textId="23C62212" w:rsidR="00A0339A" w:rsidRPr="00A0339A" w:rsidRDefault="00A0339A" w:rsidP="00A0339A">
      <w:pPr>
        <w:pStyle w:val="NoSpacing"/>
      </w:pPr>
      <w:r>
        <w:t>-</w:t>
      </w:r>
      <w:r w:rsidRPr="00A0339A">
        <w:t>5</w:t>
      </w:r>
      <w:r>
        <w:t xml:space="preserve">: </w:t>
      </w:r>
      <w:r w:rsidRPr="00A0339A">
        <w:t>-5: Denke sehr negativ über diese Gruppe</w:t>
      </w:r>
    </w:p>
    <w:p w14:paraId="3E6C81FD" w14:textId="4E4CA6D4" w:rsidR="00A0339A" w:rsidRPr="00A0339A" w:rsidRDefault="00A0339A" w:rsidP="00A0339A">
      <w:pPr>
        <w:pStyle w:val="NoSpacing"/>
      </w:pPr>
      <w:r>
        <w:t>-</w:t>
      </w:r>
      <w:r w:rsidRPr="00A0339A">
        <w:t>4</w:t>
      </w:r>
      <w:r>
        <w:t xml:space="preserve">: </w:t>
      </w:r>
      <w:r w:rsidRPr="00A0339A">
        <w:t>-4</w:t>
      </w:r>
    </w:p>
    <w:p w14:paraId="63C39090" w14:textId="1ABA4B3B" w:rsidR="00A0339A" w:rsidRPr="00A0339A" w:rsidRDefault="00A0339A" w:rsidP="00A0339A">
      <w:pPr>
        <w:pStyle w:val="NoSpacing"/>
      </w:pPr>
      <w:r>
        <w:t>-</w:t>
      </w:r>
      <w:r w:rsidRPr="00A0339A">
        <w:t>3</w:t>
      </w:r>
      <w:r>
        <w:t xml:space="preserve">: </w:t>
      </w:r>
      <w:r w:rsidRPr="00A0339A">
        <w:t>-3</w:t>
      </w:r>
    </w:p>
    <w:p w14:paraId="7567DAF4" w14:textId="2F1798BF" w:rsidR="00A0339A" w:rsidRPr="00A0339A" w:rsidRDefault="00A0339A" w:rsidP="00A0339A">
      <w:pPr>
        <w:pStyle w:val="NoSpacing"/>
      </w:pPr>
      <w:r>
        <w:t>-</w:t>
      </w:r>
      <w:r w:rsidRPr="00A0339A">
        <w:t>2</w:t>
      </w:r>
      <w:r>
        <w:t xml:space="preserve">: </w:t>
      </w:r>
      <w:r w:rsidRPr="00A0339A">
        <w:t>-2</w:t>
      </w:r>
    </w:p>
    <w:p w14:paraId="2C47B701" w14:textId="60C1227E" w:rsidR="00A0339A" w:rsidRPr="00A0339A" w:rsidRDefault="00A0339A" w:rsidP="00A0339A">
      <w:pPr>
        <w:pStyle w:val="NoSpacing"/>
      </w:pPr>
      <w:r>
        <w:t>-</w:t>
      </w:r>
      <w:r w:rsidRPr="00A0339A">
        <w:t>1</w:t>
      </w:r>
      <w:r>
        <w:t xml:space="preserve">: </w:t>
      </w:r>
      <w:r w:rsidRPr="00A0339A">
        <w:t>-1</w:t>
      </w:r>
    </w:p>
    <w:p w14:paraId="56447EA6" w14:textId="6A88366B" w:rsidR="00A0339A" w:rsidRPr="00A0339A" w:rsidRDefault="00A0339A" w:rsidP="00A0339A">
      <w:pPr>
        <w:pStyle w:val="NoSpacing"/>
      </w:pPr>
      <w:r w:rsidRPr="00A0339A">
        <w:t>0</w:t>
      </w:r>
      <w:r>
        <w:t xml:space="preserve">: </w:t>
      </w:r>
      <w:r w:rsidRPr="00A0339A">
        <w:t xml:space="preserve">0 neutral </w:t>
      </w:r>
    </w:p>
    <w:p w14:paraId="1CBB859E" w14:textId="1511B506" w:rsidR="00A0339A" w:rsidRPr="00A0339A" w:rsidRDefault="00A0339A" w:rsidP="00A0339A">
      <w:pPr>
        <w:pStyle w:val="NoSpacing"/>
      </w:pPr>
      <w:r w:rsidRPr="00A0339A">
        <w:t>1</w:t>
      </w:r>
      <w:r>
        <w:t xml:space="preserve">: </w:t>
      </w:r>
      <w:r w:rsidRPr="00A0339A">
        <w:t>+1</w:t>
      </w:r>
    </w:p>
    <w:p w14:paraId="6101B3AC" w14:textId="30A8F5EB" w:rsidR="00A0339A" w:rsidRPr="00A0339A" w:rsidRDefault="00A0339A" w:rsidP="00A0339A">
      <w:pPr>
        <w:pStyle w:val="NoSpacing"/>
      </w:pPr>
      <w:r w:rsidRPr="00A0339A">
        <w:t>2</w:t>
      </w:r>
      <w:r>
        <w:t xml:space="preserve">: </w:t>
      </w:r>
      <w:r w:rsidRPr="00A0339A">
        <w:t>+2</w:t>
      </w:r>
    </w:p>
    <w:p w14:paraId="1956ACF2" w14:textId="223A41D7" w:rsidR="00A0339A" w:rsidRPr="00A0339A" w:rsidRDefault="00A0339A" w:rsidP="00A0339A">
      <w:pPr>
        <w:pStyle w:val="NoSpacing"/>
      </w:pPr>
      <w:r w:rsidRPr="00A0339A">
        <w:t>3</w:t>
      </w:r>
      <w:r>
        <w:t xml:space="preserve">: </w:t>
      </w:r>
      <w:r w:rsidRPr="00A0339A">
        <w:t>+3</w:t>
      </w:r>
    </w:p>
    <w:p w14:paraId="2D358320" w14:textId="229082B6" w:rsidR="00A0339A" w:rsidRPr="00A0339A" w:rsidRDefault="00A0339A" w:rsidP="00A0339A">
      <w:pPr>
        <w:pStyle w:val="NoSpacing"/>
      </w:pPr>
      <w:r w:rsidRPr="00A0339A">
        <w:t>4</w:t>
      </w:r>
      <w:r>
        <w:t xml:space="preserve">: </w:t>
      </w:r>
      <w:r w:rsidRPr="00A0339A">
        <w:t>+4</w:t>
      </w:r>
    </w:p>
    <w:p w14:paraId="545C11CA" w14:textId="3A991183" w:rsidR="00A96141" w:rsidRPr="00C73F29" w:rsidRDefault="00A0339A" w:rsidP="00C73F29">
      <w:pPr>
        <w:pStyle w:val="NoSpacing"/>
      </w:pPr>
      <w:r w:rsidRPr="00A0339A">
        <w:t>5</w:t>
      </w:r>
      <w:r>
        <w:t xml:space="preserve">: </w:t>
      </w:r>
      <w:r w:rsidRPr="00A0339A">
        <w:t>+5: Denke sehr positiv über diese Gruppe</w:t>
      </w:r>
    </w:p>
    <w:p w14:paraId="5B4CE2FE" w14:textId="1FD5E376" w:rsidR="00A0339A" w:rsidRDefault="00A0339A" w:rsidP="00A0339A">
      <w:pPr>
        <w:pStyle w:val="Heading1"/>
        <w:numPr>
          <w:ilvl w:val="0"/>
          <w:numId w:val="0"/>
        </w:numPr>
        <w:ind w:left="432" w:hanging="432"/>
      </w:pPr>
      <w:bookmarkStart w:id="8" w:name="_Toc157455153"/>
      <w:r>
        <w:lastRenderedPageBreak/>
        <w:t xml:space="preserve">D. </w:t>
      </w:r>
      <w:r w:rsidRPr="007A7316">
        <w:t>Allgemeiner antiasiatischer Rassismus in Deutschland</w:t>
      </w:r>
      <w:bookmarkEnd w:id="8"/>
    </w:p>
    <w:p w14:paraId="29CC5DCA" w14:textId="162D1AC3" w:rsidR="00A0339A" w:rsidRDefault="00A0339A" w:rsidP="00A0339A">
      <w:pPr>
        <w:pStyle w:val="NoSpacing"/>
        <w:rPr>
          <w:lang w:eastAsia="de-DE" w:bidi="de-DE"/>
        </w:rPr>
      </w:pPr>
      <w:r w:rsidRPr="00A0339A">
        <w:rPr>
          <w:lang w:eastAsia="de-DE" w:bidi="de-DE"/>
        </w:rPr>
        <w:t>In diesem Teil des Fragebogens wollen wir wissen, ob Sie im Alltag aufgrund Ihrer Herkunft anders behandelt werden.</w:t>
      </w:r>
    </w:p>
    <w:p w14:paraId="0388EE75" w14:textId="77777777" w:rsidR="00A0339A" w:rsidRDefault="00A0339A" w:rsidP="00A0339A">
      <w:pPr>
        <w:pStyle w:val="NoSpacing"/>
        <w:rPr>
          <w:lang w:eastAsia="de-DE" w:bidi="de-DE"/>
        </w:rPr>
      </w:pPr>
    </w:p>
    <w:p w14:paraId="5254B5E3" w14:textId="7CAD8132" w:rsidR="00A0339A" w:rsidRPr="00A0339A" w:rsidRDefault="00A0339A" w:rsidP="00A0339A">
      <w:pPr>
        <w:pStyle w:val="NoSpacing"/>
        <w:rPr>
          <w:b/>
          <w:bCs/>
          <w:lang w:eastAsia="de-DE" w:bidi="de-DE"/>
        </w:rPr>
      </w:pPr>
      <w:r w:rsidRPr="00A0339A">
        <w:rPr>
          <w:b/>
          <w:bCs/>
          <w:lang w:eastAsia="de-DE" w:bidi="de-DE"/>
        </w:rPr>
        <w:t>D</w:t>
      </w:r>
      <w:r w:rsidR="00C73F29">
        <w:rPr>
          <w:b/>
          <w:bCs/>
          <w:lang w:eastAsia="de-DE" w:bidi="de-DE"/>
        </w:rPr>
        <w:t>0</w:t>
      </w:r>
      <w:r w:rsidRPr="00A0339A">
        <w:rPr>
          <w:b/>
          <w:bCs/>
          <w:lang w:eastAsia="de-DE" w:bidi="de-DE"/>
        </w:rPr>
        <w:t>1. Wurden Sie in der Schule / in der Ausbildung / am Arbeitsplatz als extrem fleißiges und angepasstes Vorbild dargestellt?</w:t>
      </w:r>
    </w:p>
    <w:p w14:paraId="724AACD3" w14:textId="77777777" w:rsidR="00A0339A" w:rsidRDefault="00A0339A" w:rsidP="00A0339A">
      <w:pPr>
        <w:pStyle w:val="NoSpacing"/>
        <w:rPr>
          <w:lang w:eastAsia="de-DE" w:bidi="de-DE"/>
        </w:rPr>
      </w:pPr>
    </w:p>
    <w:p w14:paraId="032B917C" w14:textId="77777777" w:rsidR="00A0339A" w:rsidRDefault="00A0339A" w:rsidP="00A0339A">
      <w:pPr>
        <w:pStyle w:val="NoSpacing"/>
        <w:rPr>
          <w:lang w:eastAsia="de-DE" w:bidi="de-DE"/>
        </w:rPr>
      </w:pPr>
      <w:r>
        <w:rPr>
          <w:lang w:eastAsia="de-DE" w:bidi="de-DE"/>
        </w:rPr>
        <w:t>Auswahlmöglichkeiten //exklusiv</w:t>
      </w:r>
    </w:p>
    <w:p w14:paraId="02AD8E72" w14:textId="5418D66E" w:rsidR="00A0339A" w:rsidRPr="00A0339A" w:rsidRDefault="00A0339A" w:rsidP="00A0339A">
      <w:pPr>
        <w:pStyle w:val="NoSpacing"/>
        <w:rPr>
          <w:lang w:eastAsia="de-DE" w:bidi="de-DE"/>
        </w:rPr>
      </w:pPr>
      <w:r w:rsidRPr="00A0339A">
        <w:rPr>
          <w:lang w:eastAsia="de-DE" w:bidi="de-DE"/>
        </w:rPr>
        <w:t>1</w:t>
      </w:r>
      <w:r>
        <w:rPr>
          <w:lang w:eastAsia="de-DE" w:bidi="de-DE"/>
        </w:rPr>
        <w:t xml:space="preserve">: </w:t>
      </w:r>
      <w:r w:rsidRPr="00A0339A">
        <w:rPr>
          <w:lang w:eastAsia="de-DE" w:bidi="de-DE"/>
        </w:rPr>
        <w:t xml:space="preserve">Immer </w:t>
      </w:r>
    </w:p>
    <w:p w14:paraId="573E6974" w14:textId="019BAD2A" w:rsidR="00A0339A" w:rsidRPr="00A0339A" w:rsidRDefault="00A0339A" w:rsidP="00A0339A">
      <w:pPr>
        <w:pStyle w:val="NoSpacing"/>
        <w:rPr>
          <w:lang w:eastAsia="de-DE" w:bidi="de-DE"/>
        </w:rPr>
      </w:pPr>
      <w:r w:rsidRPr="00A0339A">
        <w:rPr>
          <w:lang w:eastAsia="de-DE" w:bidi="de-DE"/>
        </w:rPr>
        <w:t>2</w:t>
      </w:r>
      <w:r>
        <w:rPr>
          <w:lang w:eastAsia="de-DE" w:bidi="de-DE"/>
        </w:rPr>
        <w:t xml:space="preserve">: </w:t>
      </w:r>
      <w:r w:rsidRPr="00A0339A">
        <w:rPr>
          <w:lang w:eastAsia="de-DE" w:bidi="de-DE"/>
        </w:rPr>
        <w:t xml:space="preserve">Oft </w:t>
      </w:r>
    </w:p>
    <w:p w14:paraId="10607045" w14:textId="3387D28C" w:rsidR="00A0339A" w:rsidRPr="00A0339A" w:rsidRDefault="00A0339A" w:rsidP="00A0339A">
      <w:pPr>
        <w:pStyle w:val="NoSpacing"/>
        <w:rPr>
          <w:lang w:eastAsia="de-DE" w:bidi="de-DE"/>
        </w:rPr>
      </w:pPr>
      <w:r w:rsidRPr="00A0339A">
        <w:rPr>
          <w:lang w:eastAsia="de-DE" w:bidi="de-DE"/>
        </w:rPr>
        <w:t>3</w:t>
      </w:r>
      <w:r>
        <w:rPr>
          <w:lang w:eastAsia="de-DE" w:bidi="de-DE"/>
        </w:rPr>
        <w:t xml:space="preserve">: </w:t>
      </w:r>
      <w:r w:rsidRPr="00A0339A">
        <w:rPr>
          <w:lang w:eastAsia="de-DE" w:bidi="de-DE"/>
        </w:rPr>
        <w:t xml:space="preserve">Gelegentlich </w:t>
      </w:r>
    </w:p>
    <w:p w14:paraId="5EBFCB79" w14:textId="2B16E131" w:rsidR="00A0339A" w:rsidRPr="00A0339A" w:rsidRDefault="00A0339A" w:rsidP="00A0339A">
      <w:pPr>
        <w:pStyle w:val="NoSpacing"/>
        <w:rPr>
          <w:lang w:eastAsia="de-DE" w:bidi="de-DE"/>
        </w:rPr>
      </w:pPr>
      <w:r w:rsidRPr="00A0339A">
        <w:rPr>
          <w:lang w:eastAsia="de-DE" w:bidi="de-DE"/>
        </w:rPr>
        <w:t>4</w:t>
      </w:r>
      <w:r>
        <w:rPr>
          <w:lang w:eastAsia="de-DE" w:bidi="de-DE"/>
        </w:rPr>
        <w:t xml:space="preserve">: </w:t>
      </w:r>
      <w:r w:rsidRPr="00A0339A">
        <w:rPr>
          <w:lang w:eastAsia="de-DE" w:bidi="de-DE"/>
        </w:rPr>
        <w:t xml:space="preserve">Selten </w:t>
      </w:r>
    </w:p>
    <w:p w14:paraId="48AB3561" w14:textId="12712F60" w:rsidR="00A0339A" w:rsidRDefault="00A0339A" w:rsidP="00A0339A">
      <w:pPr>
        <w:pStyle w:val="NoSpacing"/>
        <w:rPr>
          <w:lang w:eastAsia="de-DE" w:bidi="de-DE"/>
        </w:rPr>
      </w:pPr>
      <w:r w:rsidRPr="00A0339A">
        <w:rPr>
          <w:lang w:eastAsia="de-DE" w:bidi="de-DE"/>
        </w:rPr>
        <w:t>5</w:t>
      </w:r>
      <w:r>
        <w:rPr>
          <w:lang w:eastAsia="de-DE" w:bidi="de-DE"/>
        </w:rPr>
        <w:t xml:space="preserve">: </w:t>
      </w:r>
      <w:r w:rsidRPr="00A0339A">
        <w:rPr>
          <w:lang w:eastAsia="de-DE" w:bidi="de-DE"/>
        </w:rPr>
        <w:t>Nie</w:t>
      </w:r>
    </w:p>
    <w:p w14:paraId="13C93EC0" w14:textId="77777777" w:rsidR="00A0339A" w:rsidRDefault="00A0339A" w:rsidP="00A0339A">
      <w:pPr>
        <w:pStyle w:val="NoSpacing"/>
        <w:rPr>
          <w:lang w:eastAsia="de-DE" w:bidi="de-DE"/>
        </w:rPr>
      </w:pPr>
    </w:p>
    <w:p w14:paraId="7B6AA508" w14:textId="27425BF8" w:rsidR="00A0339A" w:rsidRPr="00814980" w:rsidRDefault="00A0339A" w:rsidP="00814980">
      <w:pPr>
        <w:pStyle w:val="NoSpacing"/>
        <w:rPr>
          <w:b/>
          <w:bCs/>
          <w:lang w:eastAsia="de-DE" w:bidi="de-DE"/>
        </w:rPr>
      </w:pPr>
      <w:r w:rsidRPr="00814980">
        <w:rPr>
          <w:b/>
          <w:bCs/>
          <w:lang w:eastAsia="de-DE" w:bidi="de-DE"/>
        </w:rPr>
        <w:t>D</w:t>
      </w:r>
      <w:r w:rsidR="00C73F29">
        <w:rPr>
          <w:b/>
          <w:bCs/>
          <w:lang w:eastAsia="de-DE" w:bidi="de-DE"/>
        </w:rPr>
        <w:t>0</w:t>
      </w:r>
      <w:r w:rsidRPr="00814980">
        <w:rPr>
          <w:b/>
          <w:bCs/>
          <w:lang w:eastAsia="de-DE" w:bidi="de-DE"/>
        </w:rPr>
        <w:t>2. Stimmen Sie diesen beiden Aussagen zu?</w:t>
      </w:r>
    </w:p>
    <w:p w14:paraId="5E06F1AB" w14:textId="77777777" w:rsidR="00814980" w:rsidRPr="00814980" w:rsidRDefault="00814980" w:rsidP="00814980">
      <w:pPr>
        <w:pStyle w:val="NoSpacing"/>
        <w:rPr>
          <w:lang w:eastAsia="de-DE" w:bidi="de-DE"/>
        </w:rPr>
      </w:pPr>
    </w:p>
    <w:p w14:paraId="3C48381F" w14:textId="0356C399" w:rsidR="00A0339A" w:rsidRPr="00A0339A" w:rsidRDefault="00A0339A" w:rsidP="00A0339A">
      <w:pPr>
        <w:pStyle w:val="NoSpacing"/>
        <w:rPr>
          <w:lang w:eastAsia="de-DE" w:bidi="de-DE"/>
        </w:rPr>
      </w:pPr>
      <w:r w:rsidRPr="00A0339A">
        <w:rPr>
          <w:lang w:eastAsia="de-DE" w:bidi="de-DE"/>
        </w:rPr>
        <w:t>D</w:t>
      </w:r>
      <w:r w:rsidR="00C73F29">
        <w:rPr>
          <w:lang w:eastAsia="de-DE" w:bidi="de-DE"/>
        </w:rPr>
        <w:t>0</w:t>
      </w:r>
      <w:r w:rsidRPr="00A0339A">
        <w:rPr>
          <w:lang w:eastAsia="de-DE" w:bidi="de-DE"/>
        </w:rPr>
        <w:t>2</w:t>
      </w:r>
      <w:r w:rsidR="00C73F29">
        <w:rPr>
          <w:lang w:eastAsia="de-DE" w:bidi="de-DE"/>
        </w:rPr>
        <w:t>a</w:t>
      </w:r>
      <w:r w:rsidR="00D67911">
        <w:rPr>
          <w:lang w:eastAsia="de-DE" w:bidi="de-DE"/>
        </w:rPr>
        <w:t xml:space="preserve">: </w:t>
      </w:r>
      <w:r w:rsidRPr="00A0339A">
        <w:rPr>
          <w:lang w:eastAsia="de-DE" w:bidi="de-DE"/>
        </w:rPr>
        <w:t>Die Gruppe der asiatisch-gelesenen Menschen in Deutschland ist im Vergleich zu anderen Personengruppen besser integriert und erfolgreich.</w:t>
      </w:r>
    </w:p>
    <w:p w14:paraId="399DCEA2" w14:textId="4F8265EC" w:rsidR="00A0339A" w:rsidRPr="00A0339A" w:rsidRDefault="00A0339A" w:rsidP="00A0339A">
      <w:pPr>
        <w:pStyle w:val="NoSpacing"/>
        <w:rPr>
          <w:lang w:eastAsia="de-DE" w:bidi="de-DE"/>
        </w:rPr>
      </w:pPr>
      <w:r w:rsidRPr="00A0339A">
        <w:rPr>
          <w:lang w:eastAsia="de-DE" w:bidi="de-DE"/>
        </w:rPr>
        <w:t>D</w:t>
      </w:r>
      <w:r w:rsidR="00C73F29">
        <w:rPr>
          <w:lang w:eastAsia="de-DE" w:bidi="de-DE"/>
        </w:rPr>
        <w:t>0</w:t>
      </w:r>
      <w:r w:rsidRPr="00A0339A">
        <w:rPr>
          <w:lang w:eastAsia="de-DE" w:bidi="de-DE"/>
        </w:rPr>
        <w:t>2</w:t>
      </w:r>
      <w:r w:rsidR="00C73F29">
        <w:rPr>
          <w:lang w:eastAsia="de-DE" w:bidi="de-DE"/>
        </w:rPr>
        <w:t>b</w:t>
      </w:r>
      <w:r w:rsidR="00D67911">
        <w:rPr>
          <w:lang w:eastAsia="de-DE" w:bidi="de-DE"/>
        </w:rPr>
        <w:t xml:space="preserve">: </w:t>
      </w:r>
      <w:r w:rsidRPr="00A0339A">
        <w:rPr>
          <w:lang w:eastAsia="de-DE" w:bidi="de-DE"/>
        </w:rPr>
        <w:t>Ich bin stolz darauf, wie gut asiatische Menschen in Deutschland integriert sind.</w:t>
      </w:r>
    </w:p>
    <w:p w14:paraId="016DC885" w14:textId="454A2708" w:rsidR="00A0339A" w:rsidRPr="00A0339A" w:rsidRDefault="00A0339A" w:rsidP="00A0339A">
      <w:pPr>
        <w:pStyle w:val="NoSpacing"/>
        <w:rPr>
          <w:lang w:eastAsia="de-DE" w:bidi="de-DE"/>
        </w:rPr>
      </w:pPr>
    </w:p>
    <w:p w14:paraId="50FCD872" w14:textId="77777777" w:rsidR="00814980" w:rsidRDefault="00814980" w:rsidP="00814980">
      <w:pPr>
        <w:pStyle w:val="NoSpacing"/>
        <w:rPr>
          <w:lang w:eastAsia="de-DE" w:bidi="de-DE"/>
        </w:rPr>
      </w:pPr>
      <w:r>
        <w:rPr>
          <w:lang w:eastAsia="de-DE" w:bidi="de-DE"/>
        </w:rPr>
        <w:t>Auswahlmöglichkeiten //exklusiv</w:t>
      </w:r>
    </w:p>
    <w:p w14:paraId="57C9974C" w14:textId="6E6A9AB5" w:rsidR="00814980" w:rsidRPr="00814980" w:rsidRDefault="00814980" w:rsidP="00814980">
      <w:pPr>
        <w:pStyle w:val="NoSpacing"/>
        <w:rPr>
          <w:lang w:eastAsia="de-DE" w:bidi="de-DE"/>
        </w:rPr>
      </w:pPr>
      <w:r w:rsidRPr="00814980">
        <w:rPr>
          <w:lang w:eastAsia="de-DE" w:bidi="de-DE"/>
        </w:rPr>
        <w:t>1</w:t>
      </w:r>
      <w:r>
        <w:rPr>
          <w:lang w:eastAsia="de-DE" w:bidi="de-DE"/>
        </w:rPr>
        <w:t xml:space="preserve">: </w:t>
      </w:r>
      <w:r w:rsidRPr="00814980">
        <w:rPr>
          <w:lang w:eastAsia="de-DE" w:bidi="de-DE"/>
        </w:rPr>
        <w:t>Stimme überhaupt nicht zu</w:t>
      </w:r>
      <w:r w:rsidRPr="00814980">
        <w:rPr>
          <w:lang w:eastAsia="de-DE" w:bidi="de-DE"/>
        </w:rPr>
        <w:br/>
        <w:t>2</w:t>
      </w:r>
      <w:r>
        <w:rPr>
          <w:lang w:eastAsia="de-DE" w:bidi="de-DE"/>
        </w:rPr>
        <w:t xml:space="preserve">: </w:t>
      </w:r>
      <w:r w:rsidRPr="00814980">
        <w:rPr>
          <w:lang w:eastAsia="de-DE" w:bidi="de-DE"/>
        </w:rPr>
        <w:t>Stimme eher nicht zu</w:t>
      </w:r>
      <w:r w:rsidRPr="00814980">
        <w:rPr>
          <w:lang w:eastAsia="de-DE" w:bidi="de-DE"/>
        </w:rPr>
        <w:br/>
        <w:t>3</w:t>
      </w:r>
      <w:r>
        <w:rPr>
          <w:lang w:eastAsia="de-DE" w:bidi="de-DE"/>
        </w:rPr>
        <w:t xml:space="preserve">: </w:t>
      </w:r>
      <w:r w:rsidRPr="00814980">
        <w:rPr>
          <w:lang w:eastAsia="de-DE" w:bidi="de-DE"/>
        </w:rPr>
        <w:t>Stimme teils zu / teils nicht zu</w:t>
      </w:r>
      <w:r w:rsidRPr="00814980">
        <w:rPr>
          <w:lang w:eastAsia="de-DE" w:bidi="de-DE"/>
        </w:rPr>
        <w:br/>
        <w:t>4</w:t>
      </w:r>
      <w:r>
        <w:rPr>
          <w:lang w:eastAsia="de-DE" w:bidi="de-DE"/>
        </w:rPr>
        <w:t xml:space="preserve">: </w:t>
      </w:r>
      <w:r w:rsidRPr="00814980">
        <w:rPr>
          <w:lang w:eastAsia="de-DE" w:bidi="de-DE"/>
        </w:rPr>
        <w:t>Stimme eher zu</w:t>
      </w:r>
      <w:r w:rsidRPr="00814980">
        <w:rPr>
          <w:lang w:eastAsia="de-DE" w:bidi="de-DE"/>
        </w:rPr>
        <w:br/>
        <w:t>5</w:t>
      </w:r>
      <w:r>
        <w:rPr>
          <w:lang w:eastAsia="de-DE" w:bidi="de-DE"/>
        </w:rPr>
        <w:t xml:space="preserve">: </w:t>
      </w:r>
      <w:r w:rsidRPr="00814980">
        <w:rPr>
          <w:lang w:eastAsia="de-DE" w:bidi="de-DE"/>
        </w:rPr>
        <w:t xml:space="preserve">Stimme voll und ganz zu </w:t>
      </w:r>
    </w:p>
    <w:p w14:paraId="6BBE2808" w14:textId="1A1119AB" w:rsidR="00814980" w:rsidRPr="00814980" w:rsidRDefault="00814980" w:rsidP="00814980">
      <w:pPr>
        <w:pStyle w:val="NoSpacing"/>
        <w:rPr>
          <w:lang w:eastAsia="de-DE" w:bidi="de-DE"/>
        </w:rPr>
      </w:pPr>
      <w:r w:rsidRPr="00814980">
        <w:rPr>
          <w:lang w:eastAsia="de-DE" w:bidi="de-DE"/>
        </w:rPr>
        <w:t>98</w:t>
      </w:r>
      <w:r>
        <w:rPr>
          <w:lang w:eastAsia="de-DE" w:bidi="de-DE"/>
        </w:rPr>
        <w:t xml:space="preserve">: </w:t>
      </w:r>
      <w:r w:rsidRPr="00814980">
        <w:rPr>
          <w:lang w:eastAsia="de-DE" w:bidi="de-DE"/>
        </w:rPr>
        <w:t>Weiß nicht</w:t>
      </w:r>
    </w:p>
    <w:p w14:paraId="790ED1C6" w14:textId="30CC034F" w:rsidR="00814980" w:rsidRDefault="00814980" w:rsidP="001F3895">
      <w:pPr>
        <w:pStyle w:val="NoSpacing"/>
        <w:rPr>
          <w:lang w:eastAsia="de-DE" w:bidi="de-DE"/>
        </w:rPr>
      </w:pPr>
      <w:r w:rsidRPr="00814980">
        <w:rPr>
          <w:lang w:eastAsia="de-DE" w:bidi="de-DE"/>
        </w:rPr>
        <w:t>99</w:t>
      </w:r>
      <w:r>
        <w:rPr>
          <w:lang w:eastAsia="de-DE" w:bidi="de-DE"/>
        </w:rPr>
        <w:t xml:space="preserve">: </w:t>
      </w:r>
      <w:r w:rsidRPr="00814980">
        <w:rPr>
          <w:lang w:eastAsia="de-DE" w:bidi="de-DE"/>
        </w:rPr>
        <w:t>Keine Angabe</w:t>
      </w:r>
    </w:p>
    <w:p w14:paraId="2187BBC9" w14:textId="77777777" w:rsidR="00814980" w:rsidRDefault="00814980" w:rsidP="00814980">
      <w:pPr>
        <w:pStyle w:val="NoSpacing"/>
        <w:rPr>
          <w:lang w:eastAsia="de-DE" w:bidi="de-DE"/>
        </w:rPr>
      </w:pPr>
    </w:p>
    <w:p w14:paraId="6837BC5C" w14:textId="7C716FAC" w:rsidR="00814980" w:rsidRPr="00814980" w:rsidRDefault="00814980" w:rsidP="00814980">
      <w:pPr>
        <w:pStyle w:val="NoSpacing"/>
        <w:rPr>
          <w:b/>
          <w:bCs/>
          <w:lang w:eastAsia="de-DE" w:bidi="de-DE"/>
        </w:rPr>
      </w:pPr>
      <w:r w:rsidRPr="00814980">
        <w:rPr>
          <w:b/>
          <w:bCs/>
          <w:lang w:eastAsia="de-DE" w:bidi="de-DE"/>
        </w:rPr>
        <w:t>D</w:t>
      </w:r>
      <w:r w:rsidR="00C502D9">
        <w:rPr>
          <w:b/>
          <w:bCs/>
          <w:lang w:eastAsia="de-DE" w:bidi="de-DE"/>
        </w:rPr>
        <w:t>0</w:t>
      </w:r>
      <w:r w:rsidRPr="00814980">
        <w:rPr>
          <w:b/>
          <w:bCs/>
          <w:lang w:eastAsia="de-DE" w:bidi="de-DE"/>
        </w:rPr>
        <w:t>3. Haben Sie in Ihrem Alltag bereits folgende Erfahrungen gemacht? Wählen Sie eine der vier Antwortmöglichkeiten bei den folgenden Fragen.</w:t>
      </w:r>
    </w:p>
    <w:p w14:paraId="51273C9B" w14:textId="77777777" w:rsidR="00814980" w:rsidRDefault="00814980" w:rsidP="00814980">
      <w:pPr>
        <w:pStyle w:val="NoSpacing"/>
        <w:rPr>
          <w:lang w:eastAsia="de-DE" w:bidi="de-DE"/>
        </w:rPr>
      </w:pPr>
    </w:p>
    <w:p w14:paraId="3D0371A8" w14:textId="6E455BA3" w:rsidR="00814980" w:rsidRPr="00814980" w:rsidRDefault="00814980" w:rsidP="00814980">
      <w:pPr>
        <w:pStyle w:val="NoSpacing"/>
        <w:rPr>
          <w:lang w:eastAsia="de-DE" w:bidi="de-DE"/>
        </w:rPr>
      </w:pPr>
      <w:r w:rsidRPr="00814980">
        <w:rPr>
          <w:lang w:eastAsia="de-DE" w:bidi="de-DE"/>
        </w:rPr>
        <w:t>D</w:t>
      </w:r>
      <w:r w:rsidR="00C502D9">
        <w:rPr>
          <w:lang w:eastAsia="de-DE" w:bidi="de-DE"/>
        </w:rPr>
        <w:t>0</w:t>
      </w:r>
      <w:r w:rsidRPr="00814980">
        <w:rPr>
          <w:lang w:eastAsia="de-DE" w:bidi="de-DE"/>
        </w:rPr>
        <w:t>3</w:t>
      </w:r>
      <w:r w:rsidR="00C502D9">
        <w:rPr>
          <w:lang w:eastAsia="de-DE" w:bidi="de-DE"/>
        </w:rPr>
        <w:t>a</w:t>
      </w:r>
      <w:r>
        <w:rPr>
          <w:lang w:eastAsia="de-DE" w:bidi="de-DE"/>
        </w:rPr>
        <w:t xml:space="preserve">: </w:t>
      </w:r>
      <w:r w:rsidRPr="00814980">
        <w:rPr>
          <w:lang w:eastAsia="de-DE" w:bidi="de-DE"/>
        </w:rPr>
        <w:t>Werden Sie aufgrund Ihrer Herkunft weniger freundlich/höflich behandelt?</w:t>
      </w:r>
    </w:p>
    <w:p w14:paraId="482BFF7D" w14:textId="2DFD2525" w:rsidR="00814980" w:rsidRPr="00814980" w:rsidRDefault="00814980" w:rsidP="00814980">
      <w:pPr>
        <w:pStyle w:val="NoSpacing"/>
        <w:rPr>
          <w:lang w:eastAsia="de-DE" w:bidi="de-DE"/>
        </w:rPr>
      </w:pPr>
      <w:r w:rsidRPr="00814980">
        <w:rPr>
          <w:lang w:eastAsia="de-DE" w:bidi="de-DE"/>
        </w:rPr>
        <w:t>D</w:t>
      </w:r>
      <w:r w:rsidR="00C502D9">
        <w:rPr>
          <w:lang w:eastAsia="de-DE" w:bidi="de-DE"/>
        </w:rPr>
        <w:t>0</w:t>
      </w:r>
      <w:r w:rsidRPr="00814980">
        <w:rPr>
          <w:lang w:eastAsia="de-DE" w:bidi="de-DE"/>
        </w:rPr>
        <w:t>3</w:t>
      </w:r>
      <w:r w:rsidR="00C502D9">
        <w:rPr>
          <w:lang w:eastAsia="de-DE" w:bidi="de-DE"/>
        </w:rPr>
        <w:t>b</w:t>
      </w:r>
      <w:r>
        <w:rPr>
          <w:lang w:eastAsia="de-DE" w:bidi="de-DE"/>
        </w:rPr>
        <w:t xml:space="preserve">: </w:t>
      </w:r>
      <w:r w:rsidRPr="00814980">
        <w:rPr>
          <w:lang w:eastAsia="de-DE" w:bidi="de-DE"/>
        </w:rPr>
        <w:t>Werden Sie aufgrund Ihrer Herkunft weniger respektvoll behandelt?</w:t>
      </w:r>
    </w:p>
    <w:p w14:paraId="5AF546DC" w14:textId="0FEEBCC3" w:rsidR="00814980" w:rsidRPr="00814980" w:rsidRDefault="00814980" w:rsidP="00814980">
      <w:pPr>
        <w:pStyle w:val="NoSpacing"/>
        <w:rPr>
          <w:lang w:eastAsia="de-DE" w:bidi="de-DE"/>
        </w:rPr>
      </w:pPr>
      <w:r w:rsidRPr="00814980">
        <w:rPr>
          <w:lang w:eastAsia="de-DE" w:bidi="de-DE"/>
        </w:rPr>
        <w:t>D</w:t>
      </w:r>
      <w:r w:rsidR="00C502D9">
        <w:rPr>
          <w:lang w:eastAsia="de-DE" w:bidi="de-DE"/>
        </w:rPr>
        <w:t>0</w:t>
      </w:r>
      <w:r w:rsidRPr="00814980">
        <w:rPr>
          <w:lang w:eastAsia="de-DE" w:bidi="de-DE"/>
        </w:rPr>
        <w:t>3</w:t>
      </w:r>
      <w:r w:rsidR="00C502D9">
        <w:rPr>
          <w:lang w:eastAsia="de-DE" w:bidi="de-DE"/>
        </w:rPr>
        <w:t>c</w:t>
      </w:r>
      <w:r>
        <w:rPr>
          <w:lang w:eastAsia="de-DE" w:bidi="de-DE"/>
        </w:rPr>
        <w:t>:</w:t>
      </w:r>
      <w:r w:rsidRPr="00814980">
        <w:rPr>
          <w:lang w:eastAsia="de-DE" w:bidi="de-DE"/>
        </w:rPr>
        <w:t xml:space="preserve"> Haben Sie im Restaurant oder beim Einkaufen aufgrund Ihrer Herkunft einen schlechteren Service bekommen?</w:t>
      </w:r>
    </w:p>
    <w:p w14:paraId="0EAC47B5" w14:textId="64C8F338" w:rsidR="00814980" w:rsidRPr="00814980" w:rsidRDefault="00814980" w:rsidP="00814980">
      <w:pPr>
        <w:pStyle w:val="NoSpacing"/>
        <w:rPr>
          <w:lang w:eastAsia="de-DE" w:bidi="de-DE"/>
        </w:rPr>
      </w:pPr>
      <w:r w:rsidRPr="00814980">
        <w:rPr>
          <w:lang w:eastAsia="de-DE" w:bidi="de-DE"/>
        </w:rPr>
        <w:t>D</w:t>
      </w:r>
      <w:r w:rsidR="00C502D9">
        <w:rPr>
          <w:lang w:eastAsia="de-DE" w:bidi="de-DE"/>
        </w:rPr>
        <w:t>0</w:t>
      </w:r>
      <w:r w:rsidRPr="00814980">
        <w:rPr>
          <w:lang w:eastAsia="de-DE" w:bidi="de-DE"/>
        </w:rPr>
        <w:t>3</w:t>
      </w:r>
      <w:r w:rsidR="00C502D9">
        <w:rPr>
          <w:lang w:eastAsia="de-DE" w:bidi="de-DE"/>
        </w:rPr>
        <w:t>d</w:t>
      </w:r>
      <w:r>
        <w:rPr>
          <w:lang w:eastAsia="de-DE" w:bidi="de-DE"/>
        </w:rPr>
        <w:t>:</w:t>
      </w:r>
      <w:r w:rsidRPr="00814980">
        <w:rPr>
          <w:lang w:eastAsia="de-DE" w:bidi="de-DE"/>
        </w:rPr>
        <w:t xml:space="preserve"> Verhalten sich Leute, als seien Sie aufgrund Ihrer Herkunft weniger intelligent?</w:t>
      </w:r>
    </w:p>
    <w:p w14:paraId="02479FCF" w14:textId="2971657E" w:rsidR="00814980" w:rsidRPr="00814980" w:rsidRDefault="00814980" w:rsidP="00814980">
      <w:pPr>
        <w:pStyle w:val="NoSpacing"/>
        <w:rPr>
          <w:lang w:eastAsia="de-DE" w:bidi="de-DE"/>
        </w:rPr>
      </w:pPr>
      <w:r w:rsidRPr="00814980">
        <w:rPr>
          <w:lang w:eastAsia="de-DE" w:bidi="de-DE"/>
        </w:rPr>
        <w:t>D</w:t>
      </w:r>
      <w:r w:rsidR="00C502D9">
        <w:rPr>
          <w:lang w:eastAsia="de-DE" w:bidi="de-DE"/>
        </w:rPr>
        <w:t>0</w:t>
      </w:r>
      <w:r w:rsidRPr="00814980">
        <w:rPr>
          <w:lang w:eastAsia="de-DE" w:bidi="de-DE"/>
        </w:rPr>
        <w:t>3</w:t>
      </w:r>
      <w:r w:rsidR="00C502D9">
        <w:rPr>
          <w:lang w:eastAsia="de-DE" w:bidi="de-DE"/>
        </w:rPr>
        <w:t>e</w:t>
      </w:r>
      <w:r>
        <w:rPr>
          <w:lang w:eastAsia="de-DE" w:bidi="de-DE"/>
        </w:rPr>
        <w:t>:</w:t>
      </w:r>
      <w:r w:rsidRPr="00814980">
        <w:rPr>
          <w:lang w:eastAsia="de-DE" w:bidi="de-DE"/>
        </w:rPr>
        <w:t xml:space="preserve"> Verhalten sich Leute, als hätten Sie Angst vor Ihnen?</w:t>
      </w:r>
    </w:p>
    <w:p w14:paraId="10CA6C65" w14:textId="6F592A99" w:rsidR="00814980" w:rsidRPr="00814980" w:rsidRDefault="00814980" w:rsidP="00814980">
      <w:pPr>
        <w:pStyle w:val="NoSpacing"/>
        <w:rPr>
          <w:lang w:eastAsia="de-DE" w:bidi="de-DE"/>
        </w:rPr>
      </w:pPr>
      <w:r w:rsidRPr="00814980">
        <w:rPr>
          <w:lang w:eastAsia="de-DE" w:bidi="de-DE"/>
        </w:rPr>
        <w:t>D</w:t>
      </w:r>
      <w:r w:rsidR="00C502D9">
        <w:rPr>
          <w:lang w:eastAsia="de-DE" w:bidi="de-DE"/>
        </w:rPr>
        <w:t>0</w:t>
      </w:r>
      <w:r w:rsidRPr="00814980">
        <w:rPr>
          <w:lang w:eastAsia="de-DE" w:bidi="de-DE"/>
        </w:rPr>
        <w:t>3</w:t>
      </w:r>
      <w:r w:rsidR="00C502D9">
        <w:rPr>
          <w:lang w:eastAsia="de-DE" w:bidi="de-DE"/>
        </w:rPr>
        <w:t>f</w:t>
      </w:r>
      <w:r>
        <w:rPr>
          <w:lang w:eastAsia="de-DE" w:bidi="de-DE"/>
        </w:rPr>
        <w:t>:</w:t>
      </w:r>
      <w:r w:rsidRPr="00814980">
        <w:rPr>
          <w:lang w:eastAsia="de-DE" w:bidi="de-DE"/>
        </w:rPr>
        <w:t xml:space="preserve"> Verhalten sich Leute, als würden sie davon ausgehen, dass Sie unehrlich sind?</w:t>
      </w:r>
    </w:p>
    <w:p w14:paraId="40AD07E8" w14:textId="462694B9" w:rsidR="00814980" w:rsidRPr="00814980" w:rsidRDefault="00814980" w:rsidP="00814980">
      <w:pPr>
        <w:pStyle w:val="NoSpacing"/>
        <w:rPr>
          <w:lang w:eastAsia="de-DE" w:bidi="de-DE"/>
        </w:rPr>
      </w:pPr>
      <w:r w:rsidRPr="00814980">
        <w:rPr>
          <w:lang w:eastAsia="de-DE" w:bidi="de-DE"/>
        </w:rPr>
        <w:t>D</w:t>
      </w:r>
      <w:r w:rsidR="00C502D9">
        <w:rPr>
          <w:lang w:eastAsia="de-DE" w:bidi="de-DE"/>
        </w:rPr>
        <w:t>0</w:t>
      </w:r>
      <w:r w:rsidRPr="00814980">
        <w:rPr>
          <w:lang w:eastAsia="de-DE" w:bidi="de-DE"/>
        </w:rPr>
        <w:t>3</w:t>
      </w:r>
      <w:r w:rsidR="00C502D9">
        <w:rPr>
          <w:lang w:eastAsia="de-DE" w:bidi="de-DE"/>
        </w:rPr>
        <w:t>g</w:t>
      </w:r>
      <w:r>
        <w:rPr>
          <w:lang w:eastAsia="de-DE" w:bidi="de-DE"/>
        </w:rPr>
        <w:t>:</w:t>
      </w:r>
      <w:r w:rsidRPr="00814980">
        <w:rPr>
          <w:lang w:eastAsia="de-DE" w:bidi="de-DE"/>
        </w:rPr>
        <w:t xml:space="preserve"> Verhalten sich Leute, als würden Sie denken, dass Sie aufgrund Ihrer Herkunft weniger wert sind?</w:t>
      </w:r>
    </w:p>
    <w:p w14:paraId="49151603" w14:textId="156E8BC5" w:rsidR="00814980" w:rsidRPr="00814980" w:rsidRDefault="00814980" w:rsidP="00814980">
      <w:pPr>
        <w:pStyle w:val="NoSpacing"/>
        <w:rPr>
          <w:lang w:eastAsia="de-DE" w:bidi="de-DE"/>
        </w:rPr>
      </w:pPr>
      <w:r w:rsidRPr="00814980">
        <w:rPr>
          <w:lang w:eastAsia="de-DE" w:bidi="de-DE"/>
        </w:rPr>
        <w:t>D</w:t>
      </w:r>
      <w:r w:rsidR="00C502D9">
        <w:rPr>
          <w:lang w:eastAsia="de-DE" w:bidi="de-DE"/>
        </w:rPr>
        <w:t>0</w:t>
      </w:r>
      <w:r w:rsidRPr="00814980">
        <w:rPr>
          <w:lang w:eastAsia="de-DE" w:bidi="de-DE"/>
        </w:rPr>
        <w:t>3</w:t>
      </w:r>
      <w:r w:rsidR="00C502D9">
        <w:rPr>
          <w:lang w:eastAsia="de-DE" w:bidi="de-DE"/>
        </w:rPr>
        <w:t>h</w:t>
      </w:r>
      <w:r>
        <w:rPr>
          <w:lang w:eastAsia="de-DE" w:bidi="de-DE"/>
        </w:rPr>
        <w:t>:</w:t>
      </w:r>
      <w:r w:rsidRPr="00814980">
        <w:rPr>
          <w:lang w:eastAsia="de-DE" w:bidi="de-DE"/>
        </w:rPr>
        <w:t xml:space="preserve"> Werden Sie aufgrund Ihrer Herkunft beschimpft?</w:t>
      </w:r>
    </w:p>
    <w:p w14:paraId="48FA5CE9" w14:textId="45F36DB2" w:rsidR="00814980" w:rsidRPr="00814980" w:rsidRDefault="00814980" w:rsidP="00814980">
      <w:pPr>
        <w:pStyle w:val="NoSpacing"/>
        <w:rPr>
          <w:lang w:eastAsia="de-DE" w:bidi="de-DE"/>
        </w:rPr>
      </w:pPr>
      <w:r w:rsidRPr="00814980">
        <w:rPr>
          <w:lang w:eastAsia="de-DE" w:bidi="de-DE"/>
        </w:rPr>
        <w:t>D</w:t>
      </w:r>
      <w:r w:rsidR="00C502D9">
        <w:rPr>
          <w:lang w:eastAsia="de-DE" w:bidi="de-DE"/>
        </w:rPr>
        <w:t>0</w:t>
      </w:r>
      <w:r w:rsidRPr="00814980">
        <w:rPr>
          <w:lang w:eastAsia="de-DE" w:bidi="de-DE"/>
        </w:rPr>
        <w:t>3</w:t>
      </w:r>
      <w:r w:rsidR="00C502D9">
        <w:rPr>
          <w:lang w:eastAsia="de-DE" w:bidi="de-DE"/>
        </w:rPr>
        <w:t>i</w:t>
      </w:r>
      <w:r>
        <w:rPr>
          <w:lang w:eastAsia="de-DE" w:bidi="de-DE"/>
        </w:rPr>
        <w:t>:</w:t>
      </w:r>
      <w:r w:rsidRPr="00814980">
        <w:rPr>
          <w:lang w:eastAsia="de-DE" w:bidi="de-DE"/>
        </w:rPr>
        <w:t xml:space="preserve"> Werden Sie aufgrund Ihrer Herkunft bedroht und schikaniert?</w:t>
      </w:r>
    </w:p>
    <w:p w14:paraId="300B4FDC" w14:textId="77777777" w:rsidR="00814980" w:rsidRPr="00814980" w:rsidRDefault="00814980" w:rsidP="00814980">
      <w:pPr>
        <w:pStyle w:val="NoSpacing"/>
        <w:rPr>
          <w:lang w:eastAsia="de-DE" w:bidi="de-DE"/>
        </w:rPr>
      </w:pPr>
    </w:p>
    <w:p w14:paraId="3E6B1028" w14:textId="77777777" w:rsidR="00814980" w:rsidRDefault="00814980" w:rsidP="00814980">
      <w:pPr>
        <w:pStyle w:val="NoSpacing"/>
        <w:rPr>
          <w:lang w:eastAsia="de-DE" w:bidi="de-DE"/>
        </w:rPr>
      </w:pPr>
      <w:r>
        <w:rPr>
          <w:lang w:eastAsia="de-DE" w:bidi="de-DE"/>
        </w:rPr>
        <w:t>Auswahlmöglichkeiten //exklusiv</w:t>
      </w:r>
    </w:p>
    <w:p w14:paraId="3D555F76" w14:textId="4F55E4B5" w:rsidR="00814980" w:rsidRPr="00814980" w:rsidRDefault="007A6849" w:rsidP="00814980">
      <w:pPr>
        <w:pStyle w:val="NoSpacing"/>
        <w:rPr>
          <w:lang w:eastAsia="de-DE" w:bidi="de-DE"/>
        </w:rPr>
      </w:pPr>
      <w:r>
        <w:rPr>
          <w:lang w:eastAsia="de-DE" w:bidi="de-DE"/>
        </w:rPr>
        <w:t>1</w:t>
      </w:r>
      <w:r w:rsidR="00814980" w:rsidRPr="00814980">
        <w:rPr>
          <w:lang w:eastAsia="de-DE" w:bidi="de-DE"/>
        </w:rPr>
        <w:t>: Oft</w:t>
      </w:r>
    </w:p>
    <w:p w14:paraId="0F3C12AE" w14:textId="214BC781" w:rsidR="00814980" w:rsidRPr="00814980" w:rsidRDefault="00814980" w:rsidP="00814980">
      <w:pPr>
        <w:pStyle w:val="NoSpacing"/>
        <w:rPr>
          <w:lang w:eastAsia="de-DE" w:bidi="de-DE"/>
        </w:rPr>
      </w:pPr>
      <w:r w:rsidRPr="00814980">
        <w:rPr>
          <w:lang w:eastAsia="de-DE" w:bidi="de-DE"/>
        </w:rPr>
        <w:t>2</w:t>
      </w:r>
      <w:r>
        <w:rPr>
          <w:lang w:eastAsia="de-DE" w:bidi="de-DE"/>
        </w:rPr>
        <w:t xml:space="preserve">: </w:t>
      </w:r>
      <w:r w:rsidRPr="00814980">
        <w:rPr>
          <w:lang w:eastAsia="de-DE" w:bidi="de-DE"/>
        </w:rPr>
        <w:t>Gelegentlich</w:t>
      </w:r>
    </w:p>
    <w:p w14:paraId="0EA54467" w14:textId="417E648A" w:rsidR="00814980" w:rsidRPr="00814980" w:rsidRDefault="00814980" w:rsidP="00814980">
      <w:pPr>
        <w:pStyle w:val="NoSpacing"/>
        <w:rPr>
          <w:lang w:eastAsia="de-DE" w:bidi="de-DE"/>
        </w:rPr>
      </w:pPr>
      <w:r w:rsidRPr="00814980">
        <w:rPr>
          <w:lang w:eastAsia="de-DE" w:bidi="de-DE"/>
        </w:rPr>
        <w:t>3</w:t>
      </w:r>
      <w:r>
        <w:rPr>
          <w:lang w:eastAsia="de-DE" w:bidi="de-DE"/>
        </w:rPr>
        <w:t xml:space="preserve">: </w:t>
      </w:r>
      <w:r w:rsidRPr="00814980">
        <w:rPr>
          <w:lang w:eastAsia="de-DE" w:bidi="de-DE"/>
        </w:rPr>
        <w:t>Selten</w:t>
      </w:r>
    </w:p>
    <w:p w14:paraId="3AB06308" w14:textId="2609357D" w:rsidR="00814980" w:rsidRDefault="00814980" w:rsidP="00814980">
      <w:pPr>
        <w:pStyle w:val="NoSpacing"/>
        <w:rPr>
          <w:lang w:eastAsia="de-DE" w:bidi="de-DE"/>
        </w:rPr>
      </w:pPr>
      <w:r w:rsidRPr="00814980">
        <w:rPr>
          <w:lang w:eastAsia="de-DE" w:bidi="de-DE"/>
        </w:rPr>
        <w:t>4</w:t>
      </w:r>
      <w:r>
        <w:rPr>
          <w:lang w:eastAsia="de-DE" w:bidi="de-DE"/>
        </w:rPr>
        <w:t xml:space="preserve">: </w:t>
      </w:r>
      <w:r w:rsidRPr="00814980">
        <w:rPr>
          <w:lang w:eastAsia="de-DE" w:bidi="de-DE"/>
        </w:rPr>
        <w:t>Nie</w:t>
      </w:r>
    </w:p>
    <w:p w14:paraId="46C4D742" w14:textId="77777777" w:rsidR="00814980" w:rsidRDefault="00814980" w:rsidP="00814980">
      <w:pPr>
        <w:pStyle w:val="NoSpacing"/>
        <w:rPr>
          <w:lang w:eastAsia="de-DE" w:bidi="de-DE"/>
        </w:rPr>
      </w:pPr>
    </w:p>
    <w:p w14:paraId="5E4C5A9B" w14:textId="7A873A14" w:rsidR="00814980" w:rsidRPr="00814980" w:rsidRDefault="00814980" w:rsidP="00814980">
      <w:pPr>
        <w:pStyle w:val="NoSpacing"/>
        <w:rPr>
          <w:b/>
          <w:bCs/>
          <w:lang w:eastAsia="de-DE" w:bidi="de-DE"/>
        </w:rPr>
      </w:pPr>
      <w:r w:rsidRPr="00814980">
        <w:rPr>
          <w:b/>
          <w:bCs/>
          <w:lang w:eastAsia="de-DE" w:bidi="de-DE"/>
        </w:rPr>
        <w:lastRenderedPageBreak/>
        <w:t>D</w:t>
      </w:r>
      <w:r w:rsidR="001F3895">
        <w:rPr>
          <w:b/>
          <w:bCs/>
          <w:lang w:eastAsia="de-DE" w:bidi="de-DE"/>
        </w:rPr>
        <w:t>0</w:t>
      </w:r>
      <w:r w:rsidRPr="00814980">
        <w:rPr>
          <w:b/>
          <w:bCs/>
          <w:lang w:eastAsia="de-DE" w:bidi="de-DE"/>
        </w:rPr>
        <w:t>4. Manche Menschen erleben im Alltag Probleme wegen ihrer asiatischen Herkunft, während es bei anderen Menschen weniger Probleme gibt. Wie ist es bei Ihnen? Wie oft haben Sie in den letzten sechs Monaten folgende Dinge erlebt?</w:t>
      </w:r>
    </w:p>
    <w:p w14:paraId="7C822D02" w14:textId="77777777" w:rsidR="00814980" w:rsidRDefault="00814980" w:rsidP="00814980">
      <w:pPr>
        <w:pStyle w:val="NoSpacing"/>
        <w:rPr>
          <w:lang w:eastAsia="de-DE" w:bidi="de-DE"/>
        </w:rPr>
      </w:pPr>
    </w:p>
    <w:p w14:paraId="45941C39" w14:textId="5ECF7955" w:rsidR="00814980" w:rsidRPr="00814980" w:rsidRDefault="00814980" w:rsidP="00814980">
      <w:pPr>
        <w:pStyle w:val="NoSpacing"/>
        <w:rPr>
          <w:lang w:eastAsia="de-DE" w:bidi="de-DE"/>
        </w:rPr>
      </w:pPr>
      <w:r w:rsidRPr="00814980">
        <w:rPr>
          <w:lang w:eastAsia="de-DE" w:bidi="de-DE"/>
        </w:rPr>
        <w:t>D</w:t>
      </w:r>
      <w:r w:rsidR="001F3895">
        <w:rPr>
          <w:lang w:eastAsia="de-DE" w:bidi="de-DE"/>
        </w:rPr>
        <w:t>0</w:t>
      </w:r>
      <w:r w:rsidRPr="00814980">
        <w:rPr>
          <w:lang w:eastAsia="de-DE" w:bidi="de-DE"/>
        </w:rPr>
        <w:t>4</w:t>
      </w:r>
      <w:r w:rsidR="001F3895">
        <w:rPr>
          <w:lang w:eastAsia="de-DE" w:bidi="de-DE"/>
        </w:rPr>
        <w:t>a</w:t>
      </w:r>
      <w:r>
        <w:rPr>
          <w:lang w:eastAsia="de-DE" w:bidi="de-DE"/>
        </w:rPr>
        <w:t xml:space="preserve">: </w:t>
      </w:r>
      <w:r w:rsidRPr="00814980">
        <w:rPr>
          <w:lang w:eastAsia="de-DE" w:bidi="de-DE"/>
        </w:rPr>
        <w:t>Aufgrund meiner Herkunft haben andere angenommen, dass ich eine geringere Schulbildung habe.</w:t>
      </w:r>
    </w:p>
    <w:p w14:paraId="5E0B98C9" w14:textId="0160B2F4" w:rsidR="00814980" w:rsidRPr="00814980" w:rsidRDefault="00814980" w:rsidP="00814980">
      <w:pPr>
        <w:pStyle w:val="NoSpacing"/>
        <w:rPr>
          <w:lang w:eastAsia="de-DE" w:bidi="de-DE"/>
        </w:rPr>
      </w:pPr>
      <w:r w:rsidRPr="00814980">
        <w:rPr>
          <w:lang w:eastAsia="de-DE" w:bidi="de-DE"/>
        </w:rPr>
        <w:t>D</w:t>
      </w:r>
      <w:r w:rsidR="001F3895">
        <w:rPr>
          <w:lang w:eastAsia="de-DE" w:bidi="de-DE"/>
        </w:rPr>
        <w:t>0</w:t>
      </w:r>
      <w:r w:rsidRPr="00814980">
        <w:rPr>
          <w:lang w:eastAsia="de-DE" w:bidi="de-DE"/>
        </w:rPr>
        <w:t>4</w:t>
      </w:r>
      <w:r w:rsidR="001F3895">
        <w:rPr>
          <w:lang w:eastAsia="de-DE" w:bidi="de-DE"/>
        </w:rPr>
        <w:t>b</w:t>
      </w:r>
      <w:r>
        <w:rPr>
          <w:lang w:eastAsia="de-DE" w:bidi="de-DE"/>
        </w:rPr>
        <w:t xml:space="preserve">: </w:t>
      </w:r>
      <w:r w:rsidRPr="00814980">
        <w:rPr>
          <w:lang w:eastAsia="de-DE" w:bidi="de-DE"/>
        </w:rPr>
        <w:t>Mir ist aufgefallen, dass Menschen mit meiner ethnischen Herkunft in den Medien positiv dargestellt werden.</w:t>
      </w:r>
    </w:p>
    <w:p w14:paraId="7DF14E4D" w14:textId="0F165005" w:rsidR="00814980" w:rsidRPr="00814980" w:rsidRDefault="00814980" w:rsidP="00814980">
      <w:pPr>
        <w:pStyle w:val="NoSpacing"/>
        <w:rPr>
          <w:lang w:eastAsia="de-DE" w:bidi="de-DE"/>
        </w:rPr>
      </w:pPr>
      <w:r w:rsidRPr="00814980">
        <w:rPr>
          <w:lang w:eastAsia="de-DE" w:bidi="de-DE"/>
        </w:rPr>
        <w:t>D</w:t>
      </w:r>
      <w:r w:rsidR="001F3895">
        <w:rPr>
          <w:lang w:eastAsia="de-DE" w:bidi="de-DE"/>
        </w:rPr>
        <w:t>0</w:t>
      </w:r>
      <w:r w:rsidRPr="00814980">
        <w:rPr>
          <w:lang w:eastAsia="de-DE" w:bidi="de-DE"/>
        </w:rPr>
        <w:t>4</w:t>
      </w:r>
      <w:r w:rsidR="001F3895">
        <w:rPr>
          <w:lang w:eastAsia="de-DE" w:bidi="de-DE"/>
        </w:rPr>
        <w:t>c</w:t>
      </w:r>
      <w:r>
        <w:rPr>
          <w:lang w:eastAsia="de-DE" w:bidi="de-DE"/>
        </w:rPr>
        <w:t xml:space="preserve">: </w:t>
      </w:r>
      <w:r w:rsidRPr="00814980">
        <w:rPr>
          <w:lang w:eastAsia="de-DE" w:bidi="de-DE"/>
        </w:rPr>
        <w:t>Aufgrund meiner ethnischen Herkunft haben Leute es vermieden, in meiner Nähe auf der Straße zu laufen.</w:t>
      </w:r>
    </w:p>
    <w:p w14:paraId="2D55E6C5" w14:textId="3829C08F" w:rsidR="00814980" w:rsidRPr="00814980" w:rsidRDefault="00814980" w:rsidP="00814980">
      <w:pPr>
        <w:pStyle w:val="NoSpacing"/>
        <w:rPr>
          <w:lang w:eastAsia="de-DE" w:bidi="de-DE"/>
        </w:rPr>
      </w:pPr>
      <w:r w:rsidRPr="00814980">
        <w:rPr>
          <w:lang w:eastAsia="de-DE" w:bidi="de-DE"/>
        </w:rPr>
        <w:t>D</w:t>
      </w:r>
      <w:r w:rsidR="001F3895">
        <w:rPr>
          <w:lang w:eastAsia="de-DE" w:bidi="de-DE"/>
        </w:rPr>
        <w:t>0</w:t>
      </w:r>
      <w:r w:rsidRPr="00814980">
        <w:rPr>
          <w:lang w:eastAsia="de-DE" w:bidi="de-DE"/>
        </w:rPr>
        <w:t>4</w:t>
      </w:r>
      <w:r w:rsidR="001F3895">
        <w:rPr>
          <w:lang w:eastAsia="de-DE" w:bidi="de-DE"/>
        </w:rPr>
        <w:t>d</w:t>
      </w:r>
      <w:r>
        <w:rPr>
          <w:lang w:eastAsia="de-DE" w:bidi="de-DE"/>
        </w:rPr>
        <w:t xml:space="preserve">: </w:t>
      </w:r>
      <w:r w:rsidRPr="00814980">
        <w:rPr>
          <w:lang w:eastAsia="de-DE" w:bidi="de-DE"/>
        </w:rPr>
        <w:t>Jemand hat mich gebeten, dass ich ihm*ihr Wörter in meiner „wirklichen“ Muttersprache beibringe.</w:t>
      </w:r>
    </w:p>
    <w:p w14:paraId="5382E4B6" w14:textId="2DD7E43C" w:rsidR="00814980" w:rsidRPr="00814980" w:rsidRDefault="00814980" w:rsidP="00814980">
      <w:pPr>
        <w:pStyle w:val="NoSpacing"/>
        <w:rPr>
          <w:lang w:eastAsia="de-DE" w:bidi="de-DE"/>
        </w:rPr>
      </w:pPr>
      <w:r w:rsidRPr="00814980">
        <w:rPr>
          <w:lang w:eastAsia="de-DE" w:bidi="de-DE"/>
        </w:rPr>
        <w:t>D</w:t>
      </w:r>
      <w:r w:rsidR="001F3895">
        <w:rPr>
          <w:lang w:eastAsia="de-DE" w:bidi="de-DE"/>
        </w:rPr>
        <w:t>0</w:t>
      </w:r>
      <w:r w:rsidRPr="00814980">
        <w:rPr>
          <w:lang w:eastAsia="de-DE" w:bidi="de-DE"/>
        </w:rPr>
        <w:t>4</w:t>
      </w:r>
      <w:r w:rsidR="001F3895">
        <w:rPr>
          <w:lang w:eastAsia="de-DE" w:bidi="de-DE"/>
        </w:rPr>
        <w:t>e</w:t>
      </w:r>
      <w:r>
        <w:rPr>
          <w:lang w:eastAsia="de-DE" w:bidi="de-DE"/>
        </w:rPr>
        <w:t xml:space="preserve">: </w:t>
      </w:r>
      <w:r w:rsidRPr="00814980">
        <w:rPr>
          <w:lang w:eastAsia="de-DE" w:bidi="de-DE"/>
        </w:rPr>
        <w:t>Jemand hat mir gesagt, dass er*sie keine Hautfarben, sondern immer nur die Menschen dahinter sehen würde.</w:t>
      </w:r>
    </w:p>
    <w:p w14:paraId="55FB2CF7" w14:textId="2F7F0672" w:rsidR="00814980" w:rsidRPr="00814980" w:rsidRDefault="00814980" w:rsidP="00814980">
      <w:pPr>
        <w:pStyle w:val="NoSpacing"/>
        <w:rPr>
          <w:lang w:eastAsia="de-DE" w:bidi="de-DE"/>
        </w:rPr>
      </w:pPr>
      <w:r w:rsidRPr="00814980">
        <w:rPr>
          <w:lang w:eastAsia="de-DE" w:bidi="de-DE"/>
        </w:rPr>
        <w:t>D4</w:t>
      </w:r>
      <w:r w:rsidR="001F3895">
        <w:rPr>
          <w:lang w:eastAsia="de-DE" w:bidi="de-DE"/>
        </w:rPr>
        <w:t>f</w:t>
      </w:r>
      <w:r>
        <w:rPr>
          <w:lang w:eastAsia="de-DE" w:bidi="de-DE"/>
        </w:rPr>
        <w:t xml:space="preserve">: </w:t>
      </w:r>
      <w:r w:rsidRPr="00814980">
        <w:rPr>
          <w:lang w:eastAsia="de-DE" w:bidi="de-DE"/>
        </w:rPr>
        <w:t>Jemand wollte mir nicht glauben, dass ich in Deutschland geboren bin.</w:t>
      </w:r>
    </w:p>
    <w:p w14:paraId="40E60986" w14:textId="323CDA74" w:rsidR="00814980" w:rsidRPr="00A0339A" w:rsidRDefault="00814980" w:rsidP="00814980">
      <w:pPr>
        <w:pStyle w:val="NoSpacing"/>
        <w:rPr>
          <w:lang w:eastAsia="de-DE" w:bidi="de-DE"/>
        </w:rPr>
      </w:pPr>
    </w:p>
    <w:p w14:paraId="36C88DBA" w14:textId="77777777" w:rsidR="00814980" w:rsidRDefault="00814980" w:rsidP="00814980">
      <w:pPr>
        <w:pStyle w:val="NoSpacing"/>
        <w:rPr>
          <w:lang w:eastAsia="de-DE" w:bidi="de-DE"/>
        </w:rPr>
      </w:pPr>
      <w:r>
        <w:rPr>
          <w:lang w:eastAsia="de-DE" w:bidi="de-DE"/>
        </w:rPr>
        <w:t>Auswahlmöglichkeiten //exklusiv</w:t>
      </w:r>
    </w:p>
    <w:p w14:paraId="48870798" w14:textId="63F0CEBB" w:rsidR="00814980" w:rsidRPr="00814980" w:rsidRDefault="00814980" w:rsidP="00814980">
      <w:pPr>
        <w:pStyle w:val="NoSpacing"/>
        <w:rPr>
          <w:lang w:eastAsia="de-DE" w:bidi="de-DE"/>
        </w:rPr>
      </w:pPr>
      <w:r w:rsidRPr="00814980">
        <w:rPr>
          <w:lang w:eastAsia="de-DE" w:bidi="de-DE"/>
        </w:rPr>
        <w:t>0</w:t>
      </w:r>
      <w:r>
        <w:rPr>
          <w:lang w:eastAsia="de-DE" w:bidi="de-DE"/>
        </w:rPr>
        <w:t xml:space="preserve">: </w:t>
      </w:r>
      <w:r w:rsidRPr="00814980">
        <w:rPr>
          <w:lang w:eastAsia="de-DE" w:bidi="de-DE"/>
        </w:rPr>
        <w:t>Ihnen ist dies gar nicht passiert</w:t>
      </w:r>
    </w:p>
    <w:p w14:paraId="7F3B3605" w14:textId="5DBC0963" w:rsidR="00814980" w:rsidRPr="00814980" w:rsidRDefault="00814980" w:rsidP="00814980">
      <w:pPr>
        <w:pStyle w:val="NoSpacing"/>
        <w:rPr>
          <w:lang w:eastAsia="de-DE" w:bidi="de-DE"/>
        </w:rPr>
      </w:pPr>
      <w:r w:rsidRPr="00814980">
        <w:rPr>
          <w:lang w:eastAsia="de-DE" w:bidi="de-DE"/>
        </w:rPr>
        <w:t>1</w:t>
      </w:r>
      <w:r>
        <w:rPr>
          <w:lang w:eastAsia="de-DE" w:bidi="de-DE"/>
        </w:rPr>
        <w:t xml:space="preserve">: </w:t>
      </w:r>
      <w:r w:rsidRPr="00814980">
        <w:rPr>
          <w:lang w:eastAsia="de-DE" w:bidi="de-DE"/>
        </w:rPr>
        <w:t>Ihnen ist dies 1-3 Mal passiert</w:t>
      </w:r>
    </w:p>
    <w:p w14:paraId="1D945BEC" w14:textId="447BE1D2" w:rsidR="00814980" w:rsidRPr="00814980" w:rsidRDefault="00814980" w:rsidP="00814980">
      <w:pPr>
        <w:pStyle w:val="NoSpacing"/>
        <w:rPr>
          <w:lang w:eastAsia="de-DE" w:bidi="de-DE"/>
        </w:rPr>
      </w:pPr>
      <w:r w:rsidRPr="00814980">
        <w:rPr>
          <w:lang w:eastAsia="de-DE" w:bidi="de-DE"/>
        </w:rPr>
        <w:t>2</w:t>
      </w:r>
      <w:r>
        <w:rPr>
          <w:lang w:eastAsia="de-DE" w:bidi="de-DE"/>
        </w:rPr>
        <w:t xml:space="preserve">: </w:t>
      </w:r>
      <w:r w:rsidRPr="00814980">
        <w:rPr>
          <w:lang w:eastAsia="de-DE" w:bidi="de-DE"/>
        </w:rPr>
        <w:t>Ihnen ist dies 4-6 Mal passiert</w:t>
      </w:r>
    </w:p>
    <w:p w14:paraId="5F973B2F" w14:textId="3DC1BBAC" w:rsidR="00814980" w:rsidRPr="00814980" w:rsidRDefault="00814980" w:rsidP="00814980">
      <w:pPr>
        <w:pStyle w:val="NoSpacing"/>
        <w:rPr>
          <w:lang w:eastAsia="de-DE" w:bidi="de-DE"/>
        </w:rPr>
      </w:pPr>
      <w:r w:rsidRPr="00814980">
        <w:rPr>
          <w:lang w:eastAsia="de-DE" w:bidi="de-DE"/>
        </w:rPr>
        <w:t>3</w:t>
      </w:r>
      <w:r>
        <w:rPr>
          <w:lang w:eastAsia="de-DE" w:bidi="de-DE"/>
        </w:rPr>
        <w:t xml:space="preserve">: </w:t>
      </w:r>
      <w:r w:rsidRPr="00814980">
        <w:rPr>
          <w:lang w:eastAsia="de-DE" w:bidi="de-DE"/>
        </w:rPr>
        <w:t>Ihnen ist dies 7-9 Mal passiert</w:t>
      </w:r>
    </w:p>
    <w:p w14:paraId="47C65ABB" w14:textId="2FE0BB73" w:rsidR="00814980" w:rsidRPr="00814980" w:rsidRDefault="00814980" w:rsidP="00814980">
      <w:pPr>
        <w:pStyle w:val="NoSpacing"/>
        <w:rPr>
          <w:lang w:eastAsia="de-DE" w:bidi="de-DE"/>
        </w:rPr>
      </w:pPr>
      <w:r w:rsidRPr="00814980">
        <w:rPr>
          <w:lang w:eastAsia="de-DE" w:bidi="de-DE"/>
        </w:rPr>
        <w:t>4</w:t>
      </w:r>
      <w:r>
        <w:rPr>
          <w:lang w:eastAsia="de-DE" w:bidi="de-DE"/>
        </w:rPr>
        <w:t xml:space="preserve">: </w:t>
      </w:r>
      <w:r w:rsidRPr="00814980">
        <w:rPr>
          <w:lang w:eastAsia="de-DE" w:bidi="de-DE"/>
        </w:rPr>
        <w:t>Ihnen ist dies 10 Mal und mehr passiert</w:t>
      </w:r>
    </w:p>
    <w:p w14:paraId="1F939DEA" w14:textId="60E792EA" w:rsidR="00814980" w:rsidRPr="00814980" w:rsidRDefault="00814980" w:rsidP="00814980">
      <w:pPr>
        <w:pStyle w:val="NoSpacing"/>
        <w:rPr>
          <w:lang w:eastAsia="de-DE" w:bidi="de-DE"/>
        </w:rPr>
      </w:pPr>
      <w:r w:rsidRPr="00814980">
        <w:rPr>
          <w:lang w:eastAsia="de-DE" w:bidi="de-DE"/>
        </w:rPr>
        <w:t>5</w:t>
      </w:r>
      <w:r>
        <w:rPr>
          <w:lang w:eastAsia="de-DE" w:bidi="de-DE"/>
        </w:rPr>
        <w:t xml:space="preserve">: </w:t>
      </w:r>
      <w:r w:rsidRPr="00814980">
        <w:rPr>
          <w:lang w:eastAsia="de-DE" w:bidi="de-DE"/>
        </w:rPr>
        <w:t>Trifft nicht zu</w:t>
      </w:r>
    </w:p>
    <w:p w14:paraId="712B87CD" w14:textId="77777777" w:rsidR="00A96141" w:rsidRDefault="00A96141" w:rsidP="005A5FEB">
      <w:pPr>
        <w:spacing w:after="0" w:line="276" w:lineRule="auto"/>
        <w:rPr>
          <w:lang w:eastAsia="de-DE" w:bidi="de-DE"/>
        </w:rPr>
      </w:pPr>
    </w:p>
    <w:p w14:paraId="1445EAFD" w14:textId="77777777" w:rsidR="00814980" w:rsidRDefault="00814980" w:rsidP="005A5FEB">
      <w:pPr>
        <w:spacing w:after="0" w:line="276" w:lineRule="auto"/>
        <w:rPr>
          <w:lang w:eastAsia="de-DE" w:bidi="de-DE"/>
        </w:rPr>
      </w:pPr>
    </w:p>
    <w:p w14:paraId="7A81DFC9" w14:textId="37270C9F" w:rsidR="00814980" w:rsidRPr="00814980" w:rsidRDefault="00814980" w:rsidP="00814980">
      <w:pPr>
        <w:rPr>
          <w:rFonts w:cstheme="minorHAnsi"/>
          <w:b/>
          <w:bCs/>
        </w:rPr>
      </w:pPr>
      <w:r w:rsidRPr="00814980">
        <w:rPr>
          <w:b/>
          <w:bCs/>
          <w:lang w:eastAsia="de-DE" w:bidi="de-DE"/>
        </w:rPr>
        <w:t>D</w:t>
      </w:r>
      <w:r w:rsidR="001F3895">
        <w:rPr>
          <w:b/>
          <w:bCs/>
          <w:lang w:eastAsia="de-DE" w:bidi="de-DE"/>
        </w:rPr>
        <w:t>0</w:t>
      </w:r>
      <w:r w:rsidRPr="00814980">
        <w:rPr>
          <w:b/>
          <w:bCs/>
          <w:lang w:eastAsia="de-DE" w:bidi="de-DE"/>
        </w:rPr>
        <w:t xml:space="preserve">5. </w:t>
      </w:r>
      <w:r w:rsidRPr="00814980">
        <w:rPr>
          <w:rFonts w:cstheme="minorHAnsi"/>
          <w:b/>
          <w:bCs/>
        </w:rPr>
        <w:t>An was denken Sie, wenn Sie den Begriff „anti-asiatischer Rassismus“ hören?</w:t>
      </w:r>
    </w:p>
    <w:p w14:paraId="1F03242C" w14:textId="5677FA7F" w:rsidR="00814980" w:rsidRDefault="00814980" w:rsidP="005A5FEB">
      <w:pPr>
        <w:spacing w:after="0" w:line="276" w:lineRule="auto"/>
        <w:rPr>
          <w:lang w:eastAsia="de-DE" w:bidi="de-DE"/>
        </w:rPr>
      </w:pPr>
      <w:r>
        <w:rPr>
          <w:lang w:eastAsia="de-DE" w:bidi="de-DE"/>
        </w:rPr>
        <w:t xml:space="preserve">// offene Angabe </w:t>
      </w:r>
    </w:p>
    <w:p w14:paraId="2F540B19" w14:textId="77777777" w:rsidR="00814980" w:rsidRDefault="00814980" w:rsidP="005A5FEB">
      <w:pPr>
        <w:spacing w:after="0" w:line="276" w:lineRule="auto"/>
        <w:rPr>
          <w:lang w:eastAsia="de-DE" w:bidi="de-DE"/>
        </w:rPr>
      </w:pPr>
    </w:p>
    <w:p w14:paraId="4D11B660" w14:textId="77777777" w:rsidR="00814980" w:rsidRPr="00B209F0" w:rsidRDefault="00814980" w:rsidP="005A5FEB">
      <w:pPr>
        <w:spacing w:after="0" w:line="276" w:lineRule="auto"/>
        <w:rPr>
          <w:lang w:eastAsia="de-DE" w:bidi="de-DE"/>
        </w:rPr>
      </w:pPr>
    </w:p>
    <w:p w14:paraId="302E63F6" w14:textId="701BF4FE" w:rsidR="00814980" w:rsidRPr="00814980" w:rsidRDefault="00814980" w:rsidP="00814980">
      <w:pPr>
        <w:pStyle w:val="NoSpacing"/>
        <w:rPr>
          <w:b/>
          <w:bCs/>
          <w:lang w:eastAsia="de-DE" w:bidi="de-DE"/>
        </w:rPr>
      </w:pPr>
      <w:r w:rsidRPr="00814980">
        <w:rPr>
          <w:b/>
          <w:bCs/>
          <w:lang w:eastAsia="de-DE" w:bidi="de-DE"/>
        </w:rPr>
        <w:t>D</w:t>
      </w:r>
      <w:r w:rsidR="001F3895">
        <w:rPr>
          <w:b/>
          <w:bCs/>
          <w:lang w:eastAsia="de-DE" w:bidi="de-DE"/>
        </w:rPr>
        <w:t>0</w:t>
      </w:r>
      <w:r w:rsidRPr="00814980">
        <w:rPr>
          <w:b/>
          <w:bCs/>
          <w:lang w:eastAsia="de-DE" w:bidi="de-DE"/>
        </w:rPr>
        <w:t>6. Wie sehr fühlen Sie sich selbst von anti-asiatischem Rassismus betroffen?</w:t>
      </w:r>
    </w:p>
    <w:p w14:paraId="42267D22" w14:textId="6AADE45B" w:rsidR="005A5FEB" w:rsidRDefault="00814980" w:rsidP="00814980">
      <w:pPr>
        <w:pStyle w:val="NoSpacing"/>
        <w:rPr>
          <w:lang w:eastAsia="de-DE" w:bidi="de-DE"/>
        </w:rPr>
      </w:pPr>
      <w:r>
        <w:rPr>
          <w:lang w:eastAsia="de-DE" w:bidi="de-DE"/>
        </w:rPr>
        <w:t xml:space="preserve">Hinweis: </w:t>
      </w:r>
      <w:r w:rsidRPr="00814980">
        <w:rPr>
          <w:lang w:eastAsia="de-DE" w:bidi="de-DE"/>
        </w:rPr>
        <w:t>Benutzen Sie dafür bitte eine Skala von 0 (Ich bin überhaupt nicht betroffen) bis 10 (Ich bin sehr stark betroffen).</w:t>
      </w:r>
    </w:p>
    <w:p w14:paraId="5C643728" w14:textId="77777777" w:rsidR="005E185B" w:rsidRDefault="005E185B" w:rsidP="00814980">
      <w:pPr>
        <w:pStyle w:val="NoSpacing"/>
        <w:rPr>
          <w:lang w:eastAsia="de-DE" w:bidi="de-DE"/>
        </w:rPr>
      </w:pPr>
    </w:p>
    <w:p w14:paraId="00B4D487" w14:textId="77777777" w:rsidR="005E185B" w:rsidRDefault="005E185B" w:rsidP="005E185B">
      <w:pPr>
        <w:pStyle w:val="NoSpacing"/>
        <w:rPr>
          <w:lang w:eastAsia="de-DE" w:bidi="de-DE"/>
        </w:rPr>
      </w:pPr>
      <w:r>
        <w:rPr>
          <w:lang w:eastAsia="de-DE" w:bidi="de-DE"/>
        </w:rPr>
        <w:t>Auswahlmöglichkeiten //exklusiv</w:t>
      </w:r>
    </w:p>
    <w:p w14:paraId="3449E748" w14:textId="7A065690" w:rsidR="005E185B" w:rsidRDefault="005E185B" w:rsidP="005E185B">
      <w:pPr>
        <w:pStyle w:val="NoSpacing"/>
      </w:pPr>
      <w:r w:rsidRPr="00B209F0">
        <w:t xml:space="preserve">0: </w:t>
      </w:r>
      <w:r w:rsidRPr="007A7316">
        <w:rPr>
          <w:rFonts w:cstheme="minorHAnsi"/>
        </w:rPr>
        <w:t>Ich bin überhaupt nicht betroffen</w:t>
      </w:r>
    </w:p>
    <w:p w14:paraId="123A7D64" w14:textId="77777777" w:rsidR="005E185B" w:rsidRDefault="005E185B" w:rsidP="005E185B">
      <w:pPr>
        <w:pStyle w:val="NoSpacing"/>
      </w:pPr>
      <w:r>
        <w:t>1: 1</w:t>
      </w:r>
    </w:p>
    <w:p w14:paraId="68E92833" w14:textId="77777777" w:rsidR="005E185B" w:rsidRDefault="005E185B" w:rsidP="005E185B">
      <w:pPr>
        <w:pStyle w:val="NoSpacing"/>
      </w:pPr>
      <w:r>
        <w:t>2: 2</w:t>
      </w:r>
    </w:p>
    <w:p w14:paraId="53B81DEE" w14:textId="77777777" w:rsidR="005E185B" w:rsidRDefault="005E185B" w:rsidP="005E185B">
      <w:pPr>
        <w:pStyle w:val="NoSpacing"/>
      </w:pPr>
      <w:r>
        <w:t>3: 3</w:t>
      </w:r>
    </w:p>
    <w:p w14:paraId="59611D1C" w14:textId="77777777" w:rsidR="005E185B" w:rsidRDefault="005E185B" w:rsidP="005E185B">
      <w:pPr>
        <w:pStyle w:val="NoSpacing"/>
      </w:pPr>
      <w:r>
        <w:t>4: 4</w:t>
      </w:r>
    </w:p>
    <w:p w14:paraId="7DA6995A" w14:textId="77777777" w:rsidR="005E185B" w:rsidRDefault="005E185B" w:rsidP="005E185B">
      <w:pPr>
        <w:pStyle w:val="NoSpacing"/>
      </w:pPr>
      <w:r>
        <w:t>5: 5</w:t>
      </w:r>
    </w:p>
    <w:p w14:paraId="7B561E42" w14:textId="77777777" w:rsidR="005E185B" w:rsidRPr="00B209F0" w:rsidRDefault="005E185B" w:rsidP="005E185B">
      <w:pPr>
        <w:pStyle w:val="NoSpacing"/>
      </w:pPr>
      <w:r>
        <w:t>6: 6</w:t>
      </w:r>
    </w:p>
    <w:p w14:paraId="31D3C0E4" w14:textId="77777777" w:rsidR="005E185B" w:rsidRDefault="005E185B" w:rsidP="005E185B">
      <w:pPr>
        <w:spacing w:after="0" w:line="276" w:lineRule="auto"/>
        <w:rPr>
          <w:lang w:eastAsia="de-DE" w:bidi="de-DE"/>
        </w:rPr>
      </w:pPr>
      <w:r>
        <w:rPr>
          <w:lang w:eastAsia="de-DE" w:bidi="de-DE"/>
        </w:rPr>
        <w:t>7: 7</w:t>
      </w:r>
    </w:p>
    <w:p w14:paraId="239BA87F" w14:textId="77777777" w:rsidR="005E185B" w:rsidRDefault="005E185B" w:rsidP="005E185B">
      <w:pPr>
        <w:spacing w:after="0" w:line="276" w:lineRule="auto"/>
        <w:rPr>
          <w:lang w:eastAsia="de-DE" w:bidi="de-DE"/>
        </w:rPr>
      </w:pPr>
      <w:r>
        <w:rPr>
          <w:lang w:eastAsia="de-DE" w:bidi="de-DE"/>
        </w:rPr>
        <w:t>8: 8</w:t>
      </w:r>
    </w:p>
    <w:p w14:paraId="259BD66C" w14:textId="77777777" w:rsidR="005E185B" w:rsidRDefault="005E185B" w:rsidP="005E185B">
      <w:pPr>
        <w:spacing w:after="0" w:line="276" w:lineRule="auto"/>
        <w:rPr>
          <w:lang w:eastAsia="de-DE" w:bidi="de-DE"/>
        </w:rPr>
      </w:pPr>
      <w:r>
        <w:rPr>
          <w:lang w:eastAsia="de-DE" w:bidi="de-DE"/>
        </w:rPr>
        <w:t>9: 9</w:t>
      </w:r>
    </w:p>
    <w:p w14:paraId="054DD101" w14:textId="28DA0418" w:rsidR="00B610F8" w:rsidRDefault="005E185B" w:rsidP="001F3895">
      <w:pPr>
        <w:spacing w:after="0" w:line="276" w:lineRule="auto"/>
        <w:rPr>
          <w:rFonts w:cstheme="minorHAnsi"/>
        </w:rPr>
      </w:pPr>
      <w:r>
        <w:rPr>
          <w:lang w:eastAsia="de-DE" w:bidi="de-DE"/>
        </w:rPr>
        <w:t xml:space="preserve">10: </w:t>
      </w:r>
      <w:r w:rsidRPr="007A7316">
        <w:rPr>
          <w:rFonts w:cstheme="minorHAnsi"/>
        </w:rPr>
        <w:t>Ich bin sehr stark betroffen</w:t>
      </w:r>
    </w:p>
    <w:p w14:paraId="4EDBD5B3" w14:textId="77777777" w:rsidR="00B610F8" w:rsidRDefault="00B610F8">
      <w:pPr>
        <w:spacing w:line="259" w:lineRule="auto"/>
        <w:rPr>
          <w:rFonts w:cstheme="minorHAnsi"/>
        </w:rPr>
      </w:pPr>
      <w:r>
        <w:rPr>
          <w:rFonts w:cstheme="minorHAnsi"/>
        </w:rPr>
        <w:br w:type="page"/>
      </w:r>
    </w:p>
    <w:p w14:paraId="6243457C" w14:textId="53693A82" w:rsidR="005E185B" w:rsidRDefault="005E185B" w:rsidP="005E185B">
      <w:pPr>
        <w:pStyle w:val="Heading1"/>
        <w:numPr>
          <w:ilvl w:val="0"/>
          <w:numId w:val="0"/>
        </w:numPr>
        <w:ind w:left="432" w:hanging="432"/>
      </w:pPr>
      <w:bookmarkStart w:id="9" w:name="_Toc157455154"/>
      <w:r>
        <w:lastRenderedPageBreak/>
        <w:t xml:space="preserve">E. </w:t>
      </w:r>
      <w:r w:rsidRPr="007A7316">
        <w:t>Antiasiatischer Rassismus im Kontext der Corona-Pandemie</w:t>
      </w:r>
      <w:r w:rsidR="00C42C35">
        <w:t xml:space="preserve"> I</w:t>
      </w:r>
      <w:bookmarkEnd w:id="9"/>
    </w:p>
    <w:p w14:paraId="131AAE16" w14:textId="01952A9C" w:rsidR="005E185B" w:rsidRPr="00A96141" w:rsidRDefault="005E185B" w:rsidP="005E185B">
      <w:pPr>
        <w:spacing w:after="0" w:line="276" w:lineRule="auto"/>
        <w:rPr>
          <w:lang w:eastAsia="de-DE" w:bidi="de-DE"/>
        </w:rPr>
      </w:pPr>
      <w:r w:rsidRPr="007A7316">
        <w:rPr>
          <w:rFonts w:cstheme="minorHAnsi"/>
        </w:rPr>
        <w:t>Wie hat sich Ihr Leben im Kontext der Corona-Pandemie verändert?</w:t>
      </w:r>
    </w:p>
    <w:p w14:paraId="4D02F88C" w14:textId="77777777" w:rsidR="005E185B" w:rsidRPr="00B209F0" w:rsidRDefault="005E185B" w:rsidP="00814980">
      <w:pPr>
        <w:pStyle w:val="NoSpacing"/>
        <w:rPr>
          <w:lang w:eastAsia="de-DE" w:bidi="de-DE"/>
        </w:rPr>
      </w:pPr>
    </w:p>
    <w:p w14:paraId="5F3B60A3" w14:textId="053073CC" w:rsidR="005E185B" w:rsidRPr="005E185B" w:rsidRDefault="005E185B" w:rsidP="005E185B">
      <w:pPr>
        <w:pStyle w:val="NoSpacing"/>
        <w:rPr>
          <w:b/>
          <w:bCs/>
          <w:lang w:eastAsia="de-DE" w:bidi="de-DE"/>
        </w:rPr>
      </w:pPr>
      <w:r w:rsidRPr="005E185B">
        <w:rPr>
          <w:b/>
          <w:bCs/>
          <w:lang w:eastAsia="de-DE" w:bidi="de-DE"/>
        </w:rPr>
        <w:t>E</w:t>
      </w:r>
      <w:r w:rsidR="001F3895">
        <w:rPr>
          <w:b/>
          <w:bCs/>
          <w:lang w:eastAsia="de-DE" w:bidi="de-DE"/>
        </w:rPr>
        <w:t>0</w:t>
      </w:r>
      <w:r w:rsidRPr="005E185B">
        <w:rPr>
          <w:b/>
          <w:bCs/>
          <w:lang w:eastAsia="de-DE" w:bidi="de-DE"/>
        </w:rPr>
        <w:t>1. Die Corona-Pandemie hat in den letzten Monaten das Leben vieler Menschen beeinflusst. Wie sehr fühlen Sie sich persönlich von der Corona-Pandemie betroffen?</w:t>
      </w:r>
      <w:r w:rsidR="00EA0CF8">
        <w:rPr>
          <w:b/>
          <w:bCs/>
          <w:lang w:eastAsia="de-DE" w:bidi="de-DE"/>
        </w:rPr>
        <w:t xml:space="preserve"> </w:t>
      </w:r>
    </w:p>
    <w:p w14:paraId="67A7EBF2" w14:textId="77777777" w:rsidR="005E185B" w:rsidRDefault="005E185B" w:rsidP="005E185B">
      <w:pPr>
        <w:pStyle w:val="NoSpacing"/>
        <w:rPr>
          <w:lang w:eastAsia="de-DE" w:bidi="de-DE"/>
        </w:rPr>
      </w:pPr>
    </w:p>
    <w:p w14:paraId="13D7194B" w14:textId="39AB1B15" w:rsidR="005E185B" w:rsidRPr="005E185B" w:rsidRDefault="005E185B" w:rsidP="005E185B">
      <w:pPr>
        <w:pStyle w:val="NoSpacing"/>
        <w:rPr>
          <w:lang w:eastAsia="de-DE" w:bidi="de-DE"/>
        </w:rPr>
      </w:pPr>
      <w:r w:rsidRPr="005E185B">
        <w:rPr>
          <w:lang w:eastAsia="de-DE" w:bidi="de-DE"/>
        </w:rPr>
        <w:t>E</w:t>
      </w:r>
      <w:r w:rsidR="001F3895">
        <w:rPr>
          <w:lang w:eastAsia="de-DE" w:bidi="de-DE"/>
        </w:rPr>
        <w:t>0</w:t>
      </w:r>
      <w:r w:rsidRPr="005E185B">
        <w:rPr>
          <w:lang w:eastAsia="de-DE" w:bidi="de-DE"/>
        </w:rPr>
        <w:t>1</w:t>
      </w:r>
      <w:r w:rsidR="001F3895">
        <w:rPr>
          <w:lang w:eastAsia="de-DE" w:bidi="de-DE"/>
        </w:rPr>
        <w:t>a</w:t>
      </w:r>
      <w:r>
        <w:rPr>
          <w:lang w:eastAsia="de-DE" w:bidi="de-DE"/>
        </w:rPr>
        <w:t xml:space="preserve">: </w:t>
      </w:r>
      <w:r w:rsidRPr="005E185B">
        <w:rPr>
          <w:lang w:eastAsia="de-DE" w:bidi="de-DE"/>
        </w:rPr>
        <w:t xml:space="preserve">Aus ökonomischen Gründen </w:t>
      </w:r>
    </w:p>
    <w:p w14:paraId="3DF218C1" w14:textId="560BBCB7" w:rsidR="005E185B" w:rsidRPr="005E185B" w:rsidRDefault="005E185B" w:rsidP="005E185B">
      <w:pPr>
        <w:pStyle w:val="NoSpacing"/>
        <w:rPr>
          <w:lang w:eastAsia="de-DE" w:bidi="de-DE"/>
        </w:rPr>
      </w:pPr>
      <w:r w:rsidRPr="005E185B">
        <w:rPr>
          <w:lang w:eastAsia="de-DE" w:bidi="de-DE"/>
        </w:rPr>
        <w:t>E</w:t>
      </w:r>
      <w:r w:rsidR="001F3895">
        <w:rPr>
          <w:lang w:eastAsia="de-DE" w:bidi="de-DE"/>
        </w:rPr>
        <w:t>0</w:t>
      </w:r>
      <w:r w:rsidRPr="005E185B">
        <w:rPr>
          <w:lang w:eastAsia="de-DE" w:bidi="de-DE"/>
        </w:rPr>
        <w:t>1</w:t>
      </w:r>
      <w:r w:rsidR="001F3895">
        <w:rPr>
          <w:lang w:eastAsia="de-DE" w:bidi="de-DE"/>
        </w:rPr>
        <w:t>b</w:t>
      </w:r>
      <w:r>
        <w:rPr>
          <w:lang w:eastAsia="de-DE" w:bidi="de-DE"/>
        </w:rPr>
        <w:t xml:space="preserve">: </w:t>
      </w:r>
      <w:r w:rsidRPr="005E185B">
        <w:rPr>
          <w:lang w:eastAsia="de-DE" w:bidi="de-DE"/>
        </w:rPr>
        <w:t xml:space="preserve">Aus gesundheitlichen Gründen </w:t>
      </w:r>
    </w:p>
    <w:p w14:paraId="0BAC7B09" w14:textId="1DAB2689" w:rsidR="005E185B" w:rsidRPr="005E185B" w:rsidRDefault="005E185B" w:rsidP="005E185B">
      <w:pPr>
        <w:pStyle w:val="NoSpacing"/>
        <w:rPr>
          <w:lang w:eastAsia="de-DE" w:bidi="de-DE"/>
        </w:rPr>
      </w:pPr>
      <w:r w:rsidRPr="005E185B">
        <w:rPr>
          <w:lang w:eastAsia="de-DE" w:bidi="de-DE"/>
        </w:rPr>
        <w:t>E</w:t>
      </w:r>
      <w:r w:rsidR="001F3895">
        <w:rPr>
          <w:lang w:eastAsia="de-DE" w:bidi="de-DE"/>
        </w:rPr>
        <w:t>0</w:t>
      </w:r>
      <w:r w:rsidRPr="005E185B">
        <w:rPr>
          <w:lang w:eastAsia="de-DE" w:bidi="de-DE"/>
        </w:rPr>
        <w:t>1</w:t>
      </w:r>
      <w:r w:rsidR="001F3895">
        <w:rPr>
          <w:lang w:eastAsia="de-DE" w:bidi="de-DE"/>
        </w:rPr>
        <w:t>c</w:t>
      </w:r>
      <w:r>
        <w:rPr>
          <w:lang w:eastAsia="de-DE" w:bidi="de-DE"/>
        </w:rPr>
        <w:t xml:space="preserve">: </w:t>
      </w:r>
      <w:r w:rsidRPr="005E185B">
        <w:rPr>
          <w:lang w:eastAsia="de-DE" w:bidi="de-DE"/>
        </w:rPr>
        <w:t>Aufgrund von rassistischer Diskriminierung betroffen</w:t>
      </w:r>
    </w:p>
    <w:p w14:paraId="78B6B1FC" w14:textId="77777777" w:rsidR="005E185B" w:rsidRPr="005E185B" w:rsidRDefault="005E185B" w:rsidP="005E185B">
      <w:pPr>
        <w:pStyle w:val="NoSpacing"/>
        <w:rPr>
          <w:lang w:eastAsia="de-DE" w:bidi="de-DE"/>
        </w:rPr>
      </w:pPr>
    </w:p>
    <w:p w14:paraId="2D6A063B" w14:textId="77777777" w:rsidR="005E185B" w:rsidRDefault="005E185B" w:rsidP="005E185B">
      <w:pPr>
        <w:pStyle w:val="NoSpacing"/>
        <w:rPr>
          <w:lang w:eastAsia="de-DE" w:bidi="de-DE"/>
        </w:rPr>
      </w:pPr>
      <w:r>
        <w:rPr>
          <w:lang w:eastAsia="de-DE" w:bidi="de-DE"/>
        </w:rPr>
        <w:t>Auswahlmöglichkeiten //exklusiv</w:t>
      </w:r>
    </w:p>
    <w:p w14:paraId="577DC499" w14:textId="77777777" w:rsidR="005E185B" w:rsidRDefault="005E185B" w:rsidP="005E185B">
      <w:pPr>
        <w:pStyle w:val="NoSpacing"/>
      </w:pPr>
      <w:r w:rsidRPr="00B209F0">
        <w:t xml:space="preserve">0: </w:t>
      </w:r>
      <w:r w:rsidRPr="007A7316">
        <w:rPr>
          <w:rFonts w:cstheme="minorHAnsi"/>
        </w:rPr>
        <w:t>Ich bin überhaupt nicht betroffen</w:t>
      </w:r>
    </w:p>
    <w:p w14:paraId="0EEC0025" w14:textId="77777777" w:rsidR="005E185B" w:rsidRDefault="005E185B" w:rsidP="005E185B">
      <w:pPr>
        <w:pStyle w:val="NoSpacing"/>
      </w:pPr>
      <w:r>
        <w:t>1: 1</w:t>
      </w:r>
    </w:p>
    <w:p w14:paraId="0ECE47C3" w14:textId="77777777" w:rsidR="005E185B" w:rsidRDefault="005E185B" w:rsidP="005E185B">
      <w:pPr>
        <w:pStyle w:val="NoSpacing"/>
      </w:pPr>
      <w:r>
        <w:t>2: 2</w:t>
      </w:r>
    </w:p>
    <w:p w14:paraId="1AA3BFC9" w14:textId="77777777" w:rsidR="005E185B" w:rsidRDefault="005E185B" w:rsidP="005E185B">
      <w:pPr>
        <w:pStyle w:val="NoSpacing"/>
      </w:pPr>
      <w:r>
        <w:t>3: 3</w:t>
      </w:r>
    </w:p>
    <w:p w14:paraId="1701417D" w14:textId="77777777" w:rsidR="005E185B" w:rsidRDefault="005E185B" w:rsidP="005E185B">
      <w:pPr>
        <w:pStyle w:val="NoSpacing"/>
      </w:pPr>
      <w:r>
        <w:t>4: 4</w:t>
      </w:r>
    </w:p>
    <w:p w14:paraId="263A061E" w14:textId="77777777" w:rsidR="005E185B" w:rsidRDefault="005E185B" w:rsidP="005E185B">
      <w:pPr>
        <w:pStyle w:val="NoSpacing"/>
      </w:pPr>
      <w:r>
        <w:t>5: 5</w:t>
      </w:r>
    </w:p>
    <w:p w14:paraId="1B097F19" w14:textId="77777777" w:rsidR="005E185B" w:rsidRPr="00B209F0" w:rsidRDefault="005E185B" w:rsidP="005E185B">
      <w:pPr>
        <w:pStyle w:val="NoSpacing"/>
      </w:pPr>
      <w:r>
        <w:t>6: 6</w:t>
      </w:r>
    </w:p>
    <w:p w14:paraId="565D9F86" w14:textId="77777777" w:rsidR="005E185B" w:rsidRDefault="005E185B" w:rsidP="005E185B">
      <w:pPr>
        <w:spacing w:after="0" w:line="276" w:lineRule="auto"/>
        <w:rPr>
          <w:lang w:eastAsia="de-DE" w:bidi="de-DE"/>
        </w:rPr>
      </w:pPr>
      <w:r>
        <w:rPr>
          <w:lang w:eastAsia="de-DE" w:bidi="de-DE"/>
        </w:rPr>
        <w:t>7: 7</w:t>
      </w:r>
    </w:p>
    <w:p w14:paraId="60BDAF6B" w14:textId="77777777" w:rsidR="005E185B" w:rsidRDefault="005E185B" w:rsidP="005E185B">
      <w:pPr>
        <w:spacing w:after="0" w:line="276" w:lineRule="auto"/>
        <w:rPr>
          <w:lang w:eastAsia="de-DE" w:bidi="de-DE"/>
        </w:rPr>
      </w:pPr>
      <w:r>
        <w:rPr>
          <w:lang w:eastAsia="de-DE" w:bidi="de-DE"/>
        </w:rPr>
        <w:t>8: 8</w:t>
      </w:r>
    </w:p>
    <w:p w14:paraId="67FF909B" w14:textId="77777777" w:rsidR="005E185B" w:rsidRDefault="005E185B" w:rsidP="005E185B">
      <w:pPr>
        <w:spacing w:after="0" w:line="276" w:lineRule="auto"/>
        <w:rPr>
          <w:lang w:eastAsia="de-DE" w:bidi="de-DE"/>
        </w:rPr>
      </w:pPr>
      <w:r>
        <w:rPr>
          <w:lang w:eastAsia="de-DE" w:bidi="de-DE"/>
        </w:rPr>
        <w:t>9: 9</w:t>
      </w:r>
    </w:p>
    <w:p w14:paraId="01919D4F" w14:textId="62A20AB8" w:rsidR="005E185B" w:rsidRDefault="005E185B" w:rsidP="00B610F8">
      <w:pPr>
        <w:spacing w:after="0" w:line="276" w:lineRule="auto"/>
        <w:rPr>
          <w:rFonts w:cstheme="minorHAnsi"/>
        </w:rPr>
      </w:pPr>
      <w:r>
        <w:rPr>
          <w:lang w:eastAsia="de-DE" w:bidi="de-DE"/>
        </w:rPr>
        <w:t xml:space="preserve">10: </w:t>
      </w:r>
      <w:r w:rsidRPr="007A7316">
        <w:rPr>
          <w:rFonts w:cstheme="minorHAnsi"/>
        </w:rPr>
        <w:t>Ich bin sehr stark betroffen</w:t>
      </w:r>
    </w:p>
    <w:p w14:paraId="0262F6C6" w14:textId="77777777" w:rsidR="00B610F8" w:rsidRDefault="00B610F8" w:rsidP="00B610F8">
      <w:pPr>
        <w:spacing w:after="0" w:line="276" w:lineRule="auto"/>
        <w:rPr>
          <w:rFonts w:cstheme="minorHAnsi"/>
        </w:rPr>
      </w:pPr>
    </w:p>
    <w:p w14:paraId="783DE56E" w14:textId="04CEA6D2" w:rsidR="005E185B" w:rsidRPr="005E185B" w:rsidRDefault="005E185B" w:rsidP="005A5FEB">
      <w:pPr>
        <w:rPr>
          <w:rFonts w:cstheme="minorHAnsi"/>
          <w:b/>
          <w:bCs/>
        </w:rPr>
      </w:pPr>
      <w:r w:rsidRPr="005E185B">
        <w:rPr>
          <w:rFonts w:cstheme="minorHAnsi"/>
          <w:b/>
          <w:bCs/>
        </w:rPr>
        <w:t>E</w:t>
      </w:r>
      <w:r w:rsidR="008B58F9">
        <w:rPr>
          <w:rFonts w:cstheme="minorHAnsi"/>
          <w:b/>
          <w:bCs/>
        </w:rPr>
        <w:t>0</w:t>
      </w:r>
      <w:r w:rsidRPr="005E185B">
        <w:rPr>
          <w:rFonts w:cstheme="minorHAnsi"/>
          <w:b/>
          <w:bCs/>
        </w:rPr>
        <w:t>2. Werden Sie seit Beginn der Corona-Pandemie anders behandelt?</w:t>
      </w:r>
    </w:p>
    <w:p w14:paraId="703101A0" w14:textId="77777777" w:rsidR="005E185B" w:rsidRDefault="005E185B" w:rsidP="005E185B">
      <w:pPr>
        <w:pStyle w:val="NoSpacing"/>
        <w:rPr>
          <w:lang w:eastAsia="de-DE" w:bidi="de-DE"/>
        </w:rPr>
      </w:pPr>
      <w:r>
        <w:rPr>
          <w:lang w:eastAsia="de-DE" w:bidi="de-DE"/>
        </w:rPr>
        <w:t>Auswahlmöglichkeiten //exklusiv</w:t>
      </w:r>
    </w:p>
    <w:p w14:paraId="3F0C06BE" w14:textId="02695653" w:rsidR="005E185B" w:rsidRPr="005E185B" w:rsidRDefault="005E185B" w:rsidP="005E185B">
      <w:pPr>
        <w:spacing w:after="0" w:line="276" w:lineRule="auto"/>
        <w:rPr>
          <w:lang w:eastAsia="de-DE" w:bidi="de-DE"/>
        </w:rPr>
      </w:pPr>
      <w:r w:rsidRPr="005E185B">
        <w:rPr>
          <w:lang w:eastAsia="de-DE" w:bidi="de-DE"/>
        </w:rPr>
        <w:t>1</w:t>
      </w:r>
      <w:r>
        <w:rPr>
          <w:lang w:eastAsia="de-DE" w:bidi="de-DE"/>
        </w:rPr>
        <w:t xml:space="preserve">: </w:t>
      </w:r>
      <w:r w:rsidRPr="005E185B">
        <w:rPr>
          <w:lang w:eastAsia="de-DE" w:bidi="de-DE"/>
        </w:rPr>
        <w:t>Ich werde viel häufiger schlecht behandelt</w:t>
      </w:r>
    </w:p>
    <w:p w14:paraId="4B6B8821" w14:textId="0FA8B075" w:rsidR="005E185B" w:rsidRPr="005E185B" w:rsidRDefault="005E185B" w:rsidP="005E185B">
      <w:pPr>
        <w:spacing w:after="0" w:line="276" w:lineRule="auto"/>
        <w:rPr>
          <w:lang w:eastAsia="de-DE" w:bidi="de-DE"/>
        </w:rPr>
      </w:pPr>
      <w:r w:rsidRPr="005E185B">
        <w:rPr>
          <w:lang w:eastAsia="de-DE" w:bidi="de-DE"/>
        </w:rPr>
        <w:t>2</w:t>
      </w:r>
      <w:r>
        <w:rPr>
          <w:lang w:eastAsia="de-DE" w:bidi="de-DE"/>
        </w:rPr>
        <w:t xml:space="preserve">: </w:t>
      </w:r>
      <w:r w:rsidRPr="005E185B">
        <w:rPr>
          <w:lang w:eastAsia="de-DE" w:bidi="de-DE"/>
        </w:rPr>
        <w:t>Ich werde etwas häufiger schlecht behandelt</w:t>
      </w:r>
    </w:p>
    <w:p w14:paraId="77524369" w14:textId="2B7AAF31" w:rsidR="005E185B" w:rsidRPr="005E185B" w:rsidRDefault="005E185B" w:rsidP="005E185B">
      <w:pPr>
        <w:spacing w:after="0" w:line="276" w:lineRule="auto"/>
        <w:rPr>
          <w:lang w:eastAsia="de-DE" w:bidi="de-DE"/>
        </w:rPr>
      </w:pPr>
      <w:r w:rsidRPr="005E185B">
        <w:rPr>
          <w:lang w:eastAsia="de-DE" w:bidi="de-DE"/>
        </w:rPr>
        <w:t>3</w:t>
      </w:r>
      <w:r>
        <w:rPr>
          <w:lang w:eastAsia="de-DE" w:bidi="de-DE"/>
        </w:rPr>
        <w:t xml:space="preserve">: </w:t>
      </w:r>
      <w:r w:rsidRPr="005E185B">
        <w:rPr>
          <w:lang w:eastAsia="de-DE" w:bidi="de-DE"/>
        </w:rPr>
        <w:t>Ist gleich geblieben</w:t>
      </w:r>
    </w:p>
    <w:p w14:paraId="29F102CA" w14:textId="769C4223" w:rsidR="005E185B" w:rsidRPr="005E185B" w:rsidRDefault="005E185B" w:rsidP="005E185B">
      <w:pPr>
        <w:spacing w:after="0" w:line="276" w:lineRule="auto"/>
        <w:rPr>
          <w:lang w:eastAsia="de-DE" w:bidi="de-DE"/>
        </w:rPr>
      </w:pPr>
      <w:r w:rsidRPr="005E185B">
        <w:rPr>
          <w:lang w:eastAsia="de-DE" w:bidi="de-DE"/>
        </w:rPr>
        <w:t>4</w:t>
      </w:r>
      <w:r>
        <w:rPr>
          <w:lang w:eastAsia="de-DE" w:bidi="de-DE"/>
        </w:rPr>
        <w:t xml:space="preserve">: </w:t>
      </w:r>
      <w:r w:rsidRPr="005E185B">
        <w:rPr>
          <w:lang w:eastAsia="de-DE" w:bidi="de-DE"/>
        </w:rPr>
        <w:t>Ich werde etwas seltener schlecht behandelt</w:t>
      </w:r>
    </w:p>
    <w:p w14:paraId="23812A95" w14:textId="29A1C87F" w:rsidR="005E185B" w:rsidRDefault="005E185B" w:rsidP="00B610F8">
      <w:pPr>
        <w:spacing w:after="0" w:line="276" w:lineRule="auto"/>
        <w:rPr>
          <w:lang w:eastAsia="de-DE" w:bidi="de-DE"/>
        </w:rPr>
      </w:pPr>
      <w:r w:rsidRPr="005E185B">
        <w:rPr>
          <w:lang w:eastAsia="de-DE" w:bidi="de-DE"/>
        </w:rPr>
        <w:t>5</w:t>
      </w:r>
      <w:r>
        <w:rPr>
          <w:lang w:eastAsia="de-DE" w:bidi="de-DE"/>
        </w:rPr>
        <w:t xml:space="preserve">: </w:t>
      </w:r>
      <w:r w:rsidRPr="005E185B">
        <w:rPr>
          <w:lang w:eastAsia="de-DE" w:bidi="de-DE"/>
        </w:rPr>
        <w:t>Ich werde viel seltener schlecht behandelt</w:t>
      </w:r>
    </w:p>
    <w:p w14:paraId="0AA19042" w14:textId="77777777" w:rsidR="005E185B" w:rsidRPr="005E185B" w:rsidRDefault="005E185B" w:rsidP="005E185B">
      <w:pPr>
        <w:pStyle w:val="NoSpacing"/>
        <w:rPr>
          <w:lang w:eastAsia="de-DE" w:bidi="de-DE"/>
        </w:rPr>
      </w:pPr>
    </w:p>
    <w:p w14:paraId="5BDB6A47" w14:textId="06E27AAB" w:rsidR="005E185B" w:rsidRPr="005E185B" w:rsidRDefault="005E185B" w:rsidP="005E185B">
      <w:pPr>
        <w:pStyle w:val="NoSpacing"/>
        <w:rPr>
          <w:b/>
          <w:bCs/>
          <w:lang w:eastAsia="de-DE" w:bidi="de-DE"/>
        </w:rPr>
      </w:pPr>
      <w:r w:rsidRPr="005E185B">
        <w:rPr>
          <w:b/>
          <w:bCs/>
          <w:lang w:eastAsia="de-DE" w:bidi="de-DE"/>
        </w:rPr>
        <w:t>E</w:t>
      </w:r>
      <w:r w:rsidR="008B58F9">
        <w:rPr>
          <w:b/>
          <w:bCs/>
          <w:lang w:eastAsia="de-DE" w:bidi="de-DE"/>
        </w:rPr>
        <w:t>0</w:t>
      </w:r>
      <w:r w:rsidRPr="005E185B">
        <w:rPr>
          <w:b/>
          <w:bCs/>
          <w:lang w:eastAsia="de-DE" w:bidi="de-DE"/>
        </w:rPr>
        <w:t>3. Haben Sie seit dem Beginn der Corona-Pandemie folgende Formen von Diskriminierung im öffentlichen Raum erlebt?</w:t>
      </w:r>
    </w:p>
    <w:p w14:paraId="7485FC35" w14:textId="77777777" w:rsidR="005E185B" w:rsidRDefault="005E185B" w:rsidP="005E185B">
      <w:pPr>
        <w:pStyle w:val="NoSpacing"/>
        <w:rPr>
          <w:lang w:eastAsia="de-DE" w:bidi="de-DE"/>
        </w:rPr>
      </w:pPr>
    </w:p>
    <w:p w14:paraId="412D64BD" w14:textId="2841AC25" w:rsidR="005E185B" w:rsidRPr="005E185B" w:rsidRDefault="005E185B" w:rsidP="005E185B">
      <w:pPr>
        <w:spacing w:after="0" w:line="276" w:lineRule="auto"/>
        <w:rPr>
          <w:lang w:eastAsia="de-DE" w:bidi="de-DE"/>
        </w:rPr>
      </w:pPr>
      <w:r>
        <w:rPr>
          <w:lang w:eastAsia="de-DE" w:bidi="de-DE"/>
        </w:rPr>
        <w:t>E</w:t>
      </w:r>
      <w:r w:rsidR="008B58F9">
        <w:rPr>
          <w:lang w:eastAsia="de-DE" w:bidi="de-DE"/>
        </w:rPr>
        <w:t>0</w:t>
      </w:r>
      <w:r>
        <w:rPr>
          <w:lang w:eastAsia="de-DE" w:bidi="de-DE"/>
        </w:rPr>
        <w:t>3</w:t>
      </w:r>
      <w:r w:rsidR="008B58F9">
        <w:rPr>
          <w:lang w:eastAsia="de-DE" w:bidi="de-DE"/>
        </w:rPr>
        <w:t>a</w:t>
      </w:r>
      <w:r>
        <w:rPr>
          <w:lang w:eastAsia="de-DE" w:bidi="de-DE"/>
        </w:rPr>
        <w:t xml:space="preserve">: </w:t>
      </w:r>
      <w:r w:rsidRPr="005E185B">
        <w:rPr>
          <w:lang w:eastAsia="de-DE" w:bidi="de-DE"/>
        </w:rPr>
        <w:t>Non-verbale Ablehnung und Gestik (z.B. aggressive Blicke, Meidung, Ausweichen, Ignorieren, Fratzen ziehen, etc.)</w:t>
      </w:r>
    </w:p>
    <w:p w14:paraId="057E6ADA" w14:textId="0FB5FE29" w:rsidR="005E185B" w:rsidRPr="005E185B" w:rsidRDefault="005E185B" w:rsidP="005E185B">
      <w:pPr>
        <w:spacing w:after="0" w:line="276" w:lineRule="auto"/>
        <w:rPr>
          <w:lang w:eastAsia="de-DE" w:bidi="de-DE"/>
        </w:rPr>
      </w:pPr>
      <w:r>
        <w:rPr>
          <w:lang w:eastAsia="de-DE" w:bidi="de-DE"/>
        </w:rPr>
        <w:t>E</w:t>
      </w:r>
      <w:r w:rsidR="008B58F9">
        <w:rPr>
          <w:lang w:eastAsia="de-DE" w:bidi="de-DE"/>
        </w:rPr>
        <w:t>0</w:t>
      </w:r>
      <w:r>
        <w:rPr>
          <w:lang w:eastAsia="de-DE" w:bidi="de-DE"/>
        </w:rPr>
        <w:t>3</w:t>
      </w:r>
      <w:r w:rsidR="008B58F9">
        <w:rPr>
          <w:lang w:eastAsia="de-DE" w:bidi="de-DE"/>
        </w:rPr>
        <w:t>b</w:t>
      </w:r>
      <w:r>
        <w:rPr>
          <w:lang w:eastAsia="de-DE" w:bidi="de-DE"/>
        </w:rPr>
        <w:t xml:space="preserve">: </w:t>
      </w:r>
      <w:r w:rsidRPr="005E185B">
        <w:rPr>
          <w:lang w:eastAsia="de-DE" w:bidi="de-DE"/>
        </w:rPr>
        <w:t>Verbale Gewalt (z.B. Beschimpfungen, Anschreien, „Go Home to China“, Drohungen, Witze über das Aussehen von asiatischen Körpern)</w:t>
      </w:r>
    </w:p>
    <w:p w14:paraId="5DD5DC8C" w14:textId="28611657" w:rsidR="005E185B" w:rsidRPr="005E185B" w:rsidRDefault="005E185B" w:rsidP="005E185B">
      <w:pPr>
        <w:spacing w:after="0" w:line="276" w:lineRule="auto"/>
        <w:rPr>
          <w:lang w:eastAsia="de-DE" w:bidi="de-DE"/>
        </w:rPr>
      </w:pPr>
      <w:r>
        <w:rPr>
          <w:lang w:eastAsia="de-DE" w:bidi="de-DE"/>
        </w:rPr>
        <w:t>E</w:t>
      </w:r>
      <w:r w:rsidR="008B58F9">
        <w:rPr>
          <w:lang w:eastAsia="de-DE" w:bidi="de-DE"/>
        </w:rPr>
        <w:t>0</w:t>
      </w:r>
      <w:r>
        <w:rPr>
          <w:lang w:eastAsia="de-DE" w:bidi="de-DE"/>
        </w:rPr>
        <w:t>3</w:t>
      </w:r>
      <w:r w:rsidR="008B58F9">
        <w:rPr>
          <w:lang w:eastAsia="de-DE" w:bidi="de-DE"/>
        </w:rPr>
        <w:t>c</w:t>
      </w:r>
      <w:r>
        <w:rPr>
          <w:lang w:eastAsia="de-DE" w:bidi="de-DE"/>
        </w:rPr>
        <w:t xml:space="preserve">: </w:t>
      </w:r>
      <w:r w:rsidRPr="005E185B">
        <w:rPr>
          <w:lang w:eastAsia="de-DE" w:bidi="de-DE"/>
        </w:rPr>
        <w:t>Körperliche Angriffe (z.B. Anspucken, Schubsen, Schlagen)</w:t>
      </w:r>
    </w:p>
    <w:p w14:paraId="707ADF44" w14:textId="520D82D0" w:rsidR="005E185B" w:rsidRPr="005E185B" w:rsidRDefault="005E185B" w:rsidP="005E185B">
      <w:pPr>
        <w:spacing w:after="0" w:line="276" w:lineRule="auto"/>
        <w:rPr>
          <w:lang w:eastAsia="de-DE" w:bidi="de-DE"/>
        </w:rPr>
      </w:pPr>
      <w:r>
        <w:rPr>
          <w:lang w:eastAsia="de-DE" w:bidi="de-DE"/>
        </w:rPr>
        <w:t>E</w:t>
      </w:r>
      <w:r w:rsidR="008B58F9">
        <w:rPr>
          <w:lang w:eastAsia="de-DE" w:bidi="de-DE"/>
        </w:rPr>
        <w:t>0</w:t>
      </w:r>
      <w:r>
        <w:rPr>
          <w:lang w:eastAsia="de-DE" w:bidi="de-DE"/>
        </w:rPr>
        <w:t>3</w:t>
      </w:r>
      <w:r w:rsidR="008B58F9">
        <w:rPr>
          <w:lang w:eastAsia="de-DE" w:bidi="de-DE"/>
        </w:rPr>
        <w:t>d</w:t>
      </w:r>
      <w:r>
        <w:rPr>
          <w:lang w:eastAsia="de-DE" w:bidi="de-DE"/>
        </w:rPr>
        <w:t xml:space="preserve">: </w:t>
      </w:r>
      <w:r w:rsidRPr="005E185B">
        <w:rPr>
          <w:lang w:eastAsia="de-DE" w:bidi="de-DE"/>
        </w:rPr>
        <w:t>Institutioneller Ausschluss (z.B. bei der Arbeitssuche, Wohnungssuche, medizinischer Behandlung)</w:t>
      </w:r>
    </w:p>
    <w:p w14:paraId="5D0F5D00" w14:textId="77777777" w:rsidR="005E185B" w:rsidRPr="005E185B" w:rsidRDefault="005E185B" w:rsidP="005E185B">
      <w:pPr>
        <w:pStyle w:val="NoSpacing"/>
        <w:rPr>
          <w:lang w:eastAsia="de-DE" w:bidi="de-DE"/>
        </w:rPr>
      </w:pPr>
    </w:p>
    <w:p w14:paraId="07F55A5B" w14:textId="77777777" w:rsidR="00B610F8" w:rsidRDefault="00B610F8">
      <w:pPr>
        <w:spacing w:line="259" w:lineRule="auto"/>
        <w:rPr>
          <w:lang w:eastAsia="de-DE" w:bidi="de-DE"/>
        </w:rPr>
      </w:pPr>
      <w:r>
        <w:rPr>
          <w:lang w:eastAsia="de-DE" w:bidi="de-DE"/>
        </w:rPr>
        <w:br w:type="page"/>
      </w:r>
    </w:p>
    <w:p w14:paraId="002F2F74" w14:textId="3E957D51" w:rsidR="005E185B" w:rsidRDefault="005E185B" w:rsidP="005E185B">
      <w:pPr>
        <w:pStyle w:val="NoSpacing"/>
        <w:rPr>
          <w:lang w:eastAsia="de-DE" w:bidi="de-DE"/>
        </w:rPr>
      </w:pPr>
      <w:r>
        <w:rPr>
          <w:lang w:eastAsia="de-DE" w:bidi="de-DE"/>
        </w:rPr>
        <w:lastRenderedPageBreak/>
        <w:t>Auswahlmöglichkeiten //exklusiv</w:t>
      </w:r>
    </w:p>
    <w:p w14:paraId="46783409" w14:textId="60046DF2" w:rsidR="005E185B" w:rsidRPr="005E185B" w:rsidRDefault="005E185B" w:rsidP="005E185B">
      <w:pPr>
        <w:spacing w:after="0" w:line="276" w:lineRule="auto"/>
        <w:rPr>
          <w:lang w:eastAsia="de-DE" w:bidi="de-DE"/>
        </w:rPr>
      </w:pPr>
      <w:r w:rsidRPr="005E185B">
        <w:rPr>
          <w:lang w:eastAsia="de-DE" w:bidi="de-DE"/>
        </w:rPr>
        <w:t>1</w:t>
      </w:r>
      <w:r>
        <w:rPr>
          <w:lang w:eastAsia="de-DE" w:bidi="de-DE"/>
        </w:rPr>
        <w:t xml:space="preserve">: </w:t>
      </w:r>
      <w:r w:rsidRPr="005E185B">
        <w:rPr>
          <w:lang w:eastAsia="de-DE" w:bidi="de-DE"/>
        </w:rPr>
        <w:t>Täglich</w:t>
      </w:r>
    </w:p>
    <w:p w14:paraId="0C711696" w14:textId="201BFBBB" w:rsidR="005E185B" w:rsidRPr="005E185B" w:rsidRDefault="005E185B" w:rsidP="005E185B">
      <w:pPr>
        <w:spacing w:after="0" w:line="276" w:lineRule="auto"/>
        <w:rPr>
          <w:lang w:eastAsia="de-DE" w:bidi="de-DE"/>
        </w:rPr>
      </w:pPr>
      <w:r w:rsidRPr="005E185B">
        <w:rPr>
          <w:lang w:eastAsia="de-DE" w:bidi="de-DE"/>
        </w:rPr>
        <w:t>2</w:t>
      </w:r>
      <w:r>
        <w:rPr>
          <w:lang w:eastAsia="de-DE" w:bidi="de-DE"/>
        </w:rPr>
        <w:t xml:space="preserve">: </w:t>
      </w:r>
      <w:r w:rsidRPr="005E185B">
        <w:rPr>
          <w:lang w:eastAsia="de-DE" w:bidi="de-DE"/>
        </w:rPr>
        <w:t>Mehrmals in der Woche</w:t>
      </w:r>
    </w:p>
    <w:p w14:paraId="697C3FBF" w14:textId="57C1ECEA" w:rsidR="005E185B" w:rsidRPr="005E185B" w:rsidRDefault="005E185B" w:rsidP="005E185B">
      <w:pPr>
        <w:spacing w:after="0" w:line="276" w:lineRule="auto"/>
        <w:rPr>
          <w:lang w:eastAsia="de-DE" w:bidi="de-DE"/>
        </w:rPr>
      </w:pPr>
      <w:r w:rsidRPr="005E185B">
        <w:rPr>
          <w:lang w:eastAsia="de-DE" w:bidi="de-DE"/>
        </w:rPr>
        <w:t>3</w:t>
      </w:r>
      <w:r>
        <w:rPr>
          <w:lang w:eastAsia="de-DE" w:bidi="de-DE"/>
        </w:rPr>
        <w:t xml:space="preserve">: </w:t>
      </w:r>
      <w:r w:rsidRPr="005E185B">
        <w:rPr>
          <w:lang w:eastAsia="de-DE" w:bidi="de-DE"/>
        </w:rPr>
        <w:t>Einmal in der Woche</w:t>
      </w:r>
    </w:p>
    <w:p w14:paraId="5EA6789F" w14:textId="46A16F9D" w:rsidR="005E185B" w:rsidRPr="005E185B" w:rsidRDefault="005E185B" w:rsidP="005E185B">
      <w:pPr>
        <w:spacing w:after="0" w:line="276" w:lineRule="auto"/>
        <w:rPr>
          <w:lang w:eastAsia="de-DE" w:bidi="de-DE"/>
        </w:rPr>
      </w:pPr>
      <w:r w:rsidRPr="005E185B">
        <w:rPr>
          <w:lang w:eastAsia="de-DE" w:bidi="de-DE"/>
        </w:rPr>
        <w:t>4</w:t>
      </w:r>
      <w:r>
        <w:rPr>
          <w:lang w:eastAsia="de-DE" w:bidi="de-DE"/>
        </w:rPr>
        <w:t xml:space="preserve">: </w:t>
      </w:r>
      <w:r w:rsidRPr="005E185B">
        <w:rPr>
          <w:lang w:eastAsia="de-DE" w:bidi="de-DE"/>
        </w:rPr>
        <w:t>Mehrmals im Monat</w:t>
      </w:r>
    </w:p>
    <w:p w14:paraId="336E5DBB" w14:textId="06EC6D83" w:rsidR="005E185B" w:rsidRPr="005E185B" w:rsidRDefault="005E185B" w:rsidP="005E185B">
      <w:pPr>
        <w:spacing w:after="0" w:line="276" w:lineRule="auto"/>
        <w:rPr>
          <w:lang w:eastAsia="de-DE" w:bidi="de-DE"/>
        </w:rPr>
      </w:pPr>
      <w:r w:rsidRPr="005E185B">
        <w:rPr>
          <w:lang w:eastAsia="de-DE" w:bidi="de-DE"/>
        </w:rPr>
        <w:t>5</w:t>
      </w:r>
      <w:r>
        <w:rPr>
          <w:lang w:eastAsia="de-DE" w:bidi="de-DE"/>
        </w:rPr>
        <w:t xml:space="preserve">: </w:t>
      </w:r>
      <w:r w:rsidRPr="005E185B">
        <w:rPr>
          <w:lang w:eastAsia="de-DE" w:bidi="de-DE"/>
        </w:rPr>
        <w:t xml:space="preserve">Seltener als mehrmals im Monat </w:t>
      </w:r>
    </w:p>
    <w:p w14:paraId="78AF8865" w14:textId="0840B4EE" w:rsidR="005E185B" w:rsidRPr="005E185B" w:rsidRDefault="005E185B" w:rsidP="005E185B">
      <w:pPr>
        <w:spacing w:after="0" w:line="276" w:lineRule="auto"/>
        <w:rPr>
          <w:lang w:eastAsia="de-DE" w:bidi="de-DE"/>
        </w:rPr>
      </w:pPr>
      <w:r w:rsidRPr="005E185B">
        <w:rPr>
          <w:lang w:eastAsia="de-DE" w:bidi="de-DE"/>
        </w:rPr>
        <w:t>6</w:t>
      </w:r>
      <w:r>
        <w:rPr>
          <w:lang w:eastAsia="de-DE" w:bidi="de-DE"/>
        </w:rPr>
        <w:t xml:space="preserve">: </w:t>
      </w:r>
      <w:r w:rsidRPr="005E185B">
        <w:rPr>
          <w:lang w:eastAsia="de-DE" w:bidi="de-DE"/>
        </w:rPr>
        <w:t>Nie</w:t>
      </w:r>
    </w:p>
    <w:p w14:paraId="6578B10A" w14:textId="77777777" w:rsidR="00814980" w:rsidRDefault="00814980" w:rsidP="005A5FEB">
      <w:pPr>
        <w:rPr>
          <w:rFonts w:cstheme="minorHAnsi"/>
        </w:rPr>
      </w:pPr>
    </w:p>
    <w:p w14:paraId="45BAE933" w14:textId="03D7DF06" w:rsidR="005E185B" w:rsidRDefault="005E185B" w:rsidP="005E185B">
      <w:pPr>
        <w:pStyle w:val="NoSpacing"/>
        <w:rPr>
          <w:b/>
          <w:bCs/>
          <w:lang w:eastAsia="de-DE" w:bidi="de-DE"/>
        </w:rPr>
      </w:pPr>
      <w:r w:rsidRPr="005E185B">
        <w:rPr>
          <w:b/>
          <w:bCs/>
          <w:lang w:eastAsia="de-DE" w:bidi="de-DE"/>
        </w:rPr>
        <w:t>E</w:t>
      </w:r>
      <w:r w:rsidR="008B58F9">
        <w:rPr>
          <w:b/>
          <w:bCs/>
          <w:lang w:eastAsia="de-DE" w:bidi="de-DE"/>
        </w:rPr>
        <w:t>0</w:t>
      </w:r>
      <w:r w:rsidRPr="005E185B">
        <w:rPr>
          <w:b/>
          <w:bCs/>
          <w:lang w:eastAsia="de-DE" w:bidi="de-DE"/>
        </w:rPr>
        <w:t>3</w:t>
      </w:r>
      <w:r w:rsidR="008B58F9">
        <w:rPr>
          <w:b/>
          <w:bCs/>
          <w:lang w:eastAsia="de-DE" w:bidi="de-DE"/>
        </w:rPr>
        <w:t>e_o</w:t>
      </w:r>
      <w:r>
        <w:rPr>
          <w:b/>
          <w:bCs/>
          <w:lang w:eastAsia="de-DE" w:bidi="de-DE"/>
        </w:rPr>
        <w:t>.</w:t>
      </w:r>
      <w:r w:rsidRPr="005E185B">
        <w:rPr>
          <w:b/>
          <w:bCs/>
          <w:lang w:eastAsia="de-DE" w:bidi="de-DE"/>
        </w:rPr>
        <w:t xml:space="preserve"> Haben Sie seit dem Beginn der Corona-Pandemie in einer anderen Form Diskriminierung im öffentlichen Raum erlebt?</w:t>
      </w:r>
    </w:p>
    <w:p w14:paraId="0BAC23A3" w14:textId="761C1CA8" w:rsidR="005E185B" w:rsidRPr="005E185B" w:rsidRDefault="005E185B" w:rsidP="005E185B">
      <w:pPr>
        <w:pStyle w:val="NoSpacing"/>
        <w:rPr>
          <w:lang w:eastAsia="de-DE" w:bidi="de-DE"/>
        </w:rPr>
      </w:pPr>
      <w:r w:rsidRPr="005E185B">
        <w:rPr>
          <w:lang w:eastAsia="de-DE" w:bidi="de-DE"/>
        </w:rPr>
        <w:t>Hinweis: Falls nicht, lassen Sie das Feld bitte frei</w:t>
      </w:r>
    </w:p>
    <w:p w14:paraId="33C9C116" w14:textId="77777777" w:rsidR="005E185B" w:rsidRPr="005E185B" w:rsidRDefault="005E185B" w:rsidP="005E185B">
      <w:pPr>
        <w:pStyle w:val="NoSpacing"/>
        <w:rPr>
          <w:lang w:eastAsia="de-DE" w:bidi="de-DE"/>
        </w:rPr>
      </w:pPr>
    </w:p>
    <w:p w14:paraId="717376CA" w14:textId="30C1C798" w:rsidR="005E185B" w:rsidRDefault="005E185B" w:rsidP="005E185B">
      <w:pPr>
        <w:pStyle w:val="NoSpacing"/>
        <w:rPr>
          <w:lang w:eastAsia="de-DE" w:bidi="de-DE"/>
        </w:rPr>
      </w:pPr>
      <w:r w:rsidRPr="005E185B">
        <w:rPr>
          <w:lang w:eastAsia="de-DE" w:bidi="de-DE"/>
        </w:rPr>
        <w:t xml:space="preserve">// offene Angabe </w:t>
      </w:r>
    </w:p>
    <w:p w14:paraId="3F25FA39" w14:textId="77777777" w:rsidR="005E185B" w:rsidRDefault="005E185B" w:rsidP="005E185B">
      <w:pPr>
        <w:pStyle w:val="NoSpacing"/>
        <w:rPr>
          <w:lang w:eastAsia="de-DE" w:bidi="de-DE"/>
        </w:rPr>
      </w:pPr>
    </w:p>
    <w:p w14:paraId="7C8EDA3E" w14:textId="77777777" w:rsidR="005E185B" w:rsidRDefault="005E185B" w:rsidP="005E185B">
      <w:pPr>
        <w:pStyle w:val="NoSpacing"/>
        <w:rPr>
          <w:lang w:eastAsia="de-DE" w:bidi="de-DE"/>
        </w:rPr>
      </w:pPr>
    </w:p>
    <w:p w14:paraId="41875D06" w14:textId="0BCB200E" w:rsidR="005E185B" w:rsidRDefault="005E185B" w:rsidP="005E185B">
      <w:pPr>
        <w:pStyle w:val="NoSpacing"/>
        <w:rPr>
          <w:lang w:eastAsia="de-DE" w:bidi="de-DE"/>
        </w:rPr>
      </w:pPr>
      <w:r>
        <w:rPr>
          <w:lang w:eastAsia="de-DE" w:bidi="de-DE"/>
        </w:rPr>
        <w:t>Filter: Wenn seit dem Beginn der Corona-Pandemie in einer anderen Form Diskriminierung im öffentlichen Raum erlebt haben (</w:t>
      </w:r>
      <w:r w:rsidRPr="007A7316">
        <w:rPr>
          <w:rFonts w:cstheme="minorHAnsi"/>
        </w:rPr>
        <w:t>E</w:t>
      </w:r>
      <w:r w:rsidR="008B58F9">
        <w:rPr>
          <w:rFonts w:cstheme="minorHAnsi"/>
        </w:rPr>
        <w:t>0</w:t>
      </w:r>
      <w:r w:rsidRPr="007A7316">
        <w:rPr>
          <w:rFonts w:cstheme="minorHAnsi"/>
        </w:rPr>
        <w:t>3</w:t>
      </w:r>
      <w:r w:rsidR="008B58F9">
        <w:rPr>
          <w:rFonts w:cstheme="minorHAnsi"/>
        </w:rPr>
        <w:t>e_o</w:t>
      </w:r>
      <w:r w:rsidRPr="007A7316">
        <w:rPr>
          <w:rFonts w:cstheme="minorHAnsi"/>
        </w:rPr>
        <w:t xml:space="preserve"> != ""</w:t>
      </w:r>
      <w:r>
        <w:rPr>
          <w:rFonts w:cstheme="minorHAnsi"/>
        </w:rPr>
        <w:t xml:space="preserve">). </w:t>
      </w:r>
    </w:p>
    <w:p w14:paraId="12A568C4" w14:textId="5C5DCADD" w:rsidR="005E185B" w:rsidRPr="006509A7" w:rsidRDefault="005E185B" w:rsidP="005E185B">
      <w:pPr>
        <w:pStyle w:val="NoSpacing"/>
        <w:rPr>
          <w:b/>
          <w:bCs/>
          <w:lang w:eastAsia="de-DE" w:bidi="de-DE"/>
        </w:rPr>
      </w:pPr>
      <w:r w:rsidRPr="006509A7">
        <w:rPr>
          <w:b/>
          <w:bCs/>
          <w:lang w:eastAsia="de-DE" w:bidi="de-DE"/>
        </w:rPr>
        <w:t>E</w:t>
      </w:r>
      <w:r w:rsidR="008B58F9">
        <w:rPr>
          <w:b/>
          <w:bCs/>
          <w:lang w:eastAsia="de-DE" w:bidi="de-DE"/>
        </w:rPr>
        <w:t>0</w:t>
      </w:r>
      <w:r w:rsidRPr="006509A7">
        <w:rPr>
          <w:b/>
          <w:bCs/>
          <w:lang w:eastAsia="de-DE" w:bidi="de-DE"/>
        </w:rPr>
        <w:t>3</w:t>
      </w:r>
      <w:r w:rsidR="008B58F9">
        <w:rPr>
          <w:b/>
          <w:bCs/>
          <w:lang w:eastAsia="de-DE" w:bidi="de-DE"/>
        </w:rPr>
        <w:t>e</w:t>
      </w:r>
      <w:r w:rsidRPr="006509A7">
        <w:rPr>
          <w:b/>
          <w:bCs/>
          <w:lang w:eastAsia="de-DE" w:bidi="de-DE"/>
        </w:rPr>
        <w:t>. Wie oft haben Sie diese anderen Formen von Diskriminierung im öffentlichen Raum seit dem Beginn der Corona-Pandemie erlebt?</w:t>
      </w:r>
    </w:p>
    <w:p w14:paraId="05E5C55A" w14:textId="77777777" w:rsidR="006509A7" w:rsidRDefault="006509A7" w:rsidP="005E185B">
      <w:pPr>
        <w:pStyle w:val="NoSpacing"/>
        <w:rPr>
          <w:lang w:eastAsia="de-DE" w:bidi="de-DE"/>
        </w:rPr>
      </w:pPr>
    </w:p>
    <w:p w14:paraId="2BD91E0E" w14:textId="77777777" w:rsidR="006509A7" w:rsidRDefault="006509A7" w:rsidP="006509A7">
      <w:pPr>
        <w:pStyle w:val="NoSpacing"/>
        <w:rPr>
          <w:lang w:eastAsia="de-DE" w:bidi="de-DE"/>
        </w:rPr>
      </w:pPr>
      <w:r>
        <w:rPr>
          <w:lang w:eastAsia="de-DE" w:bidi="de-DE"/>
        </w:rPr>
        <w:t>Auswahlmöglichkeiten //exklusiv</w:t>
      </w:r>
    </w:p>
    <w:p w14:paraId="4362DA0D" w14:textId="77777777" w:rsidR="006509A7" w:rsidRPr="005E185B" w:rsidRDefault="006509A7" w:rsidP="006509A7">
      <w:pPr>
        <w:spacing w:after="0" w:line="276" w:lineRule="auto"/>
        <w:rPr>
          <w:lang w:eastAsia="de-DE" w:bidi="de-DE"/>
        </w:rPr>
      </w:pPr>
      <w:r w:rsidRPr="005E185B">
        <w:rPr>
          <w:lang w:eastAsia="de-DE" w:bidi="de-DE"/>
        </w:rPr>
        <w:t>1</w:t>
      </w:r>
      <w:r>
        <w:rPr>
          <w:lang w:eastAsia="de-DE" w:bidi="de-DE"/>
        </w:rPr>
        <w:t xml:space="preserve">: </w:t>
      </w:r>
      <w:r w:rsidRPr="005E185B">
        <w:rPr>
          <w:lang w:eastAsia="de-DE" w:bidi="de-DE"/>
        </w:rPr>
        <w:t>Täglich</w:t>
      </w:r>
    </w:p>
    <w:p w14:paraId="4253EBD4" w14:textId="77777777" w:rsidR="006509A7" w:rsidRPr="005E185B" w:rsidRDefault="006509A7" w:rsidP="006509A7">
      <w:pPr>
        <w:spacing w:after="0" w:line="276" w:lineRule="auto"/>
        <w:rPr>
          <w:lang w:eastAsia="de-DE" w:bidi="de-DE"/>
        </w:rPr>
      </w:pPr>
      <w:r w:rsidRPr="005E185B">
        <w:rPr>
          <w:lang w:eastAsia="de-DE" w:bidi="de-DE"/>
        </w:rPr>
        <w:t>2</w:t>
      </w:r>
      <w:r>
        <w:rPr>
          <w:lang w:eastAsia="de-DE" w:bidi="de-DE"/>
        </w:rPr>
        <w:t xml:space="preserve">: </w:t>
      </w:r>
      <w:r w:rsidRPr="005E185B">
        <w:rPr>
          <w:lang w:eastAsia="de-DE" w:bidi="de-DE"/>
        </w:rPr>
        <w:t>Mehrmals in der Woche</w:t>
      </w:r>
    </w:p>
    <w:p w14:paraId="288B0C51" w14:textId="77777777" w:rsidR="006509A7" w:rsidRPr="005E185B" w:rsidRDefault="006509A7" w:rsidP="006509A7">
      <w:pPr>
        <w:spacing w:after="0" w:line="276" w:lineRule="auto"/>
        <w:rPr>
          <w:lang w:eastAsia="de-DE" w:bidi="de-DE"/>
        </w:rPr>
      </w:pPr>
      <w:r w:rsidRPr="005E185B">
        <w:rPr>
          <w:lang w:eastAsia="de-DE" w:bidi="de-DE"/>
        </w:rPr>
        <w:t>3</w:t>
      </w:r>
      <w:r>
        <w:rPr>
          <w:lang w:eastAsia="de-DE" w:bidi="de-DE"/>
        </w:rPr>
        <w:t xml:space="preserve">: </w:t>
      </w:r>
      <w:r w:rsidRPr="005E185B">
        <w:rPr>
          <w:lang w:eastAsia="de-DE" w:bidi="de-DE"/>
        </w:rPr>
        <w:t>Einmal in der Woche</w:t>
      </w:r>
    </w:p>
    <w:p w14:paraId="79645344" w14:textId="77777777" w:rsidR="006509A7" w:rsidRPr="005E185B" w:rsidRDefault="006509A7" w:rsidP="006509A7">
      <w:pPr>
        <w:spacing w:after="0" w:line="276" w:lineRule="auto"/>
        <w:rPr>
          <w:lang w:eastAsia="de-DE" w:bidi="de-DE"/>
        </w:rPr>
      </w:pPr>
      <w:r w:rsidRPr="005E185B">
        <w:rPr>
          <w:lang w:eastAsia="de-DE" w:bidi="de-DE"/>
        </w:rPr>
        <w:t>4</w:t>
      </w:r>
      <w:r>
        <w:rPr>
          <w:lang w:eastAsia="de-DE" w:bidi="de-DE"/>
        </w:rPr>
        <w:t xml:space="preserve">: </w:t>
      </w:r>
      <w:r w:rsidRPr="005E185B">
        <w:rPr>
          <w:lang w:eastAsia="de-DE" w:bidi="de-DE"/>
        </w:rPr>
        <w:t>Mehrmals im Monat</w:t>
      </w:r>
    </w:p>
    <w:p w14:paraId="18DB61B9" w14:textId="77777777" w:rsidR="006509A7" w:rsidRPr="005E185B" w:rsidRDefault="006509A7" w:rsidP="006509A7">
      <w:pPr>
        <w:spacing w:after="0" w:line="276" w:lineRule="auto"/>
        <w:rPr>
          <w:lang w:eastAsia="de-DE" w:bidi="de-DE"/>
        </w:rPr>
      </w:pPr>
      <w:r w:rsidRPr="005E185B">
        <w:rPr>
          <w:lang w:eastAsia="de-DE" w:bidi="de-DE"/>
        </w:rPr>
        <w:t>5</w:t>
      </w:r>
      <w:r>
        <w:rPr>
          <w:lang w:eastAsia="de-DE" w:bidi="de-DE"/>
        </w:rPr>
        <w:t xml:space="preserve">: </w:t>
      </w:r>
      <w:r w:rsidRPr="005E185B">
        <w:rPr>
          <w:lang w:eastAsia="de-DE" w:bidi="de-DE"/>
        </w:rPr>
        <w:t xml:space="preserve">Seltener als mehrmals im Monat </w:t>
      </w:r>
    </w:p>
    <w:p w14:paraId="3340C02A" w14:textId="77777777" w:rsidR="006509A7" w:rsidRDefault="006509A7" w:rsidP="006509A7">
      <w:pPr>
        <w:spacing w:after="0" w:line="276" w:lineRule="auto"/>
        <w:rPr>
          <w:lang w:eastAsia="de-DE" w:bidi="de-DE"/>
        </w:rPr>
      </w:pPr>
      <w:r w:rsidRPr="005E185B">
        <w:rPr>
          <w:lang w:eastAsia="de-DE" w:bidi="de-DE"/>
        </w:rPr>
        <w:t>6</w:t>
      </w:r>
      <w:r>
        <w:rPr>
          <w:lang w:eastAsia="de-DE" w:bidi="de-DE"/>
        </w:rPr>
        <w:t xml:space="preserve">: </w:t>
      </w:r>
      <w:r w:rsidRPr="005E185B">
        <w:rPr>
          <w:lang w:eastAsia="de-DE" w:bidi="de-DE"/>
        </w:rPr>
        <w:t>Nie</w:t>
      </w:r>
    </w:p>
    <w:p w14:paraId="74956ED4" w14:textId="77777777" w:rsidR="006509A7" w:rsidRDefault="006509A7" w:rsidP="006509A7">
      <w:pPr>
        <w:spacing w:after="0" w:line="276" w:lineRule="auto"/>
        <w:rPr>
          <w:lang w:eastAsia="de-DE" w:bidi="de-DE"/>
        </w:rPr>
      </w:pPr>
    </w:p>
    <w:p w14:paraId="7BD72965" w14:textId="35D13641" w:rsidR="006509A7" w:rsidRDefault="006509A7" w:rsidP="006509A7">
      <w:pPr>
        <w:pStyle w:val="NoSpacing"/>
        <w:rPr>
          <w:lang w:eastAsia="de-DE" w:bidi="de-DE"/>
        </w:rPr>
      </w:pPr>
      <w:r>
        <w:rPr>
          <w:lang w:eastAsia="de-DE" w:bidi="de-DE"/>
        </w:rPr>
        <w:t xml:space="preserve">Filter: wenn seit dem Beginn der Corona-Pandemie Non-verbale Ablehnung und Gestik oder Verbale Gewalt oder körperliche Angriffe oder Institutioneller Ausschluss oder eine andere Form Diskriminierung im öffentlichen Raum erlebt haben </w:t>
      </w:r>
      <w:r w:rsidR="008B58F9" w:rsidRPr="004B0488">
        <w:rPr>
          <w:lang w:val="vi-VN" w:eastAsia="de-DE" w:bidi="de-DE"/>
        </w:rPr>
        <w:t>((E</w:t>
      </w:r>
      <w:r w:rsidR="008B58F9" w:rsidRPr="008B58F9">
        <w:rPr>
          <w:lang w:eastAsia="de-DE" w:bidi="de-DE"/>
        </w:rPr>
        <w:t>0</w:t>
      </w:r>
      <w:r w:rsidR="008B58F9" w:rsidRPr="004B0488">
        <w:rPr>
          <w:lang w:val="vi-VN" w:eastAsia="de-DE" w:bidi="de-DE"/>
        </w:rPr>
        <w:t>3</w:t>
      </w:r>
      <w:r w:rsidR="008B58F9" w:rsidRPr="008B58F9">
        <w:rPr>
          <w:lang w:eastAsia="de-DE" w:bidi="de-DE"/>
        </w:rPr>
        <w:t>a</w:t>
      </w:r>
      <w:r w:rsidR="008B58F9" w:rsidRPr="004B0488">
        <w:rPr>
          <w:lang w:val="vi-VN" w:eastAsia="de-DE" w:bidi="de-DE"/>
        </w:rPr>
        <w:t>&gt;0 AND E</w:t>
      </w:r>
      <w:r w:rsidR="008B58F9" w:rsidRPr="008B58F9">
        <w:rPr>
          <w:lang w:eastAsia="de-DE" w:bidi="de-DE"/>
        </w:rPr>
        <w:t>03a</w:t>
      </w:r>
      <w:r w:rsidR="008B58F9" w:rsidRPr="004B0488">
        <w:rPr>
          <w:lang w:val="vi-VN" w:eastAsia="de-DE" w:bidi="de-DE"/>
        </w:rPr>
        <w:t>&lt;6) OR (E</w:t>
      </w:r>
      <w:r w:rsidR="008B58F9" w:rsidRPr="008B58F9">
        <w:rPr>
          <w:lang w:eastAsia="de-DE" w:bidi="de-DE"/>
        </w:rPr>
        <w:t>0</w:t>
      </w:r>
      <w:r w:rsidR="008B58F9" w:rsidRPr="004B0488">
        <w:rPr>
          <w:lang w:val="vi-VN" w:eastAsia="de-DE" w:bidi="de-DE"/>
        </w:rPr>
        <w:t>3</w:t>
      </w:r>
      <w:r w:rsidR="008B58F9" w:rsidRPr="008B58F9">
        <w:rPr>
          <w:lang w:eastAsia="de-DE" w:bidi="de-DE"/>
        </w:rPr>
        <w:t>b</w:t>
      </w:r>
      <w:r w:rsidR="008B58F9" w:rsidRPr="004B0488">
        <w:rPr>
          <w:lang w:val="vi-VN" w:eastAsia="de-DE" w:bidi="de-DE"/>
        </w:rPr>
        <w:t>&gt;0 AND E</w:t>
      </w:r>
      <w:r w:rsidR="008B58F9" w:rsidRPr="008B58F9">
        <w:rPr>
          <w:lang w:eastAsia="de-DE" w:bidi="de-DE"/>
        </w:rPr>
        <w:t>0</w:t>
      </w:r>
      <w:r w:rsidR="008B58F9" w:rsidRPr="004B0488">
        <w:rPr>
          <w:lang w:val="vi-VN" w:eastAsia="de-DE" w:bidi="de-DE"/>
        </w:rPr>
        <w:t>3</w:t>
      </w:r>
      <w:r w:rsidR="008B58F9" w:rsidRPr="008B58F9">
        <w:rPr>
          <w:lang w:eastAsia="de-DE" w:bidi="de-DE"/>
        </w:rPr>
        <w:t>b</w:t>
      </w:r>
      <w:r w:rsidR="008B58F9" w:rsidRPr="004B0488">
        <w:rPr>
          <w:lang w:val="vi-VN" w:eastAsia="de-DE" w:bidi="de-DE"/>
        </w:rPr>
        <w:t>&lt;6) OR (E</w:t>
      </w:r>
      <w:r w:rsidR="008B58F9" w:rsidRPr="008B58F9">
        <w:rPr>
          <w:lang w:eastAsia="de-DE" w:bidi="de-DE"/>
        </w:rPr>
        <w:t>0</w:t>
      </w:r>
      <w:r w:rsidR="008B58F9" w:rsidRPr="004B0488">
        <w:rPr>
          <w:lang w:val="vi-VN" w:eastAsia="de-DE" w:bidi="de-DE"/>
        </w:rPr>
        <w:t>3</w:t>
      </w:r>
      <w:r w:rsidR="008B58F9" w:rsidRPr="008B58F9">
        <w:rPr>
          <w:lang w:eastAsia="de-DE" w:bidi="de-DE"/>
        </w:rPr>
        <w:t>c</w:t>
      </w:r>
      <w:r w:rsidR="008B58F9" w:rsidRPr="004B0488">
        <w:rPr>
          <w:lang w:val="vi-VN" w:eastAsia="de-DE" w:bidi="de-DE"/>
        </w:rPr>
        <w:t>&gt;0 AND E</w:t>
      </w:r>
      <w:r w:rsidR="008B58F9" w:rsidRPr="008B58F9">
        <w:rPr>
          <w:lang w:eastAsia="de-DE" w:bidi="de-DE"/>
        </w:rPr>
        <w:t>0</w:t>
      </w:r>
      <w:r w:rsidR="008B58F9" w:rsidRPr="004B0488">
        <w:rPr>
          <w:lang w:val="vi-VN" w:eastAsia="de-DE" w:bidi="de-DE"/>
        </w:rPr>
        <w:t>3</w:t>
      </w:r>
      <w:r w:rsidR="008B58F9" w:rsidRPr="008B58F9">
        <w:rPr>
          <w:lang w:eastAsia="de-DE" w:bidi="de-DE"/>
        </w:rPr>
        <w:t>c</w:t>
      </w:r>
      <w:r w:rsidR="008B58F9" w:rsidRPr="004B0488">
        <w:rPr>
          <w:lang w:val="vi-VN" w:eastAsia="de-DE" w:bidi="de-DE"/>
        </w:rPr>
        <w:t>&lt;6) OR (E</w:t>
      </w:r>
      <w:r w:rsidR="008B58F9" w:rsidRPr="008B58F9">
        <w:rPr>
          <w:lang w:eastAsia="de-DE" w:bidi="de-DE"/>
        </w:rPr>
        <w:t>0</w:t>
      </w:r>
      <w:r w:rsidR="008B58F9" w:rsidRPr="004B0488">
        <w:rPr>
          <w:lang w:val="vi-VN" w:eastAsia="de-DE" w:bidi="de-DE"/>
        </w:rPr>
        <w:t>3</w:t>
      </w:r>
      <w:r w:rsidR="008B58F9" w:rsidRPr="008B58F9">
        <w:rPr>
          <w:lang w:eastAsia="de-DE" w:bidi="de-DE"/>
        </w:rPr>
        <w:t>d</w:t>
      </w:r>
      <w:r w:rsidR="008B58F9" w:rsidRPr="004B0488">
        <w:rPr>
          <w:lang w:val="vi-VN" w:eastAsia="de-DE" w:bidi="de-DE"/>
        </w:rPr>
        <w:t>&gt;0 AND E</w:t>
      </w:r>
      <w:r w:rsidR="008B58F9" w:rsidRPr="008B58F9">
        <w:rPr>
          <w:lang w:eastAsia="de-DE" w:bidi="de-DE"/>
        </w:rPr>
        <w:t>0</w:t>
      </w:r>
      <w:r w:rsidR="008B58F9" w:rsidRPr="004B0488">
        <w:rPr>
          <w:lang w:val="vi-VN" w:eastAsia="de-DE" w:bidi="de-DE"/>
        </w:rPr>
        <w:t>3</w:t>
      </w:r>
      <w:r w:rsidR="008B58F9" w:rsidRPr="008B58F9">
        <w:rPr>
          <w:lang w:eastAsia="de-DE" w:bidi="de-DE"/>
        </w:rPr>
        <w:t>d</w:t>
      </w:r>
      <w:r w:rsidR="008B58F9" w:rsidRPr="004B0488">
        <w:rPr>
          <w:lang w:val="vi-VN" w:eastAsia="de-DE" w:bidi="de-DE"/>
        </w:rPr>
        <w:t>&lt;6) OR E</w:t>
      </w:r>
      <w:r w:rsidR="008B58F9" w:rsidRPr="008B58F9">
        <w:rPr>
          <w:lang w:eastAsia="de-DE" w:bidi="de-DE"/>
        </w:rPr>
        <w:t>03e_o</w:t>
      </w:r>
      <w:r w:rsidR="008B58F9" w:rsidRPr="004B0488">
        <w:rPr>
          <w:lang w:val="vi-VN" w:eastAsia="de-DE" w:bidi="de-DE"/>
        </w:rPr>
        <w:t>!="")</w:t>
      </w:r>
    </w:p>
    <w:p w14:paraId="5A56F5EB" w14:textId="6807A695" w:rsidR="006509A7" w:rsidRPr="006509A7" w:rsidRDefault="006509A7" w:rsidP="006509A7">
      <w:pPr>
        <w:rPr>
          <w:rFonts w:cstheme="minorHAnsi"/>
          <w:b/>
          <w:bCs/>
        </w:rPr>
      </w:pPr>
      <w:r w:rsidRPr="006509A7">
        <w:rPr>
          <w:b/>
          <w:bCs/>
          <w:lang w:eastAsia="de-DE" w:bidi="de-DE"/>
        </w:rPr>
        <w:t>E</w:t>
      </w:r>
      <w:r w:rsidR="00521809">
        <w:rPr>
          <w:b/>
          <w:bCs/>
          <w:lang w:eastAsia="de-DE" w:bidi="de-DE"/>
        </w:rPr>
        <w:t>04</w:t>
      </w:r>
      <w:r w:rsidRPr="006509A7">
        <w:rPr>
          <w:b/>
          <w:bCs/>
          <w:lang w:eastAsia="de-DE" w:bidi="de-DE"/>
        </w:rPr>
        <w:t xml:space="preserve">. </w:t>
      </w:r>
      <w:r w:rsidRPr="006509A7">
        <w:rPr>
          <w:rFonts w:cstheme="minorHAnsi"/>
          <w:b/>
          <w:bCs/>
        </w:rPr>
        <w:t>An welchen Orten haben Sie diese Diskriminierungen erlebt?</w:t>
      </w:r>
    </w:p>
    <w:p w14:paraId="74099B42" w14:textId="1BFA12B5" w:rsidR="006509A7" w:rsidRPr="006509A7" w:rsidRDefault="006509A7" w:rsidP="006509A7">
      <w:pPr>
        <w:pStyle w:val="NoSpacing"/>
        <w:rPr>
          <w:lang w:eastAsia="de-DE" w:bidi="de-DE"/>
        </w:rPr>
      </w:pPr>
      <w:r w:rsidRPr="006509A7">
        <w:rPr>
          <w:lang w:eastAsia="de-DE" w:bidi="de-DE"/>
        </w:rPr>
        <w:t>E</w:t>
      </w:r>
      <w:r w:rsidR="00521809">
        <w:rPr>
          <w:lang w:eastAsia="de-DE" w:bidi="de-DE"/>
        </w:rPr>
        <w:t>04a</w:t>
      </w:r>
      <w:r>
        <w:rPr>
          <w:lang w:eastAsia="de-DE" w:bidi="de-DE"/>
        </w:rPr>
        <w:t xml:space="preserve">: </w:t>
      </w:r>
      <w:r w:rsidRPr="006509A7">
        <w:rPr>
          <w:lang w:eastAsia="de-DE" w:bidi="de-DE"/>
        </w:rPr>
        <w:t>Auf der Straße</w:t>
      </w:r>
    </w:p>
    <w:p w14:paraId="2F961A9B" w14:textId="440278CD" w:rsidR="006509A7" w:rsidRPr="006509A7" w:rsidRDefault="006509A7" w:rsidP="006509A7">
      <w:pPr>
        <w:pStyle w:val="NoSpacing"/>
        <w:rPr>
          <w:lang w:eastAsia="de-DE" w:bidi="de-DE"/>
        </w:rPr>
      </w:pPr>
      <w:r w:rsidRPr="006509A7">
        <w:rPr>
          <w:lang w:eastAsia="de-DE" w:bidi="de-DE"/>
        </w:rPr>
        <w:t>E</w:t>
      </w:r>
      <w:r w:rsidR="00521809">
        <w:rPr>
          <w:lang w:eastAsia="de-DE" w:bidi="de-DE"/>
        </w:rPr>
        <w:t>04b</w:t>
      </w:r>
      <w:r>
        <w:rPr>
          <w:lang w:eastAsia="de-DE" w:bidi="de-DE"/>
        </w:rPr>
        <w:t xml:space="preserve">: </w:t>
      </w:r>
      <w:r w:rsidRPr="006509A7">
        <w:rPr>
          <w:lang w:eastAsia="de-DE" w:bidi="de-DE"/>
        </w:rPr>
        <w:t>Im öffentlichen Nahverkehr (Bahn, Bus, Straßenbahn)</w:t>
      </w:r>
    </w:p>
    <w:p w14:paraId="2C8767E1" w14:textId="509A10BE" w:rsidR="006509A7" w:rsidRPr="006509A7" w:rsidRDefault="006509A7" w:rsidP="006509A7">
      <w:pPr>
        <w:pStyle w:val="NoSpacing"/>
        <w:rPr>
          <w:lang w:eastAsia="de-DE" w:bidi="de-DE"/>
        </w:rPr>
      </w:pPr>
      <w:r w:rsidRPr="006509A7">
        <w:rPr>
          <w:lang w:eastAsia="de-DE" w:bidi="de-DE"/>
        </w:rPr>
        <w:t>E</w:t>
      </w:r>
      <w:r w:rsidR="00521809">
        <w:rPr>
          <w:lang w:eastAsia="de-DE" w:bidi="de-DE"/>
        </w:rPr>
        <w:t>04c</w:t>
      </w:r>
      <w:r>
        <w:rPr>
          <w:lang w:eastAsia="de-DE" w:bidi="de-DE"/>
        </w:rPr>
        <w:t xml:space="preserve">: </w:t>
      </w:r>
      <w:r w:rsidRPr="006509A7">
        <w:rPr>
          <w:lang w:eastAsia="de-DE" w:bidi="de-DE"/>
        </w:rPr>
        <w:t>In Geschäften</w:t>
      </w:r>
    </w:p>
    <w:p w14:paraId="61A8E5B9" w14:textId="6BB85DFD" w:rsidR="006509A7" w:rsidRPr="006509A7" w:rsidRDefault="006509A7" w:rsidP="006509A7">
      <w:pPr>
        <w:pStyle w:val="NoSpacing"/>
        <w:rPr>
          <w:lang w:eastAsia="de-DE" w:bidi="de-DE"/>
        </w:rPr>
      </w:pPr>
      <w:r w:rsidRPr="006509A7">
        <w:rPr>
          <w:lang w:eastAsia="de-DE" w:bidi="de-DE"/>
        </w:rPr>
        <w:t>E</w:t>
      </w:r>
      <w:r w:rsidR="00521809">
        <w:rPr>
          <w:lang w:eastAsia="de-DE" w:bidi="de-DE"/>
        </w:rPr>
        <w:t>04d</w:t>
      </w:r>
      <w:r>
        <w:rPr>
          <w:lang w:eastAsia="de-DE" w:bidi="de-DE"/>
        </w:rPr>
        <w:t xml:space="preserve">: </w:t>
      </w:r>
      <w:r w:rsidRPr="006509A7">
        <w:rPr>
          <w:lang w:eastAsia="de-DE" w:bidi="de-DE"/>
        </w:rPr>
        <w:t>In Restaurants / Cafés</w:t>
      </w:r>
    </w:p>
    <w:p w14:paraId="2781D2E2" w14:textId="3A143503" w:rsidR="006509A7" w:rsidRPr="006509A7" w:rsidRDefault="006509A7" w:rsidP="006509A7">
      <w:pPr>
        <w:pStyle w:val="NoSpacing"/>
        <w:rPr>
          <w:lang w:eastAsia="de-DE" w:bidi="de-DE"/>
        </w:rPr>
      </w:pPr>
      <w:r w:rsidRPr="006509A7">
        <w:rPr>
          <w:lang w:eastAsia="de-DE" w:bidi="de-DE"/>
        </w:rPr>
        <w:t>E</w:t>
      </w:r>
      <w:r w:rsidR="00521809">
        <w:rPr>
          <w:lang w:eastAsia="de-DE" w:bidi="de-DE"/>
        </w:rPr>
        <w:t>04e</w:t>
      </w:r>
      <w:r>
        <w:rPr>
          <w:lang w:eastAsia="de-DE" w:bidi="de-DE"/>
        </w:rPr>
        <w:t xml:space="preserve">: </w:t>
      </w:r>
      <w:r w:rsidRPr="006509A7">
        <w:rPr>
          <w:lang w:eastAsia="de-DE" w:bidi="de-DE"/>
        </w:rPr>
        <w:t>In privaten Räumen</w:t>
      </w:r>
    </w:p>
    <w:p w14:paraId="3A83F86D" w14:textId="6C992977" w:rsidR="006509A7" w:rsidRPr="006509A7" w:rsidRDefault="006509A7" w:rsidP="006509A7">
      <w:pPr>
        <w:pStyle w:val="NoSpacing"/>
        <w:rPr>
          <w:lang w:eastAsia="de-DE" w:bidi="de-DE"/>
        </w:rPr>
      </w:pPr>
      <w:r w:rsidRPr="006509A7">
        <w:rPr>
          <w:lang w:eastAsia="de-DE" w:bidi="de-DE"/>
        </w:rPr>
        <w:t>E</w:t>
      </w:r>
      <w:r w:rsidR="00521809">
        <w:rPr>
          <w:lang w:eastAsia="de-DE" w:bidi="de-DE"/>
        </w:rPr>
        <w:t>04f</w:t>
      </w:r>
      <w:r>
        <w:rPr>
          <w:lang w:eastAsia="de-DE" w:bidi="de-DE"/>
        </w:rPr>
        <w:t xml:space="preserve">: </w:t>
      </w:r>
      <w:r w:rsidRPr="006509A7">
        <w:rPr>
          <w:lang w:eastAsia="de-DE" w:bidi="de-DE"/>
        </w:rPr>
        <w:t>Bei der Arbeit</w:t>
      </w:r>
    </w:p>
    <w:p w14:paraId="73DE3CA5" w14:textId="6FA510EC" w:rsidR="006509A7" w:rsidRPr="006509A7" w:rsidRDefault="006509A7" w:rsidP="006509A7">
      <w:pPr>
        <w:pStyle w:val="NoSpacing"/>
        <w:rPr>
          <w:lang w:eastAsia="de-DE" w:bidi="de-DE"/>
        </w:rPr>
      </w:pPr>
      <w:r w:rsidRPr="006509A7">
        <w:rPr>
          <w:lang w:eastAsia="de-DE" w:bidi="de-DE"/>
        </w:rPr>
        <w:t>E</w:t>
      </w:r>
      <w:r w:rsidR="00521809">
        <w:rPr>
          <w:lang w:eastAsia="de-DE" w:bidi="de-DE"/>
        </w:rPr>
        <w:t>04g</w:t>
      </w:r>
      <w:r>
        <w:rPr>
          <w:lang w:eastAsia="de-DE" w:bidi="de-DE"/>
        </w:rPr>
        <w:t xml:space="preserve">: </w:t>
      </w:r>
      <w:r w:rsidRPr="006509A7">
        <w:rPr>
          <w:lang w:eastAsia="de-DE" w:bidi="de-DE"/>
        </w:rPr>
        <w:t>In einer Bildungsinstitution (Schule, Universität)</w:t>
      </w:r>
    </w:p>
    <w:p w14:paraId="2FC977FC" w14:textId="2460C0CA" w:rsidR="006509A7" w:rsidRPr="006509A7" w:rsidRDefault="00FA4323" w:rsidP="006509A7">
      <w:pPr>
        <w:pStyle w:val="NoSpacing"/>
        <w:rPr>
          <w:lang w:eastAsia="de-DE" w:bidi="de-DE"/>
        </w:rPr>
      </w:pPr>
      <w:r>
        <w:rPr>
          <w:lang w:eastAsia="de-DE" w:bidi="de-DE"/>
        </w:rPr>
        <w:t xml:space="preserve">E06h: </w:t>
      </w:r>
      <w:r w:rsidR="006509A7" w:rsidRPr="006509A7">
        <w:rPr>
          <w:lang w:eastAsia="de-DE" w:bidi="de-DE"/>
        </w:rPr>
        <w:t xml:space="preserve">Andere Orte, und zwar: </w:t>
      </w:r>
    </w:p>
    <w:p w14:paraId="0C4E4E9C" w14:textId="55252A30" w:rsidR="006509A7" w:rsidRDefault="006509A7" w:rsidP="006509A7">
      <w:pPr>
        <w:spacing w:after="0" w:line="276" w:lineRule="auto"/>
        <w:rPr>
          <w:lang w:eastAsia="de-DE" w:bidi="de-DE"/>
        </w:rPr>
      </w:pPr>
    </w:p>
    <w:p w14:paraId="070A279E" w14:textId="77777777" w:rsidR="006509A7" w:rsidRDefault="006509A7" w:rsidP="006509A7">
      <w:pPr>
        <w:pStyle w:val="NoSpacing"/>
        <w:rPr>
          <w:lang w:eastAsia="de-DE" w:bidi="de-DE"/>
        </w:rPr>
      </w:pPr>
      <w:r>
        <w:rPr>
          <w:lang w:eastAsia="de-DE" w:bidi="de-DE"/>
        </w:rPr>
        <w:t>Auswahlmöglichkeiten //exklusiv</w:t>
      </w:r>
    </w:p>
    <w:p w14:paraId="2724A4EE" w14:textId="73494E2A" w:rsidR="006509A7" w:rsidRPr="006509A7" w:rsidRDefault="006509A7" w:rsidP="006509A7">
      <w:pPr>
        <w:pStyle w:val="NoSpacing"/>
        <w:rPr>
          <w:lang w:eastAsia="de-DE" w:bidi="de-DE"/>
        </w:rPr>
      </w:pPr>
      <w:r>
        <w:rPr>
          <w:lang w:eastAsia="de-DE" w:bidi="de-DE"/>
        </w:rPr>
        <w:t xml:space="preserve">1: </w:t>
      </w:r>
      <w:r w:rsidRPr="006509A7">
        <w:rPr>
          <w:lang w:eastAsia="de-DE" w:bidi="de-DE"/>
        </w:rPr>
        <w:t>Ja</w:t>
      </w:r>
    </w:p>
    <w:p w14:paraId="4A22F85A" w14:textId="0E11CC7A" w:rsidR="006509A7" w:rsidRDefault="006509A7" w:rsidP="006509A7">
      <w:pPr>
        <w:pStyle w:val="NoSpacing"/>
        <w:rPr>
          <w:lang w:eastAsia="de-DE" w:bidi="de-DE"/>
        </w:rPr>
      </w:pPr>
      <w:r w:rsidRPr="006509A7">
        <w:rPr>
          <w:lang w:eastAsia="de-DE" w:bidi="de-DE"/>
        </w:rPr>
        <w:t>2</w:t>
      </w:r>
      <w:r>
        <w:rPr>
          <w:lang w:eastAsia="de-DE" w:bidi="de-DE"/>
        </w:rPr>
        <w:t xml:space="preserve">: </w:t>
      </w:r>
      <w:r w:rsidRPr="006509A7">
        <w:rPr>
          <w:lang w:eastAsia="de-DE" w:bidi="de-DE"/>
        </w:rPr>
        <w:t>Nein</w:t>
      </w:r>
    </w:p>
    <w:p w14:paraId="712A0B74" w14:textId="77777777" w:rsidR="006509A7" w:rsidRDefault="006509A7" w:rsidP="006509A7">
      <w:pPr>
        <w:pStyle w:val="NoSpacing"/>
        <w:rPr>
          <w:lang w:eastAsia="de-DE" w:bidi="de-DE"/>
        </w:rPr>
      </w:pPr>
    </w:p>
    <w:p w14:paraId="1AC6C078" w14:textId="77777777" w:rsidR="00B610F8" w:rsidRDefault="00B610F8">
      <w:pPr>
        <w:spacing w:line="259" w:lineRule="auto"/>
        <w:rPr>
          <w:b/>
          <w:bCs/>
          <w:lang w:eastAsia="de-DE" w:bidi="de-DE"/>
        </w:rPr>
      </w:pPr>
      <w:r>
        <w:rPr>
          <w:b/>
          <w:bCs/>
          <w:lang w:eastAsia="de-DE" w:bidi="de-DE"/>
        </w:rPr>
        <w:br w:type="page"/>
      </w:r>
    </w:p>
    <w:p w14:paraId="66E1E84F" w14:textId="4B446AEC" w:rsidR="006509A7" w:rsidRPr="006509A7" w:rsidRDefault="006509A7" w:rsidP="006509A7">
      <w:pPr>
        <w:pStyle w:val="NoSpacing"/>
        <w:rPr>
          <w:b/>
          <w:bCs/>
          <w:lang w:eastAsia="de-DE" w:bidi="de-DE"/>
        </w:rPr>
      </w:pPr>
      <w:r w:rsidRPr="006509A7">
        <w:rPr>
          <w:b/>
          <w:bCs/>
          <w:lang w:eastAsia="de-DE" w:bidi="de-DE"/>
        </w:rPr>
        <w:lastRenderedPageBreak/>
        <w:t>E</w:t>
      </w:r>
      <w:r w:rsidR="00521809">
        <w:rPr>
          <w:b/>
          <w:bCs/>
          <w:lang w:eastAsia="de-DE" w:bidi="de-DE"/>
        </w:rPr>
        <w:t>04h_</w:t>
      </w:r>
      <w:r w:rsidRPr="006509A7">
        <w:rPr>
          <w:b/>
          <w:bCs/>
          <w:lang w:eastAsia="de-DE" w:bidi="de-DE"/>
        </w:rPr>
        <w:t xml:space="preserve">o: Andere Orte, und zwar: </w:t>
      </w:r>
    </w:p>
    <w:p w14:paraId="4C72C9FD" w14:textId="039A128B" w:rsidR="006509A7" w:rsidRDefault="006509A7" w:rsidP="006509A7">
      <w:pPr>
        <w:pStyle w:val="NoSpacing"/>
        <w:rPr>
          <w:lang w:eastAsia="de-DE" w:bidi="de-DE"/>
        </w:rPr>
      </w:pPr>
    </w:p>
    <w:p w14:paraId="709E1B48" w14:textId="00B8ECD2" w:rsidR="006509A7" w:rsidRDefault="006509A7" w:rsidP="006509A7">
      <w:pPr>
        <w:pStyle w:val="NoSpacing"/>
        <w:rPr>
          <w:lang w:eastAsia="de-DE" w:bidi="de-DE"/>
        </w:rPr>
      </w:pPr>
      <w:r>
        <w:rPr>
          <w:lang w:eastAsia="de-DE" w:bidi="de-DE"/>
        </w:rPr>
        <w:t xml:space="preserve">// offene Angabe </w:t>
      </w:r>
    </w:p>
    <w:p w14:paraId="2F71B6CA" w14:textId="77777777" w:rsidR="006509A7" w:rsidRDefault="006509A7" w:rsidP="006509A7">
      <w:pPr>
        <w:pStyle w:val="NoSpacing"/>
        <w:rPr>
          <w:lang w:eastAsia="de-DE" w:bidi="de-DE"/>
        </w:rPr>
      </w:pPr>
    </w:p>
    <w:p w14:paraId="5E1F23F4" w14:textId="3DE5033E" w:rsidR="006509A7" w:rsidRDefault="006509A7" w:rsidP="006509A7">
      <w:pPr>
        <w:pStyle w:val="Heading1"/>
        <w:numPr>
          <w:ilvl w:val="0"/>
          <w:numId w:val="0"/>
        </w:numPr>
        <w:ind w:left="432" w:hanging="432"/>
      </w:pPr>
      <w:bookmarkStart w:id="10" w:name="_Toc157455155"/>
      <w:r>
        <w:rPr>
          <w:lang w:eastAsia="de-DE" w:bidi="de-DE"/>
        </w:rPr>
        <w:t xml:space="preserve">E. </w:t>
      </w:r>
      <w:r w:rsidRPr="007A7316">
        <w:t>Antiasiatischer Rassismus im Kontext der Corona-Pandemie II</w:t>
      </w:r>
      <w:bookmarkEnd w:id="10"/>
    </w:p>
    <w:p w14:paraId="0640A988" w14:textId="77777777" w:rsidR="006509A7" w:rsidRDefault="006509A7" w:rsidP="006509A7">
      <w:pPr>
        <w:pStyle w:val="NoSpacing"/>
        <w:rPr>
          <w:rFonts w:cstheme="minorHAnsi"/>
        </w:rPr>
      </w:pPr>
    </w:p>
    <w:p w14:paraId="5D4EF8C0" w14:textId="1FB3B8FB" w:rsidR="00911145" w:rsidRPr="00911145" w:rsidRDefault="006509A7" w:rsidP="00911145">
      <w:pPr>
        <w:pStyle w:val="NoSpacing"/>
        <w:rPr>
          <w:b/>
          <w:bCs/>
          <w:lang w:eastAsia="de-DE" w:bidi="de-DE"/>
        </w:rPr>
      </w:pPr>
      <w:r w:rsidRPr="00911145">
        <w:rPr>
          <w:b/>
          <w:bCs/>
          <w:lang w:eastAsia="de-DE" w:bidi="de-DE"/>
        </w:rPr>
        <w:t>E</w:t>
      </w:r>
      <w:r w:rsidR="00D34EF2">
        <w:rPr>
          <w:b/>
          <w:bCs/>
          <w:lang w:eastAsia="de-DE" w:bidi="de-DE"/>
        </w:rPr>
        <w:t>05/E06</w:t>
      </w:r>
      <w:r w:rsidRPr="00911145">
        <w:rPr>
          <w:b/>
          <w:bCs/>
          <w:lang w:eastAsia="de-DE" w:bidi="de-DE"/>
        </w:rPr>
        <w:t xml:space="preserve">. </w:t>
      </w:r>
      <w:r w:rsidR="00911145" w:rsidRPr="00911145">
        <w:rPr>
          <w:b/>
          <w:bCs/>
          <w:lang w:eastAsia="de-DE" w:bidi="de-DE"/>
        </w:rPr>
        <w:t>Haben Sie sich schon einmal bewusst und direkt gegen rassistische Diskriminierung im Kontext der Corona-Pandemie zur Wehr gesetzt?</w:t>
      </w:r>
    </w:p>
    <w:p w14:paraId="2AA1B883" w14:textId="77777777" w:rsidR="00911145" w:rsidRDefault="00911145" w:rsidP="00911145">
      <w:pPr>
        <w:pStyle w:val="NoSpacing"/>
        <w:rPr>
          <w:lang w:eastAsia="de-DE" w:bidi="de-DE"/>
        </w:rPr>
      </w:pPr>
    </w:p>
    <w:p w14:paraId="6D6DC699" w14:textId="4A03AA7F" w:rsidR="00911145" w:rsidRPr="00911145" w:rsidRDefault="00911145" w:rsidP="00911145">
      <w:pPr>
        <w:pStyle w:val="NoSpacing"/>
        <w:rPr>
          <w:lang w:eastAsia="de-DE" w:bidi="de-DE"/>
        </w:rPr>
      </w:pPr>
      <w:r>
        <w:rPr>
          <w:lang w:eastAsia="de-DE" w:bidi="de-DE"/>
        </w:rPr>
        <w:t>Auswahlmöglichkeiten //exklusiv</w:t>
      </w:r>
    </w:p>
    <w:p w14:paraId="53A133E3" w14:textId="275F046A" w:rsidR="00911145" w:rsidRPr="00911145" w:rsidRDefault="00D34EF2" w:rsidP="00911145">
      <w:pPr>
        <w:pStyle w:val="NoSpacing"/>
        <w:rPr>
          <w:lang w:eastAsia="de-DE" w:bidi="de-DE"/>
        </w:rPr>
      </w:pPr>
      <w:r>
        <w:rPr>
          <w:lang w:eastAsia="de-DE" w:bidi="de-DE"/>
        </w:rPr>
        <w:t>E05</w:t>
      </w:r>
      <w:r w:rsidR="00911145">
        <w:rPr>
          <w:lang w:eastAsia="de-DE" w:bidi="de-DE"/>
        </w:rPr>
        <w:t xml:space="preserve">: </w:t>
      </w:r>
      <w:r w:rsidR="00911145" w:rsidRPr="00911145">
        <w:rPr>
          <w:lang w:eastAsia="de-DE" w:bidi="de-DE"/>
        </w:rPr>
        <w:t xml:space="preserve">Nein </w:t>
      </w:r>
    </w:p>
    <w:p w14:paraId="6A5078DC" w14:textId="3514779B" w:rsidR="00911145" w:rsidRPr="00911145" w:rsidRDefault="00D34EF2" w:rsidP="00911145">
      <w:pPr>
        <w:pStyle w:val="NoSpacing"/>
        <w:rPr>
          <w:lang w:eastAsia="de-DE" w:bidi="de-DE"/>
        </w:rPr>
      </w:pPr>
      <w:r>
        <w:rPr>
          <w:lang w:eastAsia="de-DE" w:bidi="de-DE"/>
        </w:rPr>
        <w:t>E06a</w:t>
      </w:r>
      <w:r w:rsidR="00911145">
        <w:rPr>
          <w:lang w:eastAsia="de-DE" w:bidi="de-DE"/>
        </w:rPr>
        <w:t xml:space="preserve">: </w:t>
      </w:r>
      <w:r w:rsidR="00911145" w:rsidRPr="00911145">
        <w:rPr>
          <w:lang w:eastAsia="de-DE" w:bidi="de-DE"/>
        </w:rPr>
        <w:t>Verbal - unmittelbar gegenüber der diskriminierenden Person</w:t>
      </w:r>
    </w:p>
    <w:p w14:paraId="2C397141" w14:textId="662F8F96" w:rsidR="00911145" w:rsidRPr="00911145" w:rsidRDefault="00D34EF2" w:rsidP="00911145">
      <w:pPr>
        <w:pStyle w:val="NoSpacing"/>
        <w:rPr>
          <w:lang w:eastAsia="de-DE" w:bidi="de-DE"/>
        </w:rPr>
      </w:pPr>
      <w:r>
        <w:rPr>
          <w:lang w:eastAsia="de-DE" w:bidi="de-DE"/>
        </w:rPr>
        <w:t>E06b</w:t>
      </w:r>
      <w:r w:rsidR="00911145">
        <w:rPr>
          <w:lang w:eastAsia="de-DE" w:bidi="de-DE"/>
        </w:rPr>
        <w:t xml:space="preserve">: </w:t>
      </w:r>
      <w:r w:rsidR="00911145" w:rsidRPr="00911145">
        <w:rPr>
          <w:lang w:eastAsia="de-DE" w:bidi="de-DE"/>
        </w:rPr>
        <w:t>Verbal</w:t>
      </w:r>
      <w:r w:rsidR="00EA0CF8">
        <w:rPr>
          <w:lang w:eastAsia="de-DE" w:bidi="de-DE"/>
        </w:rPr>
        <w:t xml:space="preserve"> </w:t>
      </w:r>
      <w:r w:rsidR="00911145" w:rsidRPr="00911145">
        <w:rPr>
          <w:lang w:eastAsia="de-DE" w:bidi="de-DE"/>
        </w:rPr>
        <w:t>unmittelbar in den sozialen Medien kommentiert</w:t>
      </w:r>
    </w:p>
    <w:p w14:paraId="32BAA295" w14:textId="163DA928" w:rsidR="00911145" w:rsidRPr="00911145" w:rsidRDefault="00D34EF2" w:rsidP="00911145">
      <w:pPr>
        <w:pStyle w:val="NoSpacing"/>
        <w:rPr>
          <w:lang w:eastAsia="de-DE" w:bidi="de-DE"/>
        </w:rPr>
      </w:pPr>
      <w:r>
        <w:rPr>
          <w:lang w:eastAsia="de-DE" w:bidi="de-DE"/>
        </w:rPr>
        <w:t>E06c</w:t>
      </w:r>
      <w:r w:rsidR="00911145">
        <w:rPr>
          <w:lang w:eastAsia="de-DE" w:bidi="de-DE"/>
        </w:rPr>
        <w:t xml:space="preserve">: </w:t>
      </w:r>
      <w:r w:rsidR="00911145" w:rsidRPr="00911145">
        <w:rPr>
          <w:lang w:eastAsia="de-DE" w:bidi="de-DE"/>
        </w:rPr>
        <w:t>Physisch bei einem gewalttätigen Übergriff</w:t>
      </w:r>
    </w:p>
    <w:p w14:paraId="2774F8B0" w14:textId="6F778C0F" w:rsidR="00911145" w:rsidRPr="00911145" w:rsidRDefault="00D34EF2" w:rsidP="00911145">
      <w:pPr>
        <w:pStyle w:val="NoSpacing"/>
        <w:rPr>
          <w:lang w:eastAsia="de-DE" w:bidi="de-DE"/>
        </w:rPr>
      </w:pPr>
      <w:r>
        <w:rPr>
          <w:lang w:eastAsia="de-DE" w:bidi="de-DE"/>
        </w:rPr>
        <w:t>E06d</w:t>
      </w:r>
      <w:r w:rsidR="00911145">
        <w:rPr>
          <w:lang w:eastAsia="de-DE" w:bidi="de-DE"/>
        </w:rPr>
        <w:t xml:space="preserve">: </w:t>
      </w:r>
      <w:r w:rsidR="00911145" w:rsidRPr="00911145">
        <w:rPr>
          <w:lang w:eastAsia="de-DE" w:bidi="de-DE"/>
        </w:rPr>
        <w:t>Juristisch (z.B. eine Anzeige bei der Polizei aufgegeben)</w:t>
      </w:r>
    </w:p>
    <w:p w14:paraId="4D753CCC" w14:textId="341CC775" w:rsidR="00911145" w:rsidRPr="00911145" w:rsidRDefault="00D34EF2" w:rsidP="00911145">
      <w:pPr>
        <w:pStyle w:val="NoSpacing"/>
        <w:rPr>
          <w:lang w:eastAsia="de-DE" w:bidi="de-DE"/>
        </w:rPr>
      </w:pPr>
      <w:r>
        <w:rPr>
          <w:lang w:eastAsia="de-DE" w:bidi="de-DE"/>
        </w:rPr>
        <w:t>E06e</w:t>
      </w:r>
      <w:r w:rsidR="00911145">
        <w:rPr>
          <w:lang w:eastAsia="de-DE" w:bidi="de-DE"/>
        </w:rPr>
        <w:t xml:space="preserve">: </w:t>
      </w:r>
      <w:r w:rsidR="00911145" w:rsidRPr="00911145">
        <w:rPr>
          <w:lang w:eastAsia="de-DE" w:bidi="de-DE"/>
        </w:rPr>
        <w:t>Ich habe über den Vorfall berichtet (einer Zeitung/Radio/Fernsehen ein Interview gegeben, einen Leser*innenbrief geschrieben, in sozialen Medien gepostet, …)</w:t>
      </w:r>
    </w:p>
    <w:p w14:paraId="0DC6DBBD" w14:textId="383D3D51" w:rsidR="00911145" w:rsidRPr="00911145" w:rsidRDefault="00D34EF2" w:rsidP="00911145">
      <w:pPr>
        <w:pStyle w:val="NoSpacing"/>
        <w:rPr>
          <w:lang w:eastAsia="de-DE" w:bidi="de-DE"/>
        </w:rPr>
      </w:pPr>
      <w:r>
        <w:rPr>
          <w:lang w:eastAsia="de-DE" w:bidi="de-DE"/>
        </w:rPr>
        <w:t>E06f</w:t>
      </w:r>
      <w:r w:rsidR="00911145">
        <w:rPr>
          <w:lang w:eastAsia="de-DE" w:bidi="de-DE"/>
        </w:rPr>
        <w:t xml:space="preserve">: </w:t>
      </w:r>
      <w:r w:rsidR="00911145" w:rsidRPr="00911145">
        <w:rPr>
          <w:lang w:eastAsia="de-DE" w:bidi="de-DE"/>
        </w:rPr>
        <w:t>Ich habe den Vorfall zeitnah innerhalb der Institution gemeldet, in der die Diskriminierung stattgefunden hat (Betriebsrat, Schulleitung, Gleichstellungsbeauftragte*r,…)</w:t>
      </w:r>
    </w:p>
    <w:p w14:paraId="0E085ECB" w14:textId="0D2E8C3B" w:rsidR="006509A7" w:rsidRDefault="00D34EF2" w:rsidP="00D34EF2">
      <w:pPr>
        <w:pStyle w:val="NoSpacing"/>
        <w:rPr>
          <w:lang w:eastAsia="de-DE" w:bidi="de-DE"/>
        </w:rPr>
      </w:pPr>
      <w:r>
        <w:rPr>
          <w:lang w:eastAsia="de-DE" w:bidi="de-DE"/>
        </w:rPr>
        <w:t xml:space="preserve">E06g: </w:t>
      </w:r>
      <w:r w:rsidR="00911145" w:rsidRPr="00911145">
        <w:rPr>
          <w:lang w:eastAsia="de-DE" w:bidi="de-DE"/>
        </w:rPr>
        <w:t>Auf andere Weise, und zwar:</w:t>
      </w:r>
    </w:p>
    <w:p w14:paraId="4E94F3C2" w14:textId="77777777" w:rsidR="00D34EF2" w:rsidRDefault="00D34EF2" w:rsidP="00D34EF2">
      <w:pPr>
        <w:pStyle w:val="NoSpacing"/>
        <w:rPr>
          <w:lang w:eastAsia="de-DE" w:bidi="de-DE"/>
        </w:rPr>
      </w:pPr>
    </w:p>
    <w:p w14:paraId="43719AC6" w14:textId="2528115B" w:rsidR="00911145" w:rsidRPr="00911145" w:rsidRDefault="00911145" w:rsidP="00911145">
      <w:pPr>
        <w:pStyle w:val="NoSpacing"/>
        <w:rPr>
          <w:b/>
          <w:bCs/>
          <w:lang w:eastAsia="de-DE" w:bidi="de-DE"/>
        </w:rPr>
      </w:pPr>
      <w:r w:rsidRPr="00911145">
        <w:rPr>
          <w:b/>
          <w:bCs/>
          <w:lang w:eastAsia="de-DE" w:bidi="de-DE"/>
        </w:rPr>
        <w:t>E</w:t>
      </w:r>
      <w:r w:rsidR="00D34EF2">
        <w:rPr>
          <w:b/>
          <w:bCs/>
          <w:lang w:eastAsia="de-DE" w:bidi="de-DE"/>
        </w:rPr>
        <w:t>06g_</w:t>
      </w:r>
      <w:r w:rsidRPr="00911145">
        <w:rPr>
          <w:b/>
          <w:bCs/>
          <w:lang w:eastAsia="de-DE" w:bidi="de-DE"/>
        </w:rPr>
        <w:t>o: Auf andere Weise, und zwar:</w:t>
      </w:r>
    </w:p>
    <w:p w14:paraId="58627083" w14:textId="784B85C7" w:rsidR="00911145" w:rsidRDefault="00911145" w:rsidP="006509A7">
      <w:pPr>
        <w:pStyle w:val="NoSpacing"/>
        <w:rPr>
          <w:lang w:eastAsia="de-DE" w:bidi="de-DE"/>
        </w:rPr>
      </w:pPr>
    </w:p>
    <w:p w14:paraId="42EC612E" w14:textId="4ED0DAA1" w:rsidR="00911145" w:rsidRDefault="00911145" w:rsidP="006509A7">
      <w:pPr>
        <w:pStyle w:val="NoSpacing"/>
        <w:rPr>
          <w:lang w:eastAsia="de-DE" w:bidi="de-DE"/>
        </w:rPr>
      </w:pPr>
      <w:r>
        <w:rPr>
          <w:lang w:eastAsia="de-DE" w:bidi="de-DE"/>
        </w:rPr>
        <w:t xml:space="preserve">// offene Angabe </w:t>
      </w:r>
    </w:p>
    <w:p w14:paraId="09BDC70D" w14:textId="77777777" w:rsidR="00911145" w:rsidRDefault="00911145" w:rsidP="006509A7">
      <w:pPr>
        <w:pStyle w:val="NoSpacing"/>
        <w:rPr>
          <w:lang w:eastAsia="de-DE" w:bidi="de-DE"/>
        </w:rPr>
      </w:pPr>
    </w:p>
    <w:p w14:paraId="1FD4F956" w14:textId="4A298DB8" w:rsidR="00911145" w:rsidRDefault="00911145" w:rsidP="006509A7">
      <w:pPr>
        <w:pStyle w:val="NoSpacing"/>
        <w:rPr>
          <w:lang w:eastAsia="de-DE" w:bidi="de-DE"/>
        </w:rPr>
      </w:pPr>
      <w:r>
        <w:rPr>
          <w:lang w:eastAsia="de-DE" w:bidi="de-DE"/>
        </w:rPr>
        <w:t>Filter: wenn sich schon einmal bewusst und nicht direkt gegen rassistische Diskriminierung im Kontext der Corona-Pandemie zur Wehr gesetzt haben (</w:t>
      </w:r>
      <w:r w:rsidRPr="007A7316">
        <w:rPr>
          <w:rFonts w:cstheme="minorHAnsi"/>
        </w:rPr>
        <w:t>E</w:t>
      </w:r>
      <w:r w:rsidR="00D34EF2">
        <w:rPr>
          <w:rFonts w:cstheme="minorHAnsi"/>
        </w:rPr>
        <w:t>05!</w:t>
      </w:r>
      <w:r w:rsidRPr="007A7316">
        <w:rPr>
          <w:rFonts w:cstheme="minorHAnsi"/>
        </w:rPr>
        <w:t>="Y"</w:t>
      </w:r>
      <w:r>
        <w:rPr>
          <w:lang w:eastAsia="de-DE" w:bidi="de-DE"/>
        </w:rPr>
        <w:t>)</w:t>
      </w:r>
    </w:p>
    <w:p w14:paraId="16198074" w14:textId="19746437" w:rsidR="006509A7" w:rsidRPr="00911145" w:rsidRDefault="00911145" w:rsidP="005E185B">
      <w:pPr>
        <w:pStyle w:val="NoSpacing"/>
        <w:rPr>
          <w:rFonts w:cstheme="minorHAnsi"/>
          <w:b/>
          <w:bCs/>
        </w:rPr>
      </w:pPr>
      <w:r w:rsidRPr="00911145">
        <w:rPr>
          <w:b/>
          <w:bCs/>
          <w:lang w:eastAsia="de-DE" w:bidi="de-DE"/>
        </w:rPr>
        <w:t>E</w:t>
      </w:r>
      <w:r w:rsidR="00D34EF2">
        <w:rPr>
          <w:b/>
          <w:bCs/>
          <w:lang w:eastAsia="de-DE" w:bidi="de-DE"/>
        </w:rPr>
        <w:t>07</w:t>
      </w:r>
      <w:r w:rsidRPr="00911145">
        <w:rPr>
          <w:b/>
          <w:bCs/>
          <w:lang w:eastAsia="de-DE" w:bidi="de-DE"/>
        </w:rPr>
        <w:t>.</w:t>
      </w:r>
      <w:r w:rsidRPr="00911145">
        <w:rPr>
          <w:rFonts w:cstheme="minorHAnsi"/>
          <w:b/>
          <w:bCs/>
        </w:rPr>
        <w:t xml:space="preserve"> Wenn nicht, was hat Sie davon abgehalten?</w:t>
      </w:r>
    </w:p>
    <w:p w14:paraId="101E4586" w14:textId="77777777" w:rsidR="00911145" w:rsidRDefault="00911145" w:rsidP="005E185B">
      <w:pPr>
        <w:pStyle w:val="NoSpacing"/>
        <w:rPr>
          <w:rFonts w:cstheme="minorHAnsi"/>
        </w:rPr>
      </w:pPr>
    </w:p>
    <w:p w14:paraId="33065790" w14:textId="77777777" w:rsidR="00911145" w:rsidRPr="00911145" w:rsidRDefault="00911145" w:rsidP="00911145">
      <w:pPr>
        <w:pStyle w:val="NoSpacing"/>
        <w:rPr>
          <w:lang w:eastAsia="de-DE" w:bidi="de-DE"/>
        </w:rPr>
      </w:pPr>
      <w:r>
        <w:rPr>
          <w:lang w:eastAsia="de-DE" w:bidi="de-DE"/>
        </w:rPr>
        <w:t>Auswahlmöglichkeiten //exklusiv</w:t>
      </w:r>
    </w:p>
    <w:p w14:paraId="2C22E9B7" w14:textId="06433EDA" w:rsidR="00911145" w:rsidRPr="00911145" w:rsidRDefault="00D34EF2" w:rsidP="00911145">
      <w:pPr>
        <w:pStyle w:val="NoSpacing"/>
        <w:rPr>
          <w:lang w:eastAsia="de-DE" w:bidi="de-DE"/>
        </w:rPr>
      </w:pPr>
      <w:r>
        <w:rPr>
          <w:lang w:eastAsia="de-DE" w:bidi="de-DE"/>
        </w:rPr>
        <w:t>E07a</w:t>
      </w:r>
      <w:r w:rsidR="00911145">
        <w:rPr>
          <w:lang w:eastAsia="de-DE" w:bidi="de-DE"/>
        </w:rPr>
        <w:t xml:space="preserve">: </w:t>
      </w:r>
      <w:r w:rsidR="00911145" w:rsidRPr="00911145">
        <w:rPr>
          <w:lang w:eastAsia="de-DE" w:bidi="de-DE"/>
        </w:rPr>
        <w:t>Mir ist erst später bewusst geworden, dass es Diskriminierung war</w:t>
      </w:r>
    </w:p>
    <w:p w14:paraId="526CD298" w14:textId="331D7FD9" w:rsidR="00911145" w:rsidRPr="00911145" w:rsidRDefault="00D34EF2" w:rsidP="00911145">
      <w:pPr>
        <w:pStyle w:val="NoSpacing"/>
        <w:rPr>
          <w:lang w:eastAsia="de-DE" w:bidi="de-DE"/>
        </w:rPr>
      </w:pPr>
      <w:r>
        <w:rPr>
          <w:lang w:eastAsia="de-DE" w:bidi="de-DE"/>
        </w:rPr>
        <w:t>E07b</w:t>
      </w:r>
      <w:r w:rsidR="00911145">
        <w:rPr>
          <w:lang w:eastAsia="de-DE" w:bidi="de-DE"/>
        </w:rPr>
        <w:t xml:space="preserve">: </w:t>
      </w:r>
      <w:r w:rsidR="00911145" w:rsidRPr="00911145">
        <w:rPr>
          <w:lang w:eastAsia="de-DE" w:bidi="de-DE"/>
        </w:rPr>
        <w:t>Ich hatte Angst meinen Arbeitsplatz zu verlieren</w:t>
      </w:r>
    </w:p>
    <w:p w14:paraId="33D7E524" w14:textId="29AE0E54" w:rsidR="00911145" w:rsidRPr="00911145" w:rsidRDefault="00D34EF2" w:rsidP="00911145">
      <w:pPr>
        <w:pStyle w:val="NoSpacing"/>
        <w:rPr>
          <w:lang w:eastAsia="de-DE" w:bidi="de-DE"/>
        </w:rPr>
      </w:pPr>
      <w:r>
        <w:rPr>
          <w:lang w:eastAsia="de-DE" w:bidi="de-DE"/>
        </w:rPr>
        <w:t>E07c:</w:t>
      </w:r>
      <w:r w:rsidR="00911145">
        <w:rPr>
          <w:lang w:eastAsia="de-DE" w:bidi="de-DE"/>
        </w:rPr>
        <w:t xml:space="preserve"> </w:t>
      </w:r>
      <w:r w:rsidR="00911145" w:rsidRPr="00911145">
        <w:rPr>
          <w:lang w:eastAsia="de-DE" w:bidi="de-DE"/>
        </w:rPr>
        <w:t xml:space="preserve">Ich hatte Angst meine sozialen Kontakte (Freund*innen, Kolleg*innen, Nachbar*innen) dadurch zu verlieren </w:t>
      </w:r>
    </w:p>
    <w:p w14:paraId="506BF92D" w14:textId="1B3795B1" w:rsidR="00911145" w:rsidRPr="005E185B" w:rsidRDefault="00D34EF2" w:rsidP="00911145">
      <w:pPr>
        <w:pStyle w:val="NoSpacing"/>
        <w:rPr>
          <w:lang w:eastAsia="de-DE" w:bidi="de-DE"/>
        </w:rPr>
      </w:pPr>
      <w:r>
        <w:rPr>
          <w:lang w:eastAsia="de-DE" w:bidi="de-DE"/>
        </w:rPr>
        <w:t>E07d</w:t>
      </w:r>
      <w:r w:rsidR="00911145">
        <w:rPr>
          <w:lang w:eastAsia="de-DE" w:bidi="de-DE"/>
        </w:rPr>
        <w:t xml:space="preserve">: </w:t>
      </w:r>
      <w:r w:rsidR="00911145" w:rsidRPr="00911145">
        <w:rPr>
          <w:lang w:eastAsia="de-DE" w:bidi="de-DE"/>
        </w:rPr>
        <w:t>Ich hatte Angst, physisch verletzt zu werden</w:t>
      </w:r>
    </w:p>
    <w:p w14:paraId="6FB0EED6" w14:textId="77777777" w:rsidR="005E185B" w:rsidRDefault="005E185B" w:rsidP="005E185B">
      <w:pPr>
        <w:pStyle w:val="NoSpacing"/>
        <w:rPr>
          <w:lang w:eastAsia="de-DE" w:bidi="de-DE"/>
        </w:rPr>
      </w:pPr>
    </w:p>
    <w:p w14:paraId="5F5C2AAA" w14:textId="63F2D11B" w:rsidR="00911145" w:rsidRDefault="00911145" w:rsidP="005E185B">
      <w:pPr>
        <w:pStyle w:val="NoSpacing"/>
        <w:rPr>
          <w:lang w:eastAsia="de-DE" w:bidi="de-DE"/>
        </w:rPr>
      </w:pPr>
      <w:r>
        <w:rPr>
          <w:lang w:eastAsia="de-DE" w:bidi="de-DE"/>
        </w:rPr>
        <w:t xml:space="preserve">Filter: Wenn sich schon einmal bewusst und direkt gegen rassistische Diskriminierung im Kontext der Corona-Pandemie zur Wehr gesetzt </w:t>
      </w:r>
      <w:r w:rsidR="00F904E4" w:rsidRPr="00F904E4">
        <w:rPr>
          <w:lang w:eastAsia="de-DE" w:bidi="de-DE"/>
        </w:rPr>
        <w:t>(</w:t>
      </w:r>
      <w:r w:rsidR="00F904E4" w:rsidRPr="00F904E4">
        <w:rPr>
          <w:rFonts w:cstheme="minorHAnsi"/>
        </w:rPr>
        <w:t xml:space="preserve">E06a=="Y" OR E06b=="Y" OR E06c=="Y" OR E06d=="Y" OR E06e=="Y" OR E06f=="Y"  OR E06g_o!= </w:t>
      </w:r>
      <w:r w:rsidR="00F904E4" w:rsidRPr="00B610F8">
        <w:rPr>
          <w:rFonts w:cstheme="minorHAnsi"/>
        </w:rPr>
        <w:t>""</w:t>
      </w:r>
      <w:r w:rsidR="00F904E4" w:rsidRPr="00B610F8">
        <w:rPr>
          <w:lang w:eastAsia="de-DE" w:bidi="de-DE"/>
        </w:rPr>
        <w:t>)</w:t>
      </w:r>
    </w:p>
    <w:p w14:paraId="4797DB6E" w14:textId="4046625C" w:rsidR="00911145" w:rsidRPr="00911145" w:rsidRDefault="00911145" w:rsidP="00911145">
      <w:pPr>
        <w:rPr>
          <w:rFonts w:cstheme="minorHAnsi"/>
          <w:b/>
          <w:bCs/>
        </w:rPr>
      </w:pPr>
      <w:r w:rsidRPr="00911145">
        <w:rPr>
          <w:b/>
          <w:bCs/>
          <w:lang w:eastAsia="de-DE" w:bidi="de-DE"/>
        </w:rPr>
        <w:t>E</w:t>
      </w:r>
      <w:r w:rsidR="00E346ED">
        <w:rPr>
          <w:b/>
          <w:bCs/>
          <w:lang w:eastAsia="de-DE" w:bidi="de-DE"/>
        </w:rPr>
        <w:t>08/E09</w:t>
      </w:r>
      <w:r w:rsidRPr="00911145">
        <w:rPr>
          <w:b/>
          <w:bCs/>
          <w:lang w:eastAsia="de-DE" w:bidi="de-DE"/>
        </w:rPr>
        <w:t xml:space="preserve">. </w:t>
      </w:r>
      <w:r w:rsidRPr="00911145">
        <w:rPr>
          <w:rFonts w:cstheme="minorHAnsi"/>
          <w:b/>
          <w:bCs/>
        </w:rPr>
        <w:t>Wurden Sie dabei von jemandem unterstützt?</w:t>
      </w:r>
    </w:p>
    <w:p w14:paraId="3CCC371D" w14:textId="37913FB7" w:rsidR="00911145" w:rsidRDefault="00911145" w:rsidP="005E185B">
      <w:pPr>
        <w:pStyle w:val="NoSpacing"/>
        <w:rPr>
          <w:rFonts w:cstheme="minorHAnsi"/>
        </w:rPr>
      </w:pPr>
      <w:r>
        <w:rPr>
          <w:lang w:eastAsia="de-DE" w:bidi="de-DE"/>
        </w:rPr>
        <w:t>Auswahlmöglichkeiten //</w:t>
      </w:r>
      <w:r w:rsidRPr="00911145">
        <w:rPr>
          <w:rFonts w:cstheme="minorHAnsi"/>
        </w:rPr>
        <w:t xml:space="preserve"> </w:t>
      </w:r>
      <w:r w:rsidRPr="007A7316">
        <w:rPr>
          <w:rFonts w:cstheme="minorHAnsi"/>
        </w:rPr>
        <w:t>Mehrfachnennungen möglich</w:t>
      </w:r>
    </w:p>
    <w:p w14:paraId="0838F3DB" w14:textId="29504AC7" w:rsidR="00911145" w:rsidRPr="00911145" w:rsidRDefault="00E346ED" w:rsidP="00911145">
      <w:pPr>
        <w:pStyle w:val="NoSpacing"/>
        <w:rPr>
          <w:lang w:eastAsia="de-DE" w:bidi="de-DE"/>
        </w:rPr>
      </w:pPr>
      <w:r>
        <w:rPr>
          <w:lang w:eastAsia="de-DE" w:bidi="de-DE"/>
        </w:rPr>
        <w:t>E08</w:t>
      </w:r>
      <w:r w:rsidR="00911145">
        <w:rPr>
          <w:lang w:eastAsia="de-DE" w:bidi="de-DE"/>
        </w:rPr>
        <w:t xml:space="preserve">: </w:t>
      </w:r>
      <w:r w:rsidR="00911145" w:rsidRPr="00911145">
        <w:rPr>
          <w:lang w:eastAsia="de-DE" w:bidi="de-DE"/>
        </w:rPr>
        <w:t>Nein [exclusive option]</w:t>
      </w:r>
    </w:p>
    <w:p w14:paraId="0BEFD46E" w14:textId="33D4F981" w:rsidR="00911145" w:rsidRPr="00911145" w:rsidRDefault="00E346ED" w:rsidP="00911145">
      <w:pPr>
        <w:pStyle w:val="NoSpacing"/>
        <w:rPr>
          <w:lang w:eastAsia="de-DE" w:bidi="de-DE"/>
        </w:rPr>
      </w:pPr>
      <w:r>
        <w:rPr>
          <w:lang w:eastAsia="de-DE" w:bidi="de-DE"/>
        </w:rPr>
        <w:t>E09a</w:t>
      </w:r>
      <w:r w:rsidR="00911145">
        <w:rPr>
          <w:lang w:eastAsia="de-DE" w:bidi="de-DE"/>
        </w:rPr>
        <w:t xml:space="preserve">: </w:t>
      </w:r>
      <w:r w:rsidR="00911145" w:rsidRPr="00911145">
        <w:rPr>
          <w:lang w:eastAsia="de-DE" w:bidi="de-DE"/>
        </w:rPr>
        <w:t>Passant*innen</w:t>
      </w:r>
    </w:p>
    <w:p w14:paraId="0AB53876" w14:textId="0FB7F4DE" w:rsidR="00911145" w:rsidRPr="00911145" w:rsidRDefault="00E346ED" w:rsidP="00911145">
      <w:pPr>
        <w:pStyle w:val="NoSpacing"/>
        <w:rPr>
          <w:lang w:eastAsia="de-DE" w:bidi="de-DE"/>
        </w:rPr>
      </w:pPr>
      <w:r>
        <w:rPr>
          <w:lang w:eastAsia="de-DE" w:bidi="de-DE"/>
        </w:rPr>
        <w:t>E09b</w:t>
      </w:r>
      <w:r w:rsidR="00911145">
        <w:rPr>
          <w:lang w:eastAsia="de-DE" w:bidi="de-DE"/>
        </w:rPr>
        <w:t xml:space="preserve">: </w:t>
      </w:r>
      <w:r w:rsidR="00911145" w:rsidRPr="00911145">
        <w:rPr>
          <w:lang w:eastAsia="de-DE" w:bidi="de-DE"/>
        </w:rPr>
        <w:t>Freund*innen</w:t>
      </w:r>
    </w:p>
    <w:p w14:paraId="6543B8B1" w14:textId="33641B5D" w:rsidR="00911145" w:rsidRPr="00911145" w:rsidRDefault="00E346ED" w:rsidP="00911145">
      <w:pPr>
        <w:pStyle w:val="NoSpacing"/>
        <w:rPr>
          <w:lang w:eastAsia="de-DE" w:bidi="de-DE"/>
        </w:rPr>
      </w:pPr>
      <w:r>
        <w:rPr>
          <w:lang w:eastAsia="de-DE" w:bidi="de-DE"/>
        </w:rPr>
        <w:t>E09c</w:t>
      </w:r>
      <w:r w:rsidR="00911145">
        <w:rPr>
          <w:lang w:eastAsia="de-DE" w:bidi="de-DE"/>
        </w:rPr>
        <w:t xml:space="preserve">: </w:t>
      </w:r>
      <w:r w:rsidR="00911145" w:rsidRPr="00911145">
        <w:rPr>
          <w:lang w:eastAsia="de-DE" w:bidi="de-DE"/>
        </w:rPr>
        <w:t>Familienmitglieder</w:t>
      </w:r>
    </w:p>
    <w:p w14:paraId="7211567C" w14:textId="2EED1333" w:rsidR="00911145" w:rsidRPr="00911145" w:rsidRDefault="00E346ED" w:rsidP="00911145">
      <w:pPr>
        <w:pStyle w:val="NoSpacing"/>
        <w:rPr>
          <w:lang w:eastAsia="de-DE" w:bidi="de-DE"/>
        </w:rPr>
      </w:pPr>
      <w:r>
        <w:rPr>
          <w:lang w:eastAsia="de-DE" w:bidi="de-DE"/>
        </w:rPr>
        <w:t>E09d</w:t>
      </w:r>
      <w:r w:rsidR="00911145">
        <w:rPr>
          <w:lang w:eastAsia="de-DE" w:bidi="de-DE"/>
        </w:rPr>
        <w:t xml:space="preserve">: </w:t>
      </w:r>
      <w:r w:rsidR="00911145" w:rsidRPr="00911145">
        <w:rPr>
          <w:lang w:eastAsia="de-DE" w:bidi="de-DE"/>
        </w:rPr>
        <w:t>Kolleg*innen</w:t>
      </w:r>
    </w:p>
    <w:p w14:paraId="1E2FBA60" w14:textId="61C95EE1" w:rsidR="00911145" w:rsidRPr="00911145" w:rsidRDefault="00E346ED" w:rsidP="00911145">
      <w:pPr>
        <w:pStyle w:val="NoSpacing"/>
        <w:rPr>
          <w:lang w:eastAsia="de-DE" w:bidi="de-DE"/>
        </w:rPr>
      </w:pPr>
      <w:r>
        <w:rPr>
          <w:lang w:eastAsia="de-DE" w:bidi="de-DE"/>
        </w:rPr>
        <w:t>E09e</w:t>
      </w:r>
      <w:r w:rsidR="00911145">
        <w:rPr>
          <w:lang w:eastAsia="de-DE" w:bidi="de-DE"/>
        </w:rPr>
        <w:t xml:space="preserve">: </w:t>
      </w:r>
      <w:r w:rsidR="00911145" w:rsidRPr="00911145">
        <w:rPr>
          <w:lang w:eastAsia="de-DE" w:bidi="de-DE"/>
        </w:rPr>
        <w:t>Andere mir zuvor unbekannte Nutzer*innen der sozialen Medien</w:t>
      </w:r>
    </w:p>
    <w:p w14:paraId="0A7EAF0F" w14:textId="7E928BD4" w:rsidR="00911145" w:rsidRPr="00911145" w:rsidRDefault="00E346ED" w:rsidP="00911145">
      <w:pPr>
        <w:pStyle w:val="NoSpacing"/>
        <w:rPr>
          <w:lang w:eastAsia="de-DE" w:bidi="de-DE"/>
        </w:rPr>
      </w:pPr>
      <w:r>
        <w:rPr>
          <w:lang w:eastAsia="de-DE" w:bidi="de-DE"/>
        </w:rPr>
        <w:t>E09f</w:t>
      </w:r>
      <w:r w:rsidR="00911145">
        <w:rPr>
          <w:lang w:eastAsia="de-DE" w:bidi="de-DE"/>
        </w:rPr>
        <w:t xml:space="preserve">: </w:t>
      </w:r>
      <w:r w:rsidR="00911145" w:rsidRPr="00911145">
        <w:rPr>
          <w:lang w:eastAsia="de-DE" w:bidi="de-DE"/>
        </w:rPr>
        <w:t>Vertreter*innen von Institutionen (z.B. einer staatlichen Antidiskriminierungsstelle)</w:t>
      </w:r>
    </w:p>
    <w:p w14:paraId="237739CB" w14:textId="249F8621" w:rsidR="00911145" w:rsidRDefault="00E346ED" w:rsidP="00B610F8">
      <w:pPr>
        <w:pStyle w:val="NoSpacing"/>
        <w:rPr>
          <w:lang w:eastAsia="de-DE" w:bidi="de-DE"/>
        </w:rPr>
      </w:pPr>
      <w:r>
        <w:rPr>
          <w:lang w:eastAsia="de-DE" w:bidi="de-DE"/>
        </w:rPr>
        <w:t xml:space="preserve">E09g: </w:t>
      </w:r>
      <w:r w:rsidR="00911145" w:rsidRPr="00911145">
        <w:rPr>
          <w:lang w:eastAsia="de-DE" w:bidi="de-DE"/>
        </w:rPr>
        <w:t>Andere, und zwar:</w:t>
      </w:r>
    </w:p>
    <w:p w14:paraId="2B656FA3" w14:textId="62E276FA" w:rsidR="00911145" w:rsidRPr="00911145" w:rsidRDefault="00911145" w:rsidP="00911145">
      <w:pPr>
        <w:pStyle w:val="NoSpacing"/>
        <w:rPr>
          <w:b/>
          <w:bCs/>
          <w:lang w:eastAsia="de-DE" w:bidi="de-DE"/>
        </w:rPr>
      </w:pPr>
      <w:r w:rsidRPr="00911145">
        <w:rPr>
          <w:b/>
          <w:bCs/>
          <w:lang w:eastAsia="de-DE" w:bidi="de-DE"/>
        </w:rPr>
        <w:lastRenderedPageBreak/>
        <w:t>E</w:t>
      </w:r>
      <w:r w:rsidR="00E346ED">
        <w:rPr>
          <w:b/>
          <w:bCs/>
          <w:lang w:eastAsia="de-DE" w:bidi="de-DE"/>
        </w:rPr>
        <w:t>09g_</w:t>
      </w:r>
      <w:r w:rsidRPr="00911145">
        <w:rPr>
          <w:b/>
          <w:bCs/>
          <w:lang w:eastAsia="de-DE" w:bidi="de-DE"/>
        </w:rPr>
        <w:t>o: Andere, und zwar:</w:t>
      </w:r>
    </w:p>
    <w:p w14:paraId="46E4AB0A" w14:textId="6D7882AC" w:rsidR="00911145" w:rsidRDefault="00911145" w:rsidP="00911145">
      <w:pPr>
        <w:pStyle w:val="NoSpacing"/>
        <w:rPr>
          <w:lang w:eastAsia="de-DE" w:bidi="de-DE"/>
        </w:rPr>
      </w:pPr>
    </w:p>
    <w:p w14:paraId="23E2CA22" w14:textId="5A8C8ED1" w:rsidR="00911145" w:rsidRDefault="00911145" w:rsidP="00911145">
      <w:pPr>
        <w:pStyle w:val="NoSpacing"/>
        <w:rPr>
          <w:lang w:eastAsia="de-DE" w:bidi="de-DE"/>
        </w:rPr>
      </w:pPr>
      <w:r>
        <w:rPr>
          <w:lang w:eastAsia="de-DE" w:bidi="de-DE"/>
        </w:rPr>
        <w:t xml:space="preserve">// offene Angabe </w:t>
      </w:r>
    </w:p>
    <w:p w14:paraId="114E427E" w14:textId="77777777" w:rsidR="004560B9" w:rsidRDefault="004560B9" w:rsidP="00911145">
      <w:pPr>
        <w:pStyle w:val="NoSpacing"/>
        <w:rPr>
          <w:lang w:eastAsia="de-DE" w:bidi="de-DE"/>
        </w:rPr>
      </w:pPr>
    </w:p>
    <w:p w14:paraId="24088624" w14:textId="3B0BBF46" w:rsidR="009C318B" w:rsidRPr="009C318B" w:rsidRDefault="009C318B" w:rsidP="009C318B">
      <w:pPr>
        <w:pStyle w:val="NoSpacing"/>
        <w:rPr>
          <w:b/>
          <w:bCs/>
          <w:lang w:eastAsia="de-DE" w:bidi="de-DE"/>
        </w:rPr>
      </w:pPr>
      <w:r w:rsidRPr="009C318B">
        <w:rPr>
          <w:b/>
          <w:bCs/>
          <w:lang w:eastAsia="de-DE" w:bidi="de-DE"/>
        </w:rPr>
        <w:t>E</w:t>
      </w:r>
      <w:r w:rsidR="004560B9">
        <w:rPr>
          <w:b/>
          <w:bCs/>
          <w:lang w:eastAsia="de-DE" w:bidi="de-DE"/>
        </w:rPr>
        <w:t>10/E11</w:t>
      </w:r>
      <w:r w:rsidRPr="009C318B">
        <w:rPr>
          <w:b/>
          <w:bCs/>
          <w:lang w:eastAsia="de-DE" w:bidi="de-DE"/>
        </w:rPr>
        <w:t>. Wenn Sie sich allgemein schon einmal gegen Diskriminierung zur Wehr gesetzt haben, hatten Sie dafür Vorbilder?</w:t>
      </w:r>
    </w:p>
    <w:p w14:paraId="509D84FF" w14:textId="77777777" w:rsidR="009C318B" w:rsidRDefault="009C318B" w:rsidP="009C318B">
      <w:pPr>
        <w:pStyle w:val="NoSpacing"/>
        <w:rPr>
          <w:lang w:eastAsia="de-DE" w:bidi="de-DE"/>
        </w:rPr>
      </w:pPr>
    </w:p>
    <w:p w14:paraId="2629DBB1" w14:textId="2EDDE34D" w:rsidR="009C318B" w:rsidRDefault="009C318B" w:rsidP="009C318B">
      <w:pPr>
        <w:pStyle w:val="NoSpacing"/>
        <w:rPr>
          <w:rFonts w:cstheme="minorHAnsi"/>
        </w:rPr>
      </w:pPr>
      <w:r>
        <w:rPr>
          <w:lang w:eastAsia="de-DE" w:bidi="de-DE"/>
        </w:rPr>
        <w:t>Auswahlmöglichkeiten //</w:t>
      </w:r>
      <w:r w:rsidRPr="00911145">
        <w:rPr>
          <w:rFonts w:cstheme="minorHAnsi"/>
        </w:rPr>
        <w:t xml:space="preserve"> </w:t>
      </w:r>
      <w:r w:rsidRPr="007A7316">
        <w:rPr>
          <w:rFonts w:cstheme="minorHAnsi"/>
        </w:rPr>
        <w:t>Mehrfachnennungen möglich</w:t>
      </w:r>
    </w:p>
    <w:p w14:paraId="2DA41F6D" w14:textId="7030F7D5" w:rsidR="009C318B" w:rsidRPr="009C318B" w:rsidRDefault="004560B9" w:rsidP="009C318B">
      <w:pPr>
        <w:pStyle w:val="NoSpacing"/>
        <w:rPr>
          <w:lang w:eastAsia="de-DE" w:bidi="de-DE"/>
        </w:rPr>
      </w:pPr>
      <w:r>
        <w:rPr>
          <w:lang w:eastAsia="de-DE" w:bidi="de-DE"/>
        </w:rPr>
        <w:t>E</w:t>
      </w:r>
      <w:r w:rsidR="009C318B" w:rsidRPr="009C318B">
        <w:rPr>
          <w:lang w:eastAsia="de-DE" w:bidi="de-DE"/>
        </w:rPr>
        <w:t>1</w:t>
      </w:r>
      <w:r>
        <w:rPr>
          <w:lang w:eastAsia="de-DE" w:bidi="de-DE"/>
        </w:rPr>
        <w:t>0</w:t>
      </w:r>
      <w:r w:rsidR="009C318B">
        <w:rPr>
          <w:lang w:eastAsia="de-DE" w:bidi="de-DE"/>
        </w:rPr>
        <w:t xml:space="preserve">: </w:t>
      </w:r>
      <w:r w:rsidR="009C318B" w:rsidRPr="009C318B">
        <w:rPr>
          <w:lang w:eastAsia="de-DE" w:bidi="de-DE"/>
        </w:rPr>
        <w:t>Nein [exclusive option]</w:t>
      </w:r>
    </w:p>
    <w:p w14:paraId="0C566EB2" w14:textId="6586664E" w:rsidR="009C318B" w:rsidRPr="009C318B" w:rsidRDefault="004560B9" w:rsidP="009C318B">
      <w:pPr>
        <w:pStyle w:val="NoSpacing"/>
        <w:rPr>
          <w:lang w:eastAsia="de-DE" w:bidi="de-DE"/>
        </w:rPr>
      </w:pPr>
      <w:r>
        <w:rPr>
          <w:lang w:eastAsia="de-DE" w:bidi="de-DE"/>
        </w:rPr>
        <w:t>E11a</w:t>
      </w:r>
      <w:r w:rsidR="009C318B">
        <w:rPr>
          <w:lang w:eastAsia="de-DE" w:bidi="de-DE"/>
        </w:rPr>
        <w:t xml:space="preserve">: </w:t>
      </w:r>
      <w:r w:rsidR="009C318B" w:rsidRPr="009C318B">
        <w:rPr>
          <w:lang w:eastAsia="de-DE" w:bidi="de-DE"/>
        </w:rPr>
        <w:t>In den (sozialen) Medien</w:t>
      </w:r>
    </w:p>
    <w:p w14:paraId="6AE14AD3" w14:textId="003DBF8C" w:rsidR="009C318B" w:rsidRPr="009C318B" w:rsidRDefault="004560B9" w:rsidP="009C318B">
      <w:pPr>
        <w:pStyle w:val="NoSpacing"/>
        <w:rPr>
          <w:lang w:eastAsia="de-DE" w:bidi="de-DE"/>
        </w:rPr>
      </w:pPr>
      <w:r>
        <w:rPr>
          <w:lang w:eastAsia="de-DE" w:bidi="de-DE"/>
        </w:rPr>
        <w:t>E11b</w:t>
      </w:r>
      <w:r w:rsidR="009C318B">
        <w:rPr>
          <w:lang w:eastAsia="de-DE" w:bidi="de-DE"/>
        </w:rPr>
        <w:t xml:space="preserve">: </w:t>
      </w:r>
      <w:r w:rsidR="009C318B" w:rsidRPr="009C318B">
        <w:rPr>
          <w:lang w:eastAsia="de-DE" w:bidi="de-DE"/>
        </w:rPr>
        <w:t>In der Kultur (Film, Literatur)</w:t>
      </w:r>
    </w:p>
    <w:p w14:paraId="60006847" w14:textId="503EC9C0" w:rsidR="009C318B" w:rsidRPr="009C318B" w:rsidRDefault="004560B9" w:rsidP="009C318B">
      <w:pPr>
        <w:pStyle w:val="NoSpacing"/>
        <w:rPr>
          <w:lang w:eastAsia="de-DE" w:bidi="de-DE"/>
        </w:rPr>
      </w:pPr>
      <w:r>
        <w:rPr>
          <w:lang w:eastAsia="de-DE" w:bidi="de-DE"/>
        </w:rPr>
        <w:t>E11c</w:t>
      </w:r>
      <w:r w:rsidR="009C318B">
        <w:rPr>
          <w:lang w:eastAsia="de-DE" w:bidi="de-DE"/>
        </w:rPr>
        <w:t xml:space="preserve">: </w:t>
      </w:r>
      <w:r w:rsidR="009C318B" w:rsidRPr="009C318B">
        <w:rPr>
          <w:lang w:eastAsia="de-DE" w:bidi="de-DE"/>
        </w:rPr>
        <w:t>In der Politik</w:t>
      </w:r>
    </w:p>
    <w:p w14:paraId="0AAD4DBA" w14:textId="330149B6" w:rsidR="009C318B" w:rsidRPr="009C318B" w:rsidRDefault="004560B9" w:rsidP="009C318B">
      <w:pPr>
        <w:pStyle w:val="NoSpacing"/>
        <w:rPr>
          <w:lang w:eastAsia="de-DE" w:bidi="de-DE"/>
        </w:rPr>
      </w:pPr>
      <w:r>
        <w:rPr>
          <w:lang w:eastAsia="de-DE" w:bidi="de-DE"/>
        </w:rPr>
        <w:t>E11d</w:t>
      </w:r>
      <w:r w:rsidR="009C318B">
        <w:rPr>
          <w:lang w:eastAsia="de-DE" w:bidi="de-DE"/>
        </w:rPr>
        <w:t xml:space="preserve">: </w:t>
      </w:r>
      <w:r w:rsidR="009C318B" w:rsidRPr="009C318B">
        <w:rPr>
          <w:lang w:eastAsia="de-DE" w:bidi="de-DE"/>
        </w:rPr>
        <w:t xml:space="preserve">In der deutschen Geschichte </w:t>
      </w:r>
    </w:p>
    <w:p w14:paraId="358B9B8F" w14:textId="527BE372" w:rsidR="009C318B" w:rsidRPr="009C318B" w:rsidRDefault="004560B9" w:rsidP="009C318B">
      <w:pPr>
        <w:pStyle w:val="NoSpacing"/>
        <w:rPr>
          <w:lang w:eastAsia="de-DE" w:bidi="de-DE"/>
        </w:rPr>
      </w:pPr>
      <w:r>
        <w:rPr>
          <w:lang w:eastAsia="de-DE" w:bidi="de-DE"/>
        </w:rPr>
        <w:t>E11e</w:t>
      </w:r>
      <w:r w:rsidR="009C318B">
        <w:rPr>
          <w:lang w:eastAsia="de-DE" w:bidi="de-DE"/>
        </w:rPr>
        <w:t xml:space="preserve">: </w:t>
      </w:r>
      <w:r w:rsidR="009C318B" w:rsidRPr="009C318B">
        <w:rPr>
          <w:lang w:eastAsia="de-DE" w:bidi="de-DE"/>
        </w:rPr>
        <w:t>Im unmittelbaren Alltag (Familie, Freund*innen, Kolleg*innen)</w:t>
      </w:r>
    </w:p>
    <w:p w14:paraId="0C09896B" w14:textId="652CFE99" w:rsidR="009C318B" w:rsidRDefault="004560B9" w:rsidP="009C318B">
      <w:pPr>
        <w:pStyle w:val="NoSpacing"/>
        <w:rPr>
          <w:lang w:eastAsia="de-DE" w:bidi="de-DE"/>
        </w:rPr>
      </w:pPr>
      <w:r>
        <w:rPr>
          <w:lang w:eastAsia="de-DE" w:bidi="de-DE"/>
        </w:rPr>
        <w:t xml:space="preserve">E11f: </w:t>
      </w:r>
      <w:r w:rsidR="009C318B" w:rsidRPr="009C318B">
        <w:rPr>
          <w:lang w:eastAsia="de-DE" w:bidi="de-DE"/>
        </w:rPr>
        <w:t>Andere, und zwar:</w:t>
      </w:r>
    </w:p>
    <w:p w14:paraId="239CA8F3" w14:textId="77777777" w:rsidR="009C318B" w:rsidRDefault="009C318B" w:rsidP="009C318B">
      <w:pPr>
        <w:pStyle w:val="NoSpacing"/>
        <w:rPr>
          <w:lang w:eastAsia="de-DE" w:bidi="de-DE"/>
        </w:rPr>
      </w:pPr>
    </w:p>
    <w:p w14:paraId="3187A2DE" w14:textId="50F01005" w:rsidR="009C318B" w:rsidRPr="009C318B" w:rsidRDefault="009C318B" w:rsidP="009C318B">
      <w:pPr>
        <w:pStyle w:val="NoSpacing"/>
        <w:rPr>
          <w:b/>
          <w:bCs/>
          <w:lang w:eastAsia="de-DE" w:bidi="de-DE"/>
        </w:rPr>
      </w:pPr>
      <w:r w:rsidRPr="009C318B">
        <w:rPr>
          <w:b/>
          <w:bCs/>
          <w:lang w:eastAsia="de-DE" w:bidi="de-DE"/>
        </w:rPr>
        <w:t>E</w:t>
      </w:r>
      <w:r w:rsidR="004560B9">
        <w:rPr>
          <w:b/>
          <w:bCs/>
          <w:lang w:eastAsia="de-DE" w:bidi="de-DE"/>
        </w:rPr>
        <w:t>11f_</w:t>
      </w:r>
      <w:r w:rsidRPr="009C318B">
        <w:rPr>
          <w:b/>
          <w:bCs/>
          <w:lang w:eastAsia="de-DE" w:bidi="de-DE"/>
        </w:rPr>
        <w:t>o: Andere, und zwar:</w:t>
      </w:r>
    </w:p>
    <w:p w14:paraId="44446CDD" w14:textId="3B7FDAD1" w:rsidR="009C318B" w:rsidRDefault="009C318B" w:rsidP="009C318B">
      <w:pPr>
        <w:pStyle w:val="NoSpacing"/>
        <w:rPr>
          <w:lang w:eastAsia="de-DE" w:bidi="de-DE"/>
        </w:rPr>
      </w:pPr>
    </w:p>
    <w:p w14:paraId="23656D94" w14:textId="24A3750C" w:rsidR="009C318B" w:rsidRDefault="009C318B" w:rsidP="004560B9">
      <w:pPr>
        <w:pStyle w:val="NoSpacing"/>
        <w:rPr>
          <w:lang w:eastAsia="de-DE" w:bidi="de-DE"/>
        </w:rPr>
      </w:pPr>
      <w:r>
        <w:rPr>
          <w:lang w:eastAsia="de-DE" w:bidi="de-DE"/>
        </w:rPr>
        <w:t xml:space="preserve">// offene Angabe </w:t>
      </w:r>
    </w:p>
    <w:p w14:paraId="554A6929" w14:textId="77777777" w:rsidR="004560B9" w:rsidRDefault="004560B9" w:rsidP="004560B9">
      <w:pPr>
        <w:pStyle w:val="NoSpacing"/>
        <w:rPr>
          <w:lang w:eastAsia="de-DE" w:bidi="de-DE"/>
        </w:rPr>
      </w:pPr>
    </w:p>
    <w:p w14:paraId="624F8FBC" w14:textId="51CF1067" w:rsidR="009C318B" w:rsidRPr="009C318B" w:rsidRDefault="009C318B" w:rsidP="009C318B">
      <w:pPr>
        <w:pStyle w:val="NoSpacing"/>
        <w:rPr>
          <w:b/>
          <w:bCs/>
          <w:lang w:eastAsia="de-DE" w:bidi="de-DE"/>
        </w:rPr>
      </w:pPr>
      <w:r w:rsidRPr="009C318B">
        <w:rPr>
          <w:b/>
          <w:bCs/>
          <w:lang w:eastAsia="de-DE" w:bidi="de-DE"/>
        </w:rPr>
        <w:t>E</w:t>
      </w:r>
      <w:r w:rsidR="004560B9">
        <w:rPr>
          <w:b/>
          <w:bCs/>
          <w:lang w:eastAsia="de-DE" w:bidi="de-DE"/>
        </w:rPr>
        <w:t>12/E13</w:t>
      </w:r>
      <w:r w:rsidRPr="009C318B">
        <w:rPr>
          <w:b/>
          <w:bCs/>
          <w:lang w:eastAsia="de-DE" w:bidi="de-DE"/>
        </w:rPr>
        <w:t>. Haben Sie allgemein seit dem Beginn der Pandemie das Gefühl im öffentlichen Raum gemieden zu werden?</w:t>
      </w:r>
    </w:p>
    <w:p w14:paraId="448F51E7" w14:textId="77777777" w:rsidR="009C318B" w:rsidRDefault="009C318B" w:rsidP="009C318B">
      <w:pPr>
        <w:pStyle w:val="NoSpacing"/>
        <w:rPr>
          <w:lang w:eastAsia="de-DE" w:bidi="de-DE"/>
        </w:rPr>
      </w:pPr>
    </w:p>
    <w:p w14:paraId="1C7CBA17" w14:textId="77777777" w:rsidR="009C318B" w:rsidRDefault="009C318B" w:rsidP="009C318B">
      <w:pPr>
        <w:pStyle w:val="NoSpacing"/>
        <w:rPr>
          <w:rFonts w:cstheme="minorHAnsi"/>
        </w:rPr>
      </w:pPr>
      <w:r>
        <w:rPr>
          <w:lang w:eastAsia="de-DE" w:bidi="de-DE"/>
        </w:rPr>
        <w:t>Auswahlmöglichkeiten //</w:t>
      </w:r>
      <w:r w:rsidRPr="00911145">
        <w:rPr>
          <w:rFonts w:cstheme="minorHAnsi"/>
        </w:rPr>
        <w:t xml:space="preserve"> </w:t>
      </w:r>
      <w:r w:rsidRPr="007A7316">
        <w:rPr>
          <w:rFonts w:cstheme="minorHAnsi"/>
        </w:rPr>
        <w:t>Mehrfachnennungen möglich</w:t>
      </w:r>
    </w:p>
    <w:p w14:paraId="6EBC057E" w14:textId="32969F24" w:rsidR="009C318B" w:rsidRPr="009C318B" w:rsidRDefault="004560B9" w:rsidP="009C318B">
      <w:pPr>
        <w:pStyle w:val="NoSpacing"/>
        <w:rPr>
          <w:lang w:eastAsia="de-DE" w:bidi="de-DE"/>
        </w:rPr>
      </w:pPr>
      <w:r>
        <w:rPr>
          <w:lang w:eastAsia="de-DE" w:bidi="de-DE"/>
        </w:rPr>
        <w:t>E</w:t>
      </w:r>
      <w:r w:rsidR="009C318B" w:rsidRPr="009C318B">
        <w:rPr>
          <w:lang w:eastAsia="de-DE" w:bidi="de-DE"/>
        </w:rPr>
        <w:t>1</w:t>
      </w:r>
      <w:r>
        <w:rPr>
          <w:lang w:eastAsia="de-DE" w:bidi="de-DE"/>
        </w:rPr>
        <w:t>2</w:t>
      </w:r>
      <w:r w:rsidR="009C318B">
        <w:rPr>
          <w:lang w:eastAsia="de-DE" w:bidi="de-DE"/>
        </w:rPr>
        <w:t xml:space="preserve">: </w:t>
      </w:r>
      <w:r w:rsidR="009C318B" w:rsidRPr="009C318B">
        <w:rPr>
          <w:lang w:eastAsia="de-DE" w:bidi="de-DE"/>
        </w:rPr>
        <w:t>Nein</w:t>
      </w:r>
    </w:p>
    <w:p w14:paraId="3E2B9441" w14:textId="5A88ED70" w:rsidR="009C318B" w:rsidRPr="009C318B" w:rsidRDefault="004560B9" w:rsidP="009C318B">
      <w:pPr>
        <w:pStyle w:val="NoSpacing"/>
        <w:rPr>
          <w:lang w:eastAsia="de-DE" w:bidi="de-DE"/>
        </w:rPr>
      </w:pPr>
      <w:r>
        <w:rPr>
          <w:lang w:eastAsia="de-DE" w:bidi="de-DE"/>
        </w:rPr>
        <w:t>E13a</w:t>
      </w:r>
      <w:r w:rsidR="009C318B">
        <w:rPr>
          <w:lang w:eastAsia="de-DE" w:bidi="de-DE"/>
        </w:rPr>
        <w:t xml:space="preserve">: </w:t>
      </w:r>
      <w:r w:rsidR="009C318B" w:rsidRPr="009C318B">
        <w:rPr>
          <w:lang w:eastAsia="de-DE" w:bidi="de-DE"/>
        </w:rPr>
        <w:t>Auf der Straße</w:t>
      </w:r>
    </w:p>
    <w:p w14:paraId="28E36798" w14:textId="1C7521C1" w:rsidR="009C318B" w:rsidRPr="009C318B" w:rsidRDefault="004560B9" w:rsidP="009C318B">
      <w:pPr>
        <w:pStyle w:val="NoSpacing"/>
        <w:rPr>
          <w:lang w:eastAsia="de-DE" w:bidi="de-DE"/>
        </w:rPr>
      </w:pPr>
      <w:r>
        <w:rPr>
          <w:lang w:eastAsia="de-DE" w:bidi="de-DE"/>
        </w:rPr>
        <w:t>E13b</w:t>
      </w:r>
      <w:r w:rsidR="009C318B">
        <w:rPr>
          <w:lang w:eastAsia="de-DE" w:bidi="de-DE"/>
        </w:rPr>
        <w:t xml:space="preserve">: </w:t>
      </w:r>
      <w:r w:rsidR="009C318B" w:rsidRPr="009C318B">
        <w:rPr>
          <w:lang w:eastAsia="de-DE" w:bidi="de-DE"/>
        </w:rPr>
        <w:t>Im öffentlichen Nahverkehr</w:t>
      </w:r>
    </w:p>
    <w:p w14:paraId="3709EDDD" w14:textId="1398B145" w:rsidR="009C318B" w:rsidRPr="009C318B" w:rsidRDefault="004560B9" w:rsidP="009C318B">
      <w:pPr>
        <w:pStyle w:val="NoSpacing"/>
        <w:rPr>
          <w:lang w:eastAsia="de-DE" w:bidi="de-DE"/>
        </w:rPr>
      </w:pPr>
      <w:r>
        <w:rPr>
          <w:lang w:eastAsia="de-DE" w:bidi="de-DE"/>
        </w:rPr>
        <w:t>E13c</w:t>
      </w:r>
      <w:r w:rsidR="009C318B">
        <w:rPr>
          <w:lang w:eastAsia="de-DE" w:bidi="de-DE"/>
        </w:rPr>
        <w:t xml:space="preserve">: </w:t>
      </w:r>
      <w:r w:rsidR="009C318B" w:rsidRPr="009C318B">
        <w:rPr>
          <w:lang w:eastAsia="de-DE" w:bidi="de-DE"/>
        </w:rPr>
        <w:t>Im Supermarkt</w:t>
      </w:r>
    </w:p>
    <w:p w14:paraId="12F7013E" w14:textId="1035121E" w:rsidR="009C318B" w:rsidRPr="009C318B" w:rsidRDefault="004560B9" w:rsidP="009C318B">
      <w:pPr>
        <w:pStyle w:val="NoSpacing"/>
        <w:rPr>
          <w:lang w:eastAsia="de-DE" w:bidi="de-DE"/>
        </w:rPr>
      </w:pPr>
      <w:r>
        <w:rPr>
          <w:lang w:eastAsia="de-DE" w:bidi="de-DE"/>
        </w:rPr>
        <w:t>E13d</w:t>
      </w:r>
      <w:r w:rsidR="009C318B">
        <w:rPr>
          <w:lang w:eastAsia="de-DE" w:bidi="de-DE"/>
        </w:rPr>
        <w:t xml:space="preserve">: </w:t>
      </w:r>
      <w:r w:rsidR="009C318B" w:rsidRPr="009C318B">
        <w:rPr>
          <w:lang w:eastAsia="de-DE" w:bidi="de-DE"/>
        </w:rPr>
        <w:t>Im Park</w:t>
      </w:r>
    </w:p>
    <w:p w14:paraId="28F765B7" w14:textId="783AA320" w:rsidR="009C318B" w:rsidRPr="009C318B" w:rsidRDefault="004560B9" w:rsidP="009C318B">
      <w:pPr>
        <w:pStyle w:val="NoSpacing"/>
        <w:rPr>
          <w:lang w:eastAsia="de-DE" w:bidi="de-DE"/>
        </w:rPr>
      </w:pPr>
      <w:r>
        <w:rPr>
          <w:lang w:eastAsia="de-DE" w:bidi="de-DE"/>
        </w:rPr>
        <w:t>E13e</w:t>
      </w:r>
      <w:r w:rsidR="009C318B">
        <w:rPr>
          <w:lang w:eastAsia="de-DE" w:bidi="de-DE"/>
        </w:rPr>
        <w:t xml:space="preserve">: </w:t>
      </w:r>
      <w:r w:rsidR="009C318B" w:rsidRPr="009C318B">
        <w:rPr>
          <w:lang w:eastAsia="de-DE" w:bidi="de-DE"/>
        </w:rPr>
        <w:t>Am Arbeitsplatz</w:t>
      </w:r>
    </w:p>
    <w:p w14:paraId="3605EE2E" w14:textId="2C9D6498" w:rsidR="009C318B" w:rsidRPr="009C318B" w:rsidRDefault="004560B9" w:rsidP="009C318B">
      <w:pPr>
        <w:pStyle w:val="NoSpacing"/>
        <w:rPr>
          <w:lang w:eastAsia="de-DE" w:bidi="de-DE"/>
        </w:rPr>
      </w:pPr>
      <w:r>
        <w:rPr>
          <w:lang w:eastAsia="de-DE" w:bidi="de-DE"/>
        </w:rPr>
        <w:t xml:space="preserve">E13f: </w:t>
      </w:r>
      <w:r w:rsidR="009C318B" w:rsidRPr="009C318B">
        <w:rPr>
          <w:lang w:eastAsia="de-DE" w:bidi="de-DE"/>
        </w:rPr>
        <w:t xml:space="preserve">Andere Orte, und zwar: </w:t>
      </w:r>
    </w:p>
    <w:p w14:paraId="4650954E" w14:textId="77777777" w:rsidR="009C318B" w:rsidRDefault="009C318B" w:rsidP="009C318B">
      <w:pPr>
        <w:pStyle w:val="NoSpacing"/>
        <w:rPr>
          <w:lang w:eastAsia="de-DE" w:bidi="de-DE"/>
        </w:rPr>
      </w:pPr>
    </w:p>
    <w:p w14:paraId="183FF8C8" w14:textId="0A9973EE" w:rsidR="009C318B" w:rsidRPr="009C318B" w:rsidRDefault="009C318B" w:rsidP="009C318B">
      <w:pPr>
        <w:pStyle w:val="NoSpacing"/>
        <w:rPr>
          <w:b/>
          <w:bCs/>
          <w:lang w:eastAsia="de-DE" w:bidi="de-DE"/>
        </w:rPr>
      </w:pPr>
      <w:r w:rsidRPr="009C318B">
        <w:rPr>
          <w:b/>
          <w:bCs/>
          <w:lang w:eastAsia="de-DE" w:bidi="de-DE"/>
        </w:rPr>
        <w:t>E</w:t>
      </w:r>
      <w:r w:rsidR="004560B9">
        <w:rPr>
          <w:b/>
          <w:bCs/>
          <w:lang w:eastAsia="de-DE" w:bidi="de-DE"/>
        </w:rPr>
        <w:t>13f_</w:t>
      </w:r>
      <w:r w:rsidRPr="009C318B">
        <w:rPr>
          <w:b/>
          <w:bCs/>
          <w:lang w:eastAsia="de-DE" w:bidi="de-DE"/>
        </w:rPr>
        <w:t xml:space="preserve">o: Andere Orte, und zwar: </w:t>
      </w:r>
    </w:p>
    <w:p w14:paraId="1A48CDEF" w14:textId="6937D450" w:rsidR="009C318B" w:rsidRDefault="009C318B" w:rsidP="009C318B">
      <w:pPr>
        <w:pStyle w:val="NoSpacing"/>
        <w:rPr>
          <w:lang w:eastAsia="de-DE" w:bidi="de-DE"/>
        </w:rPr>
      </w:pPr>
    </w:p>
    <w:p w14:paraId="2931FDF4" w14:textId="6FE77BEC" w:rsidR="009C318B" w:rsidRDefault="009C318B" w:rsidP="009C318B">
      <w:pPr>
        <w:pStyle w:val="NoSpacing"/>
        <w:rPr>
          <w:lang w:eastAsia="de-DE" w:bidi="de-DE"/>
        </w:rPr>
      </w:pPr>
      <w:r>
        <w:rPr>
          <w:lang w:eastAsia="de-DE" w:bidi="de-DE"/>
        </w:rPr>
        <w:t xml:space="preserve">// offene Angabe </w:t>
      </w:r>
    </w:p>
    <w:p w14:paraId="4A0C665F" w14:textId="77777777" w:rsidR="009C318B" w:rsidRDefault="009C318B" w:rsidP="009C318B">
      <w:pPr>
        <w:pStyle w:val="NoSpacing"/>
        <w:rPr>
          <w:lang w:eastAsia="de-DE" w:bidi="de-DE"/>
        </w:rPr>
      </w:pPr>
    </w:p>
    <w:p w14:paraId="509C5BB5" w14:textId="5D56CB93" w:rsidR="009C318B" w:rsidRPr="009C318B" w:rsidRDefault="009C318B" w:rsidP="009C318B">
      <w:pPr>
        <w:pStyle w:val="NoSpacing"/>
        <w:rPr>
          <w:b/>
          <w:bCs/>
          <w:lang w:eastAsia="de-DE" w:bidi="de-DE"/>
        </w:rPr>
      </w:pPr>
      <w:r w:rsidRPr="009C318B">
        <w:rPr>
          <w:b/>
          <w:bCs/>
          <w:lang w:eastAsia="de-DE" w:bidi="de-DE"/>
        </w:rPr>
        <w:t>E</w:t>
      </w:r>
      <w:r w:rsidR="004560B9">
        <w:rPr>
          <w:b/>
          <w:bCs/>
          <w:lang w:eastAsia="de-DE" w:bidi="de-DE"/>
        </w:rPr>
        <w:t>14/E15</w:t>
      </w:r>
      <w:r w:rsidRPr="009C318B">
        <w:rPr>
          <w:b/>
          <w:bCs/>
          <w:lang w:eastAsia="de-DE" w:bidi="de-DE"/>
        </w:rPr>
        <w:t>. Haben Sie während der Corona-Pandemie Diskriminierungserfahrungen im Internet/in den sozialen Medien gemacht?</w:t>
      </w:r>
    </w:p>
    <w:p w14:paraId="6552F048" w14:textId="77777777" w:rsidR="009C318B" w:rsidRDefault="009C318B" w:rsidP="009C318B">
      <w:pPr>
        <w:pStyle w:val="NoSpacing"/>
        <w:rPr>
          <w:lang w:eastAsia="de-DE" w:bidi="de-DE"/>
        </w:rPr>
      </w:pPr>
    </w:p>
    <w:p w14:paraId="4A3FCA61" w14:textId="77777777" w:rsidR="009C318B" w:rsidRPr="00911145" w:rsidRDefault="009C318B" w:rsidP="009C318B">
      <w:pPr>
        <w:pStyle w:val="NoSpacing"/>
        <w:rPr>
          <w:lang w:eastAsia="de-DE" w:bidi="de-DE"/>
        </w:rPr>
      </w:pPr>
      <w:r>
        <w:rPr>
          <w:lang w:eastAsia="de-DE" w:bidi="de-DE"/>
        </w:rPr>
        <w:t>Auswahlmöglichkeiten //exklusiv</w:t>
      </w:r>
    </w:p>
    <w:p w14:paraId="24193EB7" w14:textId="701B3E8B" w:rsidR="009C318B" w:rsidRPr="009C318B" w:rsidRDefault="00120F56" w:rsidP="009C318B">
      <w:pPr>
        <w:pStyle w:val="NoSpacing"/>
        <w:rPr>
          <w:lang w:eastAsia="de-DE" w:bidi="de-DE"/>
        </w:rPr>
      </w:pPr>
      <w:r>
        <w:rPr>
          <w:lang w:eastAsia="de-DE" w:bidi="de-DE"/>
        </w:rPr>
        <w:t>E</w:t>
      </w:r>
      <w:r w:rsidR="009C318B" w:rsidRPr="009C318B">
        <w:rPr>
          <w:lang w:eastAsia="de-DE" w:bidi="de-DE"/>
        </w:rPr>
        <w:t>1</w:t>
      </w:r>
      <w:r>
        <w:rPr>
          <w:lang w:eastAsia="de-DE" w:bidi="de-DE"/>
        </w:rPr>
        <w:t>4</w:t>
      </w:r>
      <w:r w:rsidR="009C318B">
        <w:rPr>
          <w:lang w:eastAsia="de-DE" w:bidi="de-DE"/>
        </w:rPr>
        <w:t xml:space="preserve">: </w:t>
      </w:r>
      <w:r w:rsidR="009C318B" w:rsidRPr="009C318B">
        <w:rPr>
          <w:lang w:eastAsia="de-DE" w:bidi="de-DE"/>
        </w:rPr>
        <w:t>Nein</w:t>
      </w:r>
    </w:p>
    <w:p w14:paraId="7787B16B" w14:textId="273A1F14" w:rsidR="009C318B" w:rsidRPr="009C318B" w:rsidRDefault="00120F56" w:rsidP="009C318B">
      <w:pPr>
        <w:pStyle w:val="NoSpacing"/>
        <w:rPr>
          <w:lang w:eastAsia="de-DE" w:bidi="de-DE"/>
        </w:rPr>
      </w:pPr>
      <w:r>
        <w:rPr>
          <w:lang w:eastAsia="de-DE" w:bidi="de-DE"/>
        </w:rPr>
        <w:t>E15a</w:t>
      </w:r>
      <w:r w:rsidR="009C318B">
        <w:rPr>
          <w:lang w:eastAsia="de-DE" w:bidi="de-DE"/>
        </w:rPr>
        <w:t xml:space="preserve">: </w:t>
      </w:r>
      <w:r w:rsidR="009C318B" w:rsidRPr="009C318B">
        <w:rPr>
          <w:lang w:eastAsia="de-DE" w:bidi="de-DE"/>
        </w:rPr>
        <w:t>Ich wurde dazu aufgefordert “in mein Heimatland zurückzugehen”</w:t>
      </w:r>
    </w:p>
    <w:p w14:paraId="2BAE45E4" w14:textId="499D551E" w:rsidR="009C318B" w:rsidRPr="009C318B" w:rsidRDefault="00120F56" w:rsidP="009C318B">
      <w:pPr>
        <w:pStyle w:val="NoSpacing"/>
        <w:rPr>
          <w:lang w:eastAsia="de-DE" w:bidi="de-DE"/>
        </w:rPr>
      </w:pPr>
      <w:r>
        <w:rPr>
          <w:lang w:eastAsia="de-DE" w:bidi="de-DE"/>
        </w:rPr>
        <w:t>E15b</w:t>
      </w:r>
      <w:r w:rsidR="009C318B">
        <w:rPr>
          <w:lang w:eastAsia="de-DE" w:bidi="de-DE"/>
        </w:rPr>
        <w:t xml:space="preserve">: </w:t>
      </w:r>
      <w:r w:rsidR="009C318B" w:rsidRPr="009C318B">
        <w:rPr>
          <w:lang w:eastAsia="de-DE" w:bidi="de-DE"/>
        </w:rPr>
        <w:t>Ich wurde für den Ausbruch/die Verbreitung von Corona verantwortlich gemacht</w:t>
      </w:r>
    </w:p>
    <w:p w14:paraId="57BC0495" w14:textId="5D7929B2" w:rsidR="009C318B" w:rsidRPr="009C318B" w:rsidRDefault="00120F56" w:rsidP="009C318B">
      <w:pPr>
        <w:pStyle w:val="NoSpacing"/>
        <w:rPr>
          <w:lang w:eastAsia="de-DE" w:bidi="de-DE"/>
        </w:rPr>
      </w:pPr>
      <w:r>
        <w:rPr>
          <w:lang w:eastAsia="de-DE" w:bidi="de-DE"/>
        </w:rPr>
        <w:t>E15</w:t>
      </w:r>
      <w:r w:rsidR="00E64842">
        <w:rPr>
          <w:lang w:eastAsia="de-DE" w:bidi="de-DE"/>
        </w:rPr>
        <w:t>c</w:t>
      </w:r>
      <w:r w:rsidR="009C318B">
        <w:rPr>
          <w:lang w:eastAsia="de-DE" w:bidi="de-DE"/>
        </w:rPr>
        <w:t xml:space="preserve">: </w:t>
      </w:r>
      <w:r w:rsidR="009C318B" w:rsidRPr="009C318B">
        <w:rPr>
          <w:lang w:eastAsia="de-DE" w:bidi="de-DE"/>
        </w:rPr>
        <w:t>Ich wurde als “Virus” bezeichnet</w:t>
      </w:r>
    </w:p>
    <w:p w14:paraId="6308B047" w14:textId="368B5D4C" w:rsidR="009C318B" w:rsidRDefault="00E64842" w:rsidP="009C318B">
      <w:pPr>
        <w:pStyle w:val="NoSpacing"/>
        <w:rPr>
          <w:lang w:eastAsia="de-DE" w:bidi="de-DE"/>
        </w:rPr>
      </w:pPr>
      <w:r>
        <w:rPr>
          <w:lang w:eastAsia="de-DE" w:bidi="de-DE"/>
        </w:rPr>
        <w:t xml:space="preserve">E15d: </w:t>
      </w:r>
      <w:r w:rsidR="009C318B" w:rsidRPr="009C318B">
        <w:rPr>
          <w:lang w:eastAsia="de-DE" w:bidi="de-DE"/>
        </w:rPr>
        <w:t xml:space="preserve">Andere Anfeindungen, und zwar: </w:t>
      </w:r>
    </w:p>
    <w:p w14:paraId="6CA82D83" w14:textId="77777777" w:rsidR="009C318B" w:rsidRDefault="009C318B" w:rsidP="009C318B">
      <w:pPr>
        <w:pStyle w:val="NoSpacing"/>
        <w:rPr>
          <w:lang w:eastAsia="de-DE" w:bidi="de-DE"/>
        </w:rPr>
      </w:pPr>
    </w:p>
    <w:p w14:paraId="388D970F" w14:textId="7AC31D46" w:rsidR="009C318B" w:rsidRPr="009C318B" w:rsidRDefault="009C318B" w:rsidP="009C318B">
      <w:pPr>
        <w:pStyle w:val="NoSpacing"/>
        <w:rPr>
          <w:b/>
          <w:bCs/>
          <w:lang w:eastAsia="de-DE" w:bidi="de-DE"/>
        </w:rPr>
      </w:pPr>
      <w:r w:rsidRPr="009C318B">
        <w:rPr>
          <w:b/>
          <w:bCs/>
          <w:lang w:eastAsia="de-DE" w:bidi="de-DE"/>
        </w:rPr>
        <w:t>E</w:t>
      </w:r>
      <w:r w:rsidR="00E64842">
        <w:rPr>
          <w:b/>
          <w:bCs/>
          <w:lang w:eastAsia="de-DE" w:bidi="de-DE"/>
        </w:rPr>
        <w:t>15d_</w:t>
      </w:r>
      <w:r w:rsidRPr="009C318B">
        <w:rPr>
          <w:b/>
          <w:bCs/>
          <w:lang w:eastAsia="de-DE" w:bidi="de-DE"/>
        </w:rPr>
        <w:t xml:space="preserve">o: Andere Anfeindungen, und zwar: </w:t>
      </w:r>
    </w:p>
    <w:p w14:paraId="565EBB76" w14:textId="2AE8E71A" w:rsidR="009C318B" w:rsidRDefault="009C318B" w:rsidP="009C318B">
      <w:pPr>
        <w:pStyle w:val="NoSpacing"/>
        <w:rPr>
          <w:lang w:eastAsia="de-DE" w:bidi="de-DE"/>
        </w:rPr>
      </w:pPr>
    </w:p>
    <w:p w14:paraId="67E43037" w14:textId="36891569" w:rsidR="009C318B" w:rsidRDefault="009C318B" w:rsidP="009C318B">
      <w:pPr>
        <w:pStyle w:val="NoSpacing"/>
        <w:rPr>
          <w:lang w:eastAsia="de-DE" w:bidi="de-DE"/>
        </w:rPr>
      </w:pPr>
      <w:r>
        <w:rPr>
          <w:lang w:eastAsia="de-DE" w:bidi="de-DE"/>
        </w:rPr>
        <w:t xml:space="preserve">// offene Angabe </w:t>
      </w:r>
    </w:p>
    <w:p w14:paraId="6322FB3C" w14:textId="77777777" w:rsidR="009C318B" w:rsidRDefault="009C318B" w:rsidP="009C318B">
      <w:pPr>
        <w:pStyle w:val="NoSpacing"/>
        <w:rPr>
          <w:lang w:eastAsia="de-DE" w:bidi="de-DE"/>
        </w:rPr>
      </w:pPr>
    </w:p>
    <w:p w14:paraId="227EC1F4" w14:textId="77777777" w:rsidR="009C318B" w:rsidRDefault="009C318B" w:rsidP="009C318B">
      <w:pPr>
        <w:pStyle w:val="NoSpacing"/>
        <w:rPr>
          <w:lang w:eastAsia="de-DE" w:bidi="de-DE"/>
        </w:rPr>
      </w:pPr>
    </w:p>
    <w:p w14:paraId="165A5F79" w14:textId="26B46396" w:rsidR="009C318B" w:rsidRPr="009C318B" w:rsidRDefault="009C318B" w:rsidP="009C318B">
      <w:pPr>
        <w:pStyle w:val="NoSpacing"/>
        <w:rPr>
          <w:b/>
          <w:bCs/>
          <w:lang w:eastAsia="de-DE" w:bidi="de-DE"/>
        </w:rPr>
      </w:pPr>
      <w:r w:rsidRPr="009C318B">
        <w:rPr>
          <w:b/>
          <w:bCs/>
          <w:lang w:eastAsia="de-DE" w:bidi="de-DE"/>
        </w:rPr>
        <w:lastRenderedPageBreak/>
        <w:t>E</w:t>
      </w:r>
      <w:r w:rsidR="00E64842">
        <w:rPr>
          <w:b/>
          <w:bCs/>
          <w:lang w:eastAsia="de-DE" w:bidi="de-DE"/>
        </w:rPr>
        <w:t>16</w:t>
      </w:r>
      <w:r w:rsidRPr="009C318B">
        <w:rPr>
          <w:b/>
          <w:bCs/>
          <w:lang w:eastAsia="de-DE" w:bidi="de-DE"/>
        </w:rPr>
        <w:t>. Politiker*innen sprechen im Kontext der Corona-Pandemie in den Medien oftmals davon, dass „wir das schon schaffen“. Wie ist das bei Ihnen, fühlen Sie sich eingeschlossen in das „Wir“?</w:t>
      </w:r>
    </w:p>
    <w:p w14:paraId="76EEB819" w14:textId="240D6DB7" w:rsidR="009C318B" w:rsidRPr="009C318B" w:rsidRDefault="009C318B" w:rsidP="009C318B">
      <w:pPr>
        <w:pStyle w:val="NoSpacing"/>
        <w:rPr>
          <w:lang w:eastAsia="de-DE" w:bidi="de-DE"/>
        </w:rPr>
      </w:pPr>
    </w:p>
    <w:p w14:paraId="1E95541A" w14:textId="77777777" w:rsidR="009C318B" w:rsidRPr="00911145" w:rsidRDefault="009C318B" w:rsidP="009C318B">
      <w:pPr>
        <w:pStyle w:val="NoSpacing"/>
        <w:rPr>
          <w:lang w:eastAsia="de-DE" w:bidi="de-DE"/>
        </w:rPr>
      </w:pPr>
      <w:r>
        <w:rPr>
          <w:lang w:eastAsia="de-DE" w:bidi="de-DE"/>
        </w:rPr>
        <w:t>Auswahlmöglichkeiten //exklusiv</w:t>
      </w:r>
    </w:p>
    <w:p w14:paraId="23FC3A47" w14:textId="720C6B6E" w:rsidR="009C318B" w:rsidRPr="009C318B" w:rsidRDefault="009C318B" w:rsidP="009C318B">
      <w:pPr>
        <w:pStyle w:val="NoSpacing"/>
        <w:rPr>
          <w:lang w:eastAsia="de-DE" w:bidi="de-DE"/>
        </w:rPr>
      </w:pPr>
      <w:r w:rsidRPr="009C318B">
        <w:rPr>
          <w:lang w:eastAsia="de-DE" w:bidi="de-DE"/>
        </w:rPr>
        <w:t>1</w:t>
      </w:r>
      <w:r>
        <w:rPr>
          <w:lang w:eastAsia="de-DE" w:bidi="de-DE"/>
        </w:rPr>
        <w:t xml:space="preserve">: </w:t>
      </w:r>
      <w:r w:rsidRPr="009C318B">
        <w:rPr>
          <w:lang w:eastAsia="de-DE" w:bidi="de-DE"/>
        </w:rPr>
        <w:t>Ich fühle mich überhaupt nicht eingeschlossen</w:t>
      </w:r>
      <w:r w:rsidRPr="009C318B">
        <w:rPr>
          <w:lang w:eastAsia="de-DE" w:bidi="de-DE"/>
        </w:rPr>
        <w:br/>
        <w:t>2</w:t>
      </w:r>
      <w:r>
        <w:rPr>
          <w:lang w:eastAsia="de-DE" w:bidi="de-DE"/>
        </w:rPr>
        <w:t xml:space="preserve">: </w:t>
      </w:r>
      <w:r w:rsidRPr="009C318B">
        <w:rPr>
          <w:lang w:eastAsia="de-DE" w:bidi="de-DE"/>
        </w:rPr>
        <w:t>Ich fühle mich eher nicht eingeschlossen</w:t>
      </w:r>
      <w:r w:rsidRPr="009C318B">
        <w:rPr>
          <w:lang w:eastAsia="de-DE" w:bidi="de-DE"/>
        </w:rPr>
        <w:br/>
        <w:t>3</w:t>
      </w:r>
      <w:r>
        <w:rPr>
          <w:lang w:eastAsia="de-DE" w:bidi="de-DE"/>
        </w:rPr>
        <w:t xml:space="preserve">: </w:t>
      </w:r>
      <w:r w:rsidRPr="009C318B">
        <w:rPr>
          <w:lang w:eastAsia="de-DE" w:bidi="de-DE"/>
        </w:rPr>
        <w:t>Teils / teils</w:t>
      </w:r>
      <w:r w:rsidRPr="009C318B">
        <w:rPr>
          <w:lang w:eastAsia="de-DE" w:bidi="de-DE"/>
        </w:rPr>
        <w:br/>
        <w:t>4</w:t>
      </w:r>
      <w:r>
        <w:rPr>
          <w:lang w:eastAsia="de-DE" w:bidi="de-DE"/>
        </w:rPr>
        <w:t xml:space="preserve">: </w:t>
      </w:r>
      <w:r w:rsidRPr="009C318B">
        <w:rPr>
          <w:lang w:eastAsia="de-DE" w:bidi="de-DE"/>
        </w:rPr>
        <w:t>Ich fühle mich eher eingeschlossen</w:t>
      </w:r>
      <w:r w:rsidRPr="009C318B">
        <w:rPr>
          <w:lang w:eastAsia="de-DE" w:bidi="de-DE"/>
        </w:rPr>
        <w:br/>
        <w:t>5</w:t>
      </w:r>
      <w:r>
        <w:rPr>
          <w:lang w:eastAsia="de-DE" w:bidi="de-DE"/>
        </w:rPr>
        <w:t xml:space="preserve">: </w:t>
      </w:r>
      <w:r w:rsidRPr="009C318B">
        <w:rPr>
          <w:lang w:eastAsia="de-DE" w:bidi="de-DE"/>
        </w:rPr>
        <w:t>Ich fühle mich voll und ganz eingeschlossen</w:t>
      </w:r>
    </w:p>
    <w:p w14:paraId="1E547170" w14:textId="6DA6431F" w:rsidR="009C318B" w:rsidRPr="009C318B" w:rsidRDefault="009C318B" w:rsidP="009C318B">
      <w:pPr>
        <w:pStyle w:val="NoSpacing"/>
        <w:rPr>
          <w:lang w:eastAsia="de-DE" w:bidi="de-DE"/>
        </w:rPr>
      </w:pPr>
      <w:r w:rsidRPr="009C318B">
        <w:rPr>
          <w:lang w:eastAsia="de-DE" w:bidi="de-DE"/>
        </w:rPr>
        <w:t>98</w:t>
      </w:r>
      <w:r>
        <w:rPr>
          <w:lang w:eastAsia="de-DE" w:bidi="de-DE"/>
        </w:rPr>
        <w:t xml:space="preserve">: </w:t>
      </w:r>
      <w:r w:rsidRPr="009C318B">
        <w:rPr>
          <w:lang w:eastAsia="de-DE" w:bidi="de-DE"/>
        </w:rPr>
        <w:t>Weiß nicht</w:t>
      </w:r>
    </w:p>
    <w:p w14:paraId="1F7199FD" w14:textId="04E4B532" w:rsidR="009C318B" w:rsidRDefault="009C318B" w:rsidP="00B610F8">
      <w:pPr>
        <w:pStyle w:val="NoSpacing"/>
        <w:tabs>
          <w:tab w:val="left" w:pos="2380"/>
        </w:tabs>
        <w:rPr>
          <w:lang w:eastAsia="de-DE" w:bidi="de-DE"/>
        </w:rPr>
      </w:pPr>
      <w:r w:rsidRPr="009C318B">
        <w:rPr>
          <w:lang w:eastAsia="de-DE" w:bidi="de-DE"/>
        </w:rPr>
        <w:t>99</w:t>
      </w:r>
      <w:r>
        <w:rPr>
          <w:lang w:eastAsia="de-DE" w:bidi="de-DE"/>
        </w:rPr>
        <w:t xml:space="preserve">: </w:t>
      </w:r>
      <w:r w:rsidRPr="009C318B">
        <w:rPr>
          <w:lang w:eastAsia="de-DE" w:bidi="de-DE"/>
        </w:rPr>
        <w:t>Keine Angabe</w:t>
      </w:r>
    </w:p>
    <w:p w14:paraId="184F9E5D" w14:textId="0BD57F10" w:rsidR="009C318B" w:rsidRDefault="009C318B" w:rsidP="00E64842">
      <w:pPr>
        <w:spacing w:line="259" w:lineRule="auto"/>
        <w:rPr>
          <w:lang w:eastAsia="de-DE" w:bidi="de-DE"/>
        </w:rPr>
      </w:pPr>
    </w:p>
    <w:p w14:paraId="736681CC" w14:textId="5507EDB2" w:rsidR="009C318B" w:rsidRDefault="009C318B" w:rsidP="00B610F8">
      <w:pPr>
        <w:pStyle w:val="Heading1"/>
        <w:numPr>
          <w:ilvl w:val="0"/>
          <w:numId w:val="0"/>
        </w:numPr>
      </w:pPr>
      <w:bookmarkStart w:id="11" w:name="_Toc157455156"/>
      <w:r>
        <w:rPr>
          <w:lang w:eastAsia="de-DE" w:bidi="de-DE"/>
        </w:rPr>
        <w:t xml:space="preserve">F. </w:t>
      </w:r>
      <w:r w:rsidRPr="007A7316">
        <w:t>Coping und Widerstand im Kontext von antiasiatischem Rassismus während der Corona-Pandemie</w:t>
      </w:r>
      <w:bookmarkEnd w:id="11"/>
    </w:p>
    <w:p w14:paraId="34892B82" w14:textId="77777777" w:rsidR="009C318B" w:rsidRDefault="009C318B" w:rsidP="009C318B">
      <w:pPr>
        <w:pStyle w:val="NoSpacing"/>
        <w:rPr>
          <w:rFonts w:cstheme="minorHAnsi"/>
        </w:rPr>
      </w:pPr>
    </w:p>
    <w:p w14:paraId="4F550348" w14:textId="084B5885" w:rsidR="009C318B" w:rsidRPr="009C318B" w:rsidRDefault="009C318B" w:rsidP="009C318B">
      <w:pPr>
        <w:pStyle w:val="NoSpacing"/>
        <w:rPr>
          <w:lang w:eastAsia="de-DE" w:bidi="de-DE"/>
        </w:rPr>
      </w:pPr>
      <w:r w:rsidRPr="007A7316">
        <w:rPr>
          <w:rFonts w:cstheme="minorHAnsi"/>
        </w:rPr>
        <w:t>In diesem Teil des Fragebogens möchten wir von Ihnen erfahren, wie Sie mit der Situation der Corona-Pandemie umgehen.</w:t>
      </w:r>
    </w:p>
    <w:p w14:paraId="5D174FB0" w14:textId="19771BDA" w:rsidR="009C318B" w:rsidRDefault="009C318B" w:rsidP="009C318B">
      <w:pPr>
        <w:pStyle w:val="NoSpacing"/>
        <w:rPr>
          <w:lang w:eastAsia="de-DE" w:bidi="de-DE"/>
        </w:rPr>
      </w:pPr>
    </w:p>
    <w:p w14:paraId="27D4D565" w14:textId="29FC4B8C" w:rsidR="009C318B" w:rsidRPr="009C318B" w:rsidRDefault="009C318B" w:rsidP="009C318B">
      <w:pPr>
        <w:pStyle w:val="NoSpacing"/>
        <w:rPr>
          <w:rFonts w:cstheme="minorHAnsi"/>
          <w:b/>
          <w:bCs/>
        </w:rPr>
      </w:pPr>
      <w:r w:rsidRPr="009C318B">
        <w:rPr>
          <w:b/>
          <w:bCs/>
          <w:lang w:eastAsia="de-DE" w:bidi="de-DE"/>
        </w:rPr>
        <w:t>F</w:t>
      </w:r>
      <w:r w:rsidR="00E64842">
        <w:rPr>
          <w:b/>
          <w:bCs/>
          <w:lang w:eastAsia="de-DE" w:bidi="de-DE"/>
        </w:rPr>
        <w:t>0</w:t>
      </w:r>
      <w:r w:rsidRPr="009C318B">
        <w:rPr>
          <w:b/>
          <w:bCs/>
          <w:lang w:eastAsia="de-DE" w:bidi="de-DE"/>
        </w:rPr>
        <w:t>1.</w:t>
      </w:r>
      <w:r w:rsidRPr="009C318B">
        <w:rPr>
          <w:rFonts w:cstheme="minorHAnsi"/>
          <w:b/>
          <w:bCs/>
        </w:rPr>
        <w:t xml:space="preserve"> Mit wem besprechen Sie die Pandemie-Situation und Ihre Alltagserlebnisse? </w:t>
      </w:r>
    </w:p>
    <w:p w14:paraId="6D9FE11F" w14:textId="77777777" w:rsidR="009C318B" w:rsidRDefault="009C318B" w:rsidP="009C318B">
      <w:pPr>
        <w:pStyle w:val="NoSpacing"/>
        <w:rPr>
          <w:rFonts w:cstheme="minorHAnsi"/>
        </w:rPr>
      </w:pPr>
    </w:p>
    <w:p w14:paraId="09C25315" w14:textId="6E08DAA7" w:rsidR="009C318B" w:rsidRDefault="009C318B" w:rsidP="009C318B">
      <w:pPr>
        <w:pStyle w:val="NoSpacing"/>
        <w:rPr>
          <w:rFonts w:cstheme="minorHAnsi"/>
        </w:rPr>
      </w:pPr>
      <w:r>
        <w:rPr>
          <w:lang w:eastAsia="de-DE" w:bidi="de-DE"/>
        </w:rPr>
        <w:t>Auswahlmöglichkeiten //</w:t>
      </w:r>
      <w:r w:rsidRPr="00911145">
        <w:rPr>
          <w:rFonts w:cstheme="minorHAnsi"/>
        </w:rPr>
        <w:t xml:space="preserve"> </w:t>
      </w:r>
      <w:r w:rsidRPr="007A7316">
        <w:rPr>
          <w:rFonts w:cstheme="minorHAnsi"/>
        </w:rPr>
        <w:t>Mehrfachnennungen möglich</w:t>
      </w:r>
    </w:p>
    <w:p w14:paraId="2C218A4D" w14:textId="41A12DB3" w:rsidR="009C318B" w:rsidRPr="009C318B" w:rsidRDefault="00E64842" w:rsidP="009C318B">
      <w:pPr>
        <w:pStyle w:val="NoSpacing"/>
        <w:rPr>
          <w:lang w:eastAsia="de-DE" w:bidi="de-DE"/>
        </w:rPr>
      </w:pPr>
      <w:r>
        <w:rPr>
          <w:lang w:eastAsia="de-DE" w:bidi="de-DE"/>
        </w:rPr>
        <w:t>F01a</w:t>
      </w:r>
      <w:r w:rsidR="009C318B">
        <w:rPr>
          <w:lang w:eastAsia="de-DE" w:bidi="de-DE"/>
        </w:rPr>
        <w:t xml:space="preserve">: </w:t>
      </w:r>
      <w:r w:rsidR="009C318B" w:rsidRPr="009C318B">
        <w:rPr>
          <w:lang w:eastAsia="de-DE" w:bidi="de-DE"/>
        </w:rPr>
        <w:t>Familie</w:t>
      </w:r>
    </w:p>
    <w:p w14:paraId="386AA3BD" w14:textId="70E3E6FA" w:rsidR="009C318B" w:rsidRPr="009C318B" w:rsidRDefault="00E64842" w:rsidP="009C318B">
      <w:pPr>
        <w:pStyle w:val="NoSpacing"/>
        <w:rPr>
          <w:lang w:eastAsia="de-DE" w:bidi="de-DE"/>
        </w:rPr>
      </w:pPr>
      <w:r>
        <w:rPr>
          <w:lang w:eastAsia="de-DE" w:bidi="de-DE"/>
        </w:rPr>
        <w:t>F01b</w:t>
      </w:r>
      <w:r w:rsidR="009C318B">
        <w:rPr>
          <w:lang w:eastAsia="de-DE" w:bidi="de-DE"/>
        </w:rPr>
        <w:t xml:space="preserve">: </w:t>
      </w:r>
      <w:r w:rsidR="009C318B" w:rsidRPr="009C318B">
        <w:rPr>
          <w:lang w:eastAsia="de-DE" w:bidi="de-DE"/>
        </w:rPr>
        <w:t xml:space="preserve">Freund*innen </w:t>
      </w:r>
    </w:p>
    <w:p w14:paraId="6E18514A" w14:textId="48B3D962" w:rsidR="009C318B" w:rsidRPr="009C318B" w:rsidRDefault="00E64842" w:rsidP="009C318B">
      <w:pPr>
        <w:pStyle w:val="NoSpacing"/>
        <w:rPr>
          <w:lang w:eastAsia="de-DE" w:bidi="de-DE"/>
        </w:rPr>
      </w:pPr>
      <w:r>
        <w:rPr>
          <w:lang w:eastAsia="de-DE" w:bidi="de-DE"/>
        </w:rPr>
        <w:t>F01c</w:t>
      </w:r>
      <w:r w:rsidR="009C318B">
        <w:rPr>
          <w:lang w:eastAsia="de-DE" w:bidi="de-DE"/>
        </w:rPr>
        <w:t xml:space="preserve">: </w:t>
      </w:r>
      <w:r w:rsidR="009C318B" w:rsidRPr="009C318B">
        <w:rPr>
          <w:lang w:eastAsia="de-DE" w:bidi="de-DE"/>
        </w:rPr>
        <w:t>Nachbar*innen</w:t>
      </w:r>
    </w:p>
    <w:p w14:paraId="35F37699" w14:textId="6168E99B" w:rsidR="009C318B" w:rsidRPr="009C318B" w:rsidRDefault="00E64842" w:rsidP="009C318B">
      <w:pPr>
        <w:pStyle w:val="NoSpacing"/>
        <w:rPr>
          <w:lang w:eastAsia="de-DE" w:bidi="de-DE"/>
        </w:rPr>
      </w:pPr>
      <w:r>
        <w:rPr>
          <w:lang w:eastAsia="de-DE" w:bidi="de-DE"/>
        </w:rPr>
        <w:t>F01d</w:t>
      </w:r>
      <w:r w:rsidR="009C318B">
        <w:rPr>
          <w:lang w:eastAsia="de-DE" w:bidi="de-DE"/>
        </w:rPr>
        <w:t xml:space="preserve">: </w:t>
      </w:r>
      <w:r w:rsidR="009C318B" w:rsidRPr="009C318B">
        <w:rPr>
          <w:lang w:eastAsia="de-DE" w:bidi="de-DE"/>
        </w:rPr>
        <w:t>Kolleg*innen</w:t>
      </w:r>
    </w:p>
    <w:p w14:paraId="30BDE262" w14:textId="62564F2B" w:rsidR="009C318B" w:rsidRDefault="00E64842" w:rsidP="009C318B">
      <w:pPr>
        <w:pStyle w:val="NoSpacing"/>
        <w:rPr>
          <w:lang w:eastAsia="de-DE" w:bidi="de-DE"/>
        </w:rPr>
      </w:pPr>
      <w:r>
        <w:rPr>
          <w:lang w:eastAsia="de-DE" w:bidi="de-DE"/>
        </w:rPr>
        <w:t xml:space="preserve">F01e: </w:t>
      </w:r>
      <w:r w:rsidR="009C318B" w:rsidRPr="009C318B">
        <w:rPr>
          <w:lang w:eastAsia="de-DE" w:bidi="de-DE"/>
        </w:rPr>
        <w:t>Andere, und zwar:</w:t>
      </w:r>
    </w:p>
    <w:p w14:paraId="0FEEF290" w14:textId="77777777" w:rsidR="009C318B" w:rsidRDefault="009C318B" w:rsidP="009C318B">
      <w:pPr>
        <w:pStyle w:val="NoSpacing"/>
        <w:rPr>
          <w:lang w:eastAsia="de-DE" w:bidi="de-DE"/>
        </w:rPr>
      </w:pPr>
    </w:p>
    <w:p w14:paraId="25F40DFB" w14:textId="74AC7AA6" w:rsidR="009C318B" w:rsidRPr="009C318B" w:rsidRDefault="009C318B" w:rsidP="009C318B">
      <w:pPr>
        <w:pStyle w:val="NoSpacing"/>
        <w:rPr>
          <w:b/>
          <w:bCs/>
          <w:lang w:eastAsia="de-DE" w:bidi="de-DE"/>
        </w:rPr>
      </w:pPr>
      <w:r w:rsidRPr="009C318B">
        <w:rPr>
          <w:b/>
          <w:bCs/>
          <w:lang w:eastAsia="de-DE" w:bidi="de-DE"/>
        </w:rPr>
        <w:t>F</w:t>
      </w:r>
      <w:r w:rsidR="00E64842">
        <w:rPr>
          <w:b/>
          <w:bCs/>
          <w:lang w:eastAsia="de-DE" w:bidi="de-DE"/>
        </w:rPr>
        <w:t>0</w:t>
      </w:r>
      <w:r w:rsidRPr="009C318B">
        <w:rPr>
          <w:b/>
          <w:bCs/>
          <w:lang w:eastAsia="de-DE" w:bidi="de-DE"/>
        </w:rPr>
        <w:t>1</w:t>
      </w:r>
      <w:r w:rsidR="00E64842">
        <w:rPr>
          <w:b/>
          <w:bCs/>
          <w:lang w:eastAsia="de-DE" w:bidi="de-DE"/>
        </w:rPr>
        <w:t>e_</w:t>
      </w:r>
      <w:r w:rsidRPr="009C318B">
        <w:rPr>
          <w:b/>
          <w:bCs/>
          <w:lang w:eastAsia="de-DE" w:bidi="de-DE"/>
        </w:rPr>
        <w:t>o: Andere, und zwar:</w:t>
      </w:r>
    </w:p>
    <w:p w14:paraId="06636493" w14:textId="1EC92FF3" w:rsidR="009C318B" w:rsidRDefault="009C318B" w:rsidP="009C318B">
      <w:pPr>
        <w:pStyle w:val="NoSpacing"/>
        <w:rPr>
          <w:lang w:eastAsia="de-DE" w:bidi="de-DE"/>
        </w:rPr>
      </w:pPr>
    </w:p>
    <w:p w14:paraId="0E7345B3" w14:textId="7BBE91E7" w:rsidR="009C318B" w:rsidRDefault="009C318B" w:rsidP="009C318B">
      <w:pPr>
        <w:pStyle w:val="NoSpacing"/>
        <w:rPr>
          <w:lang w:eastAsia="de-DE" w:bidi="de-DE"/>
        </w:rPr>
      </w:pPr>
      <w:r>
        <w:rPr>
          <w:lang w:eastAsia="de-DE" w:bidi="de-DE"/>
        </w:rPr>
        <w:t xml:space="preserve">// offene Angabe </w:t>
      </w:r>
    </w:p>
    <w:p w14:paraId="1595B4FA" w14:textId="77777777" w:rsidR="009C318B" w:rsidRDefault="009C318B" w:rsidP="009C318B">
      <w:pPr>
        <w:pStyle w:val="NoSpacing"/>
        <w:rPr>
          <w:lang w:eastAsia="de-DE" w:bidi="de-DE"/>
        </w:rPr>
      </w:pPr>
    </w:p>
    <w:p w14:paraId="1DC99282" w14:textId="77777777" w:rsidR="008F7B2E" w:rsidRDefault="008F7B2E" w:rsidP="009C318B">
      <w:pPr>
        <w:pStyle w:val="NoSpacing"/>
        <w:rPr>
          <w:lang w:eastAsia="de-DE" w:bidi="de-DE"/>
        </w:rPr>
      </w:pPr>
    </w:p>
    <w:p w14:paraId="3572FF9F" w14:textId="5E41A6DE" w:rsidR="008F7B2E" w:rsidRPr="008F7B2E" w:rsidRDefault="008F7B2E" w:rsidP="008F7B2E">
      <w:pPr>
        <w:pStyle w:val="NoSpacing"/>
        <w:rPr>
          <w:rFonts w:cstheme="minorHAnsi"/>
          <w:b/>
          <w:bCs/>
        </w:rPr>
      </w:pPr>
      <w:r w:rsidRPr="008F7B2E">
        <w:rPr>
          <w:rFonts w:cstheme="minorHAnsi"/>
          <w:b/>
          <w:bCs/>
        </w:rPr>
        <w:t>F</w:t>
      </w:r>
      <w:r w:rsidR="007672AD">
        <w:rPr>
          <w:rFonts w:cstheme="minorHAnsi"/>
          <w:b/>
          <w:bCs/>
        </w:rPr>
        <w:t>02</w:t>
      </w:r>
      <w:r w:rsidRPr="008F7B2E">
        <w:rPr>
          <w:rFonts w:cstheme="minorHAnsi"/>
          <w:b/>
          <w:bCs/>
        </w:rPr>
        <w:t>. Haben Sie Konsequenzen aus erlebten oder beobachteten Diskriminierungen seit dem Beginn der Corona-Pandemie für Ihr alltägliches Handeln gezogen? Wenn ja (Mehrfachnennung möglich)</w:t>
      </w:r>
    </w:p>
    <w:p w14:paraId="5E69A6AF" w14:textId="17C544D7" w:rsidR="008F7B2E" w:rsidRDefault="008F7B2E" w:rsidP="009C318B">
      <w:pPr>
        <w:pStyle w:val="NoSpacing"/>
        <w:rPr>
          <w:lang w:eastAsia="de-DE" w:bidi="de-DE"/>
        </w:rPr>
      </w:pPr>
    </w:p>
    <w:p w14:paraId="678C3349" w14:textId="77777777" w:rsidR="008F7B2E" w:rsidRDefault="008F7B2E" w:rsidP="008F7B2E">
      <w:pPr>
        <w:pStyle w:val="NoSpacing"/>
        <w:rPr>
          <w:rFonts w:cstheme="minorHAnsi"/>
        </w:rPr>
      </w:pPr>
      <w:r>
        <w:rPr>
          <w:lang w:eastAsia="de-DE" w:bidi="de-DE"/>
        </w:rPr>
        <w:t>Auswahlmöglichkeiten //</w:t>
      </w:r>
      <w:r w:rsidRPr="00911145">
        <w:rPr>
          <w:rFonts w:cstheme="minorHAnsi"/>
        </w:rPr>
        <w:t xml:space="preserve"> </w:t>
      </w:r>
      <w:r w:rsidRPr="007A7316">
        <w:rPr>
          <w:rFonts w:cstheme="minorHAnsi"/>
        </w:rPr>
        <w:t>Mehrfachnennungen möglich</w:t>
      </w:r>
    </w:p>
    <w:p w14:paraId="4E826076" w14:textId="311D42BC" w:rsidR="008F7B2E" w:rsidRPr="008F7B2E" w:rsidRDefault="007672AD" w:rsidP="008F7B2E">
      <w:pPr>
        <w:pStyle w:val="NoSpacing"/>
        <w:rPr>
          <w:lang w:eastAsia="de-DE" w:bidi="de-DE"/>
        </w:rPr>
      </w:pPr>
      <w:r>
        <w:rPr>
          <w:lang w:eastAsia="de-DE" w:bidi="de-DE"/>
        </w:rPr>
        <w:t>F02a</w:t>
      </w:r>
      <w:r w:rsidR="008F7B2E">
        <w:rPr>
          <w:lang w:eastAsia="de-DE" w:bidi="de-DE"/>
        </w:rPr>
        <w:t xml:space="preserve">: </w:t>
      </w:r>
      <w:r w:rsidR="008F7B2E" w:rsidRPr="008F7B2E">
        <w:rPr>
          <w:lang w:eastAsia="de-DE" w:bidi="de-DE"/>
        </w:rPr>
        <w:t xml:space="preserve">Nein </w:t>
      </w:r>
      <w:bookmarkStart w:id="12" w:name="_Hlk157453873"/>
      <w:r w:rsidR="008F7B2E" w:rsidRPr="008F7B2E">
        <w:rPr>
          <w:lang w:eastAsia="de-DE" w:bidi="de-DE"/>
        </w:rPr>
        <w:t>[exclusive option]</w:t>
      </w:r>
      <w:bookmarkEnd w:id="12"/>
    </w:p>
    <w:p w14:paraId="7ABB5E97" w14:textId="1015652B" w:rsidR="008F7B2E" w:rsidRPr="008F7B2E" w:rsidRDefault="007672AD" w:rsidP="008F7B2E">
      <w:pPr>
        <w:pStyle w:val="NoSpacing"/>
        <w:rPr>
          <w:lang w:eastAsia="de-DE" w:bidi="de-DE"/>
        </w:rPr>
      </w:pPr>
      <w:r>
        <w:rPr>
          <w:lang w:eastAsia="de-DE" w:bidi="de-DE"/>
        </w:rPr>
        <w:t>F02b</w:t>
      </w:r>
      <w:r w:rsidR="008F7B2E">
        <w:rPr>
          <w:lang w:eastAsia="de-DE" w:bidi="de-DE"/>
        </w:rPr>
        <w:t xml:space="preserve">: </w:t>
      </w:r>
      <w:r w:rsidR="008F7B2E" w:rsidRPr="008F7B2E">
        <w:rPr>
          <w:lang w:eastAsia="de-DE" w:bidi="de-DE"/>
        </w:rPr>
        <w:t>Ich vermeide bestimmte Orte und Situationen, an denen ich mit Diskriminierung rechne.</w:t>
      </w:r>
    </w:p>
    <w:p w14:paraId="0128B65A" w14:textId="45C6D0C1" w:rsidR="008F7B2E" w:rsidRPr="008F7B2E" w:rsidRDefault="007672AD" w:rsidP="008F7B2E">
      <w:pPr>
        <w:pStyle w:val="NoSpacing"/>
        <w:rPr>
          <w:lang w:eastAsia="de-DE" w:bidi="de-DE"/>
        </w:rPr>
      </w:pPr>
      <w:r>
        <w:rPr>
          <w:lang w:eastAsia="de-DE" w:bidi="de-DE"/>
        </w:rPr>
        <w:t>F02c</w:t>
      </w:r>
      <w:r w:rsidR="008F7B2E">
        <w:rPr>
          <w:lang w:eastAsia="de-DE" w:bidi="de-DE"/>
        </w:rPr>
        <w:t xml:space="preserve">: </w:t>
      </w:r>
      <w:r w:rsidR="008F7B2E" w:rsidRPr="008F7B2E">
        <w:rPr>
          <w:lang w:eastAsia="de-DE" w:bidi="de-DE"/>
        </w:rPr>
        <w:t>Ich bin oft angespannt, weil ich mit Diskriminierung rechne.</w:t>
      </w:r>
    </w:p>
    <w:p w14:paraId="11E858F7" w14:textId="53290775" w:rsidR="008F7B2E" w:rsidRPr="008F7B2E" w:rsidRDefault="007672AD" w:rsidP="008F7B2E">
      <w:pPr>
        <w:pStyle w:val="NoSpacing"/>
        <w:rPr>
          <w:lang w:eastAsia="de-DE" w:bidi="de-DE"/>
        </w:rPr>
      </w:pPr>
      <w:r>
        <w:rPr>
          <w:lang w:eastAsia="de-DE" w:bidi="de-DE"/>
        </w:rPr>
        <w:t>F02d</w:t>
      </w:r>
      <w:r w:rsidR="008F7B2E">
        <w:rPr>
          <w:lang w:eastAsia="de-DE" w:bidi="de-DE"/>
        </w:rPr>
        <w:t xml:space="preserve">: </w:t>
      </w:r>
      <w:r w:rsidR="008F7B2E" w:rsidRPr="008F7B2E">
        <w:rPr>
          <w:lang w:eastAsia="de-DE" w:bidi="de-DE"/>
        </w:rPr>
        <w:t>Ich wehre mich individuell gegen und Übergriffe.</w:t>
      </w:r>
    </w:p>
    <w:p w14:paraId="19A9AD0A" w14:textId="24384D6A" w:rsidR="008F7B2E" w:rsidRPr="008F7B2E" w:rsidRDefault="007672AD" w:rsidP="008F7B2E">
      <w:pPr>
        <w:pStyle w:val="NoSpacing"/>
        <w:rPr>
          <w:lang w:eastAsia="de-DE" w:bidi="de-DE"/>
        </w:rPr>
      </w:pPr>
      <w:r>
        <w:rPr>
          <w:lang w:eastAsia="de-DE" w:bidi="de-DE"/>
        </w:rPr>
        <w:t>F02e</w:t>
      </w:r>
      <w:r w:rsidR="008F7B2E">
        <w:rPr>
          <w:lang w:eastAsia="de-DE" w:bidi="de-DE"/>
        </w:rPr>
        <w:t xml:space="preserve">: </w:t>
      </w:r>
      <w:r w:rsidR="008F7B2E" w:rsidRPr="008F7B2E">
        <w:rPr>
          <w:lang w:eastAsia="de-DE" w:bidi="de-DE"/>
        </w:rPr>
        <w:t xml:space="preserve">Ich habe mich einer migrantischen </w:t>
      </w:r>
      <w:r w:rsidR="008F3C10">
        <w:rPr>
          <w:lang w:eastAsia="de-DE" w:bidi="de-DE"/>
        </w:rPr>
        <w:t>O</w:t>
      </w:r>
      <w:r w:rsidR="008F7B2E" w:rsidRPr="008F7B2E">
        <w:rPr>
          <w:lang w:eastAsia="de-DE" w:bidi="de-DE"/>
        </w:rPr>
        <w:t>rganisation angeschlossen, die sich gegen Rassismus engagiert.</w:t>
      </w:r>
    </w:p>
    <w:p w14:paraId="1D60052E" w14:textId="63877858" w:rsidR="008F7B2E" w:rsidRPr="008F7B2E" w:rsidRDefault="007672AD" w:rsidP="008F7B2E">
      <w:pPr>
        <w:pStyle w:val="NoSpacing"/>
        <w:rPr>
          <w:lang w:eastAsia="de-DE" w:bidi="de-DE"/>
        </w:rPr>
      </w:pPr>
      <w:r>
        <w:rPr>
          <w:lang w:eastAsia="de-DE" w:bidi="de-DE"/>
        </w:rPr>
        <w:t>F02f</w:t>
      </w:r>
      <w:r w:rsidR="008F7B2E">
        <w:rPr>
          <w:lang w:eastAsia="de-DE" w:bidi="de-DE"/>
        </w:rPr>
        <w:t xml:space="preserve">: </w:t>
      </w:r>
      <w:r w:rsidR="008F7B2E" w:rsidRPr="008F7B2E">
        <w:rPr>
          <w:lang w:eastAsia="de-DE" w:bidi="de-DE"/>
        </w:rPr>
        <w:t>Ich habe ein Ehrenamt angenommen, um in der Pandemie benachteiligten Menschen zu helfen (z.B. Mitgliedern von Risikogruppen, Nachhilfe für Kinder etc.).</w:t>
      </w:r>
    </w:p>
    <w:p w14:paraId="34C4D6B8" w14:textId="703BC616" w:rsidR="009C318B" w:rsidRDefault="007672AD" w:rsidP="008F7B2E">
      <w:pPr>
        <w:pStyle w:val="NoSpacing"/>
        <w:rPr>
          <w:lang w:eastAsia="de-DE" w:bidi="de-DE"/>
        </w:rPr>
      </w:pPr>
      <w:r>
        <w:rPr>
          <w:lang w:eastAsia="de-DE" w:bidi="de-DE"/>
        </w:rPr>
        <w:t xml:space="preserve">F02g: </w:t>
      </w:r>
      <w:r w:rsidR="008F7B2E" w:rsidRPr="008F7B2E">
        <w:rPr>
          <w:lang w:eastAsia="de-DE" w:bidi="de-DE"/>
        </w:rPr>
        <w:t xml:space="preserve">Andere: </w:t>
      </w:r>
    </w:p>
    <w:p w14:paraId="303B2C57" w14:textId="77777777" w:rsidR="008F7B2E" w:rsidRDefault="008F7B2E" w:rsidP="008F7B2E">
      <w:pPr>
        <w:pStyle w:val="NoSpacing"/>
        <w:rPr>
          <w:lang w:eastAsia="de-DE" w:bidi="de-DE"/>
        </w:rPr>
      </w:pPr>
    </w:p>
    <w:p w14:paraId="049813ED" w14:textId="69E34BC2" w:rsidR="008F7B2E" w:rsidRPr="008F7B2E" w:rsidRDefault="008F7B2E" w:rsidP="008F7B2E">
      <w:pPr>
        <w:pStyle w:val="NoSpacing"/>
        <w:rPr>
          <w:b/>
          <w:bCs/>
          <w:lang w:eastAsia="de-DE" w:bidi="de-DE"/>
        </w:rPr>
      </w:pPr>
      <w:r w:rsidRPr="008F7B2E">
        <w:rPr>
          <w:b/>
          <w:bCs/>
          <w:lang w:eastAsia="de-DE" w:bidi="de-DE"/>
        </w:rPr>
        <w:t>F</w:t>
      </w:r>
      <w:r w:rsidR="007672AD">
        <w:rPr>
          <w:b/>
          <w:bCs/>
          <w:lang w:eastAsia="de-DE" w:bidi="de-DE"/>
        </w:rPr>
        <w:t>02g_</w:t>
      </w:r>
      <w:r w:rsidRPr="008F7B2E">
        <w:rPr>
          <w:b/>
          <w:bCs/>
          <w:lang w:eastAsia="de-DE" w:bidi="de-DE"/>
        </w:rPr>
        <w:t xml:space="preserve">o: Andere: </w:t>
      </w:r>
    </w:p>
    <w:p w14:paraId="539526BF" w14:textId="77777777" w:rsidR="008F7B2E" w:rsidRDefault="008F7B2E" w:rsidP="008F7B2E">
      <w:pPr>
        <w:pStyle w:val="NoSpacing"/>
        <w:rPr>
          <w:lang w:eastAsia="de-DE" w:bidi="de-DE"/>
        </w:rPr>
      </w:pPr>
    </w:p>
    <w:p w14:paraId="256655B1" w14:textId="11AE14F9" w:rsidR="008F7B2E" w:rsidRDefault="008F7B2E" w:rsidP="00B610F8">
      <w:pPr>
        <w:pStyle w:val="NoSpacing"/>
        <w:rPr>
          <w:lang w:eastAsia="de-DE" w:bidi="de-DE"/>
        </w:rPr>
      </w:pPr>
      <w:r>
        <w:rPr>
          <w:lang w:eastAsia="de-DE" w:bidi="de-DE"/>
        </w:rPr>
        <w:t xml:space="preserve">// offene Angabe </w:t>
      </w:r>
    </w:p>
    <w:p w14:paraId="2EA4EA7D" w14:textId="07C48306" w:rsidR="007672AD" w:rsidRPr="007672AD" w:rsidRDefault="008F7B2E" w:rsidP="007672AD">
      <w:pPr>
        <w:pStyle w:val="NoSpacing"/>
        <w:rPr>
          <w:rFonts w:cstheme="minorHAnsi"/>
          <w:lang w:val="vi-VN"/>
        </w:rPr>
      </w:pPr>
      <w:r>
        <w:rPr>
          <w:lang w:eastAsia="de-DE" w:bidi="de-DE"/>
        </w:rPr>
        <w:lastRenderedPageBreak/>
        <w:t xml:space="preserve">Filter: </w:t>
      </w:r>
      <w:r w:rsidR="00C15016">
        <w:rPr>
          <w:lang w:eastAsia="de-DE" w:bidi="de-DE"/>
        </w:rPr>
        <w:t xml:space="preserve">Wenn Konsequenzen aus erlebten oder beobachten Diskriminierungen seit dem Beginn der Corona-Pandemie für ihr alltägliches Handeln gezogen haben </w:t>
      </w:r>
      <w:r w:rsidR="007672AD" w:rsidRPr="00345675">
        <w:rPr>
          <w:rFonts w:cstheme="minorHAnsi"/>
          <w:lang w:val="vi-VN"/>
        </w:rPr>
        <w:t>(E</w:t>
      </w:r>
      <w:r w:rsidR="007672AD" w:rsidRPr="007672AD">
        <w:rPr>
          <w:rFonts w:cstheme="minorHAnsi"/>
        </w:rPr>
        <w:t>0</w:t>
      </w:r>
      <w:r w:rsidR="007672AD" w:rsidRPr="00345675">
        <w:rPr>
          <w:rFonts w:cstheme="minorHAnsi"/>
          <w:lang w:val="vi-VN"/>
        </w:rPr>
        <w:t>3</w:t>
      </w:r>
      <w:r w:rsidR="007672AD" w:rsidRPr="007672AD">
        <w:rPr>
          <w:rFonts w:cstheme="minorHAnsi"/>
        </w:rPr>
        <w:t>a</w:t>
      </w:r>
      <w:r w:rsidR="007672AD" w:rsidRPr="00345675">
        <w:rPr>
          <w:rFonts w:cstheme="minorHAnsi"/>
          <w:lang w:val="vi-VN"/>
        </w:rPr>
        <w:t>&gt;0 AND E</w:t>
      </w:r>
      <w:r w:rsidR="007672AD" w:rsidRPr="007672AD">
        <w:rPr>
          <w:rFonts w:cstheme="minorHAnsi"/>
        </w:rPr>
        <w:t>0</w:t>
      </w:r>
      <w:r w:rsidR="007672AD" w:rsidRPr="00345675">
        <w:rPr>
          <w:rFonts w:cstheme="minorHAnsi"/>
          <w:lang w:val="vi-VN"/>
        </w:rPr>
        <w:t>3</w:t>
      </w:r>
      <w:r w:rsidR="007672AD" w:rsidRPr="007672AD">
        <w:rPr>
          <w:rFonts w:cstheme="minorHAnsi"/>
        </w:rPr>
        <w:t>a</w:t>
      </w:r>
      <w:r w:rsidR="007672AD" w:rsidRPr="00345675">
        <w:rPr>
          <w:rFonts w:cstheme="minorHAnsi"/>
          <w:lang w:val="vi-VN"/>
        </w:rPr>
        <w:t>&lt;6) OR (E</w:t>
      </w:r>
      <w:r w:rsidR="007672AD" w:rsidRPr="007672AD">
        <w:rPr>
          <w:rFonts w:cstheme="minorHAnsi"/>
        </w:rPr>
        <w:t>0</w:t>
      </w:r>
      <w:r w:rsidR="007672AD" w:rsidRPr="00345675">
        <w:rPr>
          <w:rFonts w:cstheme="minorHAnsi"/>
          <w:lang w:val="vi-VN"/>
        </w:rPr>
        <w:t>3</w:t>
      </w:r>
      <w:r w:rsidR="007672AD" w:rsidRPr="007672AD">
        <w:rPr>
          <w:rFonts w:cstheme="minorHAnsi"/>
        </w:rPr>
        <w:t>b</w:t>
      </w:r>
      <w:r w:rsidR="007672AD" w:rsidRPr="00345675">
        <w:rPr>
          <w:rFonts w:cstheme="minorHAnsi"/>
          <w:lang w:val="vi-VN"/>
        </w:rPr>
        <w:t>&gt;0 AND E</w:t>
      </w:r>
      <w:r w:rsidR="007672AD" w:rsidRPr="007672AD">
        <w:rPr>
          <w:rFonts w:cstheme="minorHAnsi"/>
        </w:rPr>
        <w:t>0</w:t>
      </w:r>
      <w:r w:rsidR="007672AD" w:rsidRPr="00345675">
        <w:rPr>
          <w:rFonts w:cstheme="minorHAnsi"/>
          <w:lang w:val="vi-VN"/>
        </w:rPr>
        <w:t>3</w:t>
      </w:r>
      <w:r w:rsidR="007672AD" w:rsidRPr="007672AD">
        <w:rPr>
          <w:rFonts w:cstheme="minorHAnsi"/>
        </w:rPr>
        <w:t>b</w:t>
      </w:r>
      <w:r w:rsidR="007672AD" w:rsidRPr="00345675">
        <w:rPr>
          <w:rFonts w:cstheme="minorHAnsi"/>
          <w:lang w:val="vi-VN"/>
        </w:rPr>
        <w:t>&lt;6) OR (E</w:t>
      </w:r>
      <w:r w:rsidR="007672AD" w:rsidRPr="007672AD">
        <w:rPr>
          <w:rFonts w:cstheme="minorHAnsi"/>
        </w:rPr>
        <w:t>0</w:t>
      </w:r>
      <w:r w:rsidR="007672AD" w:rsidRPr="00345675">
        <w:rPr>
          <w:rFonts w:cstheme="minorHAnsi"/>
          <w:lang w:val="vi-VN"/>
        </w:rPr>
        <w:t>3</w:t>
      </w:r>
      <w:r w:rsidR="007672AD" w:rsidRPr="007672AD">
        <w:rPr>
          <w:rFonts w:cstheme="minorHAnsi"/>
        </w:rPr>
        <w:t>c</w:t>
      </w:r>
      <w:r w:rsidR="007672AD" w:rsidRPr="00345675">
        <w:rPr>
          <w:rFonts w:cstheme="minorHAnsi"/>
          <w:lang w:val="vi-VN"/>
        </w:rPr>
        <w:t>&gt;0 AND E</w:t>
      </w:r>
      <w:r w:rsidR="007672AD" w:rsidRPr="007672AD">
        <w:rPr>
          <w:rFonts w:cstheme="minorHAnsi"/>
        </w:rPr>
        <w:t>0</w:t>
      </w:r>
      <w:r w:rsidR="007672AD" w:rsidRPr="00345675">
        <w:rPr>
          <w:rFonts w:cstheme="minorHAnsi"/>
          <w:lang w:val="vi-VN"/>
        </w:rPr>
        <w:t>3</w:t>
      </w:r>
      <w:r w:rsidR="007672AD" w:rsidRPr="007672AD">
        <w:rPr>
          <w:rFonts w:cstheme="minorHAnsi"/>
        </w:rPr>
        <w:t>c</w:t>
      </w:r>
      <w:r w:rsidR="007672AD" w:rsidRPr="00345675">
        <w:rPr>
          <w:rFonts w:cstheme="minorHAnsi"/>
          <w:lang w:val="vi-VN"/>
        </w:rPr>
        <w:t>&lt;6) OR (E</w:t>
      </w:r>
      <w:r w:rsidR="007672AD" w:rsidRPr="007672AD">
        <w:rPr>
          <w:rFonts w:cstheme="minorHAnsi"/>
        </w:rPr>
        <w:t>0</w:t>
      </w:r>
      <w:r w:rsidR="007672AD" w:rsidRPr="00345675">
        <w:rPr>
          <w:rFonts w:cstheme="minorHAnsi"/>
          <w:lang w:val="vi-VN"/>
        </w:rPr>
        <w:t>3</w:t>
      </w:r>
      <w:r w:rsidR="007672AD" w:rsidRPr="007672AD">
        <w:rPr>
          <w:rFonts w:cstheme="minorHAnsi"/>
        </w:rPr>
        <w:t>d</w:t>
      </w:r>
      <w:r w:rsidR="007672AD" w:rsidRPr="00345675">
        <w:rPr>
          <w:rFonts w:cstheme="minorHAnsi"/>
          <w:lang w:val="vi-VN"/>
        </w:rPr>
        <w:t>&gt;0 AND E</w:t>
      </w:r>
      <w:r w:rsidR="007672AD" w:rsidRPr="007672AD">
        <w:rPr>
          <w:rFonts w:cstheme="minorHAnsi"/>
        </w:rPr>
        <w:t>0</w:t>
      </w:r>
      <w:r w:rsidR="007672AD" w:rsidRPr="00345675">
        <w:rPr>
          <w:rFonts w:cstheme="minorHAnsi"/>
          <w:lang w:val="vi-VN"/>
        </w:rPr>
        <w:t>3</w:t>
      </w:r>
      <w:r w:rsidR="007672AD" w:rsidRPr="007672AD">
        <w:rPr>
          <w:rFonts w:cstheme="minorHAnsi"/>
        </w:rPr>
        <w:t>d</w:t>
      </w:r>
      <w:r w:rsidR="007672AD" w:rsidRPr="00345675">
        <w:rPr>
          <w:rFonts w:cstheme="minorHAnsi"/>
          <w:lang w:val="vi-VN"/>
        </w:rPr>
        <w:t>&lt;6) OR E</w:t>
      </w:r>
      <w:r w:rsidR="007672AD" w:rsidRPr="007672AD">
        <w:rPr>
          <w:rFonts w:cstheme="minorHAnsi"/>
        </w:rPr>
        <w:t>0</w:t>
      </w:r>
      <w:r w:rsidR="007672AD" w:rsidRPr="00345675">
        <w:rPr>
          <w:rFonts w:cstheme="minorHAnsi"/>
          <w:lang w:val="vi-VN"/>
        </w:rPr>
        <w:t>3</w:t>
      </w:r>
      <w:r w:rsidR="007672AD" w:rsidRPr="007672AD">
        <w:rPr>
          <w:rFonts w:cstheme="minorHAnsi"/>
        </w:rPr>
        <w:t>e_o</w:t>
      </w:r>
      <w:r w:rsidR="007672AD" w:rsidRPr="00345675">
        <w:rPr>
          <w:rFonts w:cstheme="minorHAnsi"/>
          <w:lang w:val="vi-VN"/>
        </w:rPr>
        <w:t>!="")</w:t>
      </w:r>
    </w:p>
    <w:p w14:paraId="1F1C1FAC" w14:textId="4271991A" w:rsidR="00C15016" w:rsidRPr="00C15016" w:rsidRDefault="00C15016" w:rsidP="00C15016">
      <w:pPr>
        <w:pStyle w:val="NoSpacing"/>
        <w:rPr>
          <w:b/>
          <w:bCs/>
          <w:lang w:eastAsia="de-DE" w:bidi="de-DE"/>
        </w:rPr>
      </w:pPr>
      <w:r w:rsidRPr="00C15016">
        <w:rPr>
          <w:b/>
          <w:bCs/>
          <w:lang w:eastAsia="de-DE" w:bidi="de-DE"/>
        </w:rPr>
        <w:t>F</w:t>
      </w:r>
      <w:r w:rsidR="007672AD">
        <w:rPr>
          <w:b/>
          <w:bCs/>
          <w:lang w:eastAsia="de-DE" w:bidi="de-DE"/>
        </w:rPr>
        <w:t>03</w:t>
      </w:r>
      <w:r w:rsidRPr="00C15016">
        <w:rPr>
          <w:b/>
          <w:bCs/>
          <w:lang w:eastAsia="de-DE" w:bidi="de-DE"/>
        </w:rPr>
        <w:t>. Falls Sie im Kontext der Pandemie diskriminierende Vorfälle selbst erlebt haben, haben Sie sie gemeldet oder darüber berichtet?</w:t>
      </w:r>
    </w:p>
    <w:p w14:paraId="4B2D606A" w14:textId="77777777" w:rsidR="00C15016" w:rsidRDefault="00C15016" w:rsidP="00C15016">
      <w:pPr>
        <w:pStyle w:val="NoSpacing"/>
        <w:rPr>
          <w:lang w:eastAsia="de-DE" w:bidi="de-DE"/>
        </w:rPr>
      </w:pPr>
    </w:p>
    <w:p w14:paraId="48BF2808" w14:textId="77777777" w:rsidR="00C15016" w:rsidRPr="00911145" w:rsidRDefault="00C15016" w:rsidP="00C15016">
      <w:pPr>
        <w:pStyle w:val="NoSpacing"/>
        <w:rPr>
          <w:lang w:eastAsia="de-DE" w:bidi="de-DE"/>
        </w:rPr>
      </w:pPr>
      <w:r>
        <w:rPr>
          <w:lang w:eastAsia="de-DE" w:bidi="de-DE"/>
        </w:rPr>
        <w:t>Auswahlmöglichkeiten //exklusiv</w:t>
      </w:r>
    </w:p>
    <w:p w14:paraId="79EC6208" w14:textId="10AA8667" w:rsidR="00C15016" w:rsidRPr="00C15016" w:rsidRDefault="00C15016" w:rsidP="00C15016">
      <w:pPr>
        <w:pStyle w:val="NoSpacing"/>
        <w:rPr>
          <w:lang w:eastAsia="de-DE" w:bidi="de-DE"/>
        </w:rPr>
      </w:pPr>
      <w:r w:rsidRPr="00C15016">
        <w:rPr>
          <w:lang w:eastAsia="de-DE" w:bidi="de-DE"/>
        </w:rPr>
        <w:t>1</w:t>
      </w:r>
      <w:r>
        <w:rPr>
          <w:lang w:eastAsia="de-DE" w:bidi="de-DE"/>
        </w:rPr>
        <w:t xml:space="preserve">: </w:t>
      </w:r>
      <w:r w:rsidRPr="00C15016">
        <w:rPr>
          <w:lang w:eastAsia="de-DE" w:bidi="de-DE"/>
        </w:rPr>
        <w:t>Ja</w:t>
      </w:r>
    </w:p>
    <w:p w14:paraId="5F51AFBC" w14:textId="79B8A896" w:rsidR="00C15016" w:rsidRPr="00C15016" w:rsidRDefault="00C15016" w:rsidP="00C15016">
      <w:pPr>
        <w:pStyle w:val="NoSpacing"/>
        <w:rPr>
          <w:lang w:eastAsia="de-DE" w:bidi="de-DE"/>
        </w:rPr>
      </w:pPr>
      <w:r w:rsidRPr="00C15016">
        <w:rPr>
          <w:lang w:eastAsia="de-DE" w:bidi="de-DE"/>
        </w:rPr>
        <w:t>2</w:t>
      </w:r>
      <w:r>
        <w:rPr>
          <w:lang w:eastAsia="de-DE" w:bidi="de-DE"/>
        </w:rPr>
        <w:t xml:space="preserve">: </w:t>
      </w:r>
      <w:r w:rsidRPr="00C15016">
        <w:rPr>
          <w:lang w:eastAsia="de-DE" w:bidi="de-DE"/>
        </w:rPr>
        <w:t>Nein</w:t>
      </w:r>
    </w:p>
    <w:p w14:paraId="6D794FC0" w14:textId="14F7C31B" w:rsidR="00C15016" w:rsidRDefault="00C15016" w:rsidP="008F7B2E">
      <w:pPr>
        <w:pStyle w:val="NoSpacing"/>
        <w:rPr>
          <w:lang w:eastAsia="de-DE" w:bidi="de-DE"/>
        </w:rPr>
      </w:pPr>
    </w:p>
    <w:p w14:paraId="7802A530" w14:textId="77777777" w:rsidR="008F7B2E" w:rsidRDefault="008F7B2E" w:rsidP="008F7B2E">
      <w:pPr>
        <w:pStyle w:val="NoSpacing"/>
        <w:rPr>
          <w:lang w:eastAsia="de-DE" w:bidi="de-DE"/>
        </w:rPr>
      </w:pPr>
    </w:p>
    <w:p w14:paraId="408CE2A8" w14:textId="53918669" w:rsidR="00C15016" w:rsidRDefault="00C15016" w:rsidP="008F7B2E">
      <w:pPr>
        <w:pStyle w:val="NoSpacing"/>
        <w:rPr>
          <w:lang w:eastAsia="de-DE" w:bidi="de-DE"/>
        </w:rPr>
      </w:pPr>
      <w:r>
        <w:rPr>
          <w:lang w:eastAsia="de-DE" w:bidi="de-DE"/>
        </w:rPr>
        <w:t>Filter: Wenn im Kontext der Pandemie diskriminierende Vorfälle selbst erlebt haben und sich darüber gemeldet oder berichtet haben (</w:t>
      </w:r>
      <w:r w:rsidRPr="007A7316">
        <w:rPr>
          <w:rFonts w:cstheme="minorHAnsi"/>
        </w:rPr>
        <w:t>F</w:t>
      </w:r>
      <w:r w:rsidR="007672AD">
        <w:rPr>
          <w:rFonts w:cstheme="minorHAnsi"/>
        </w:rPr>
        <w:t>03</w:t>
      </w:r>
      <w:r w:rsidRPr="007A7316">
        <w:rPr>
          <w:rFonts w:cstheme="minorHAnsi"/>
        </w:rPr>
        <w:t>==1</w:t>
      </w:r>
      <w:r>
        <w:rPr>
          <w:lang w:eastAsia="de-DE" w:bidi="de-DE"/>
        </w:rPr>
        <w:t>)</w:t>
      </w:r>
    </w:p>
    <w:p w14:paraId="15ECAA12" w14:textId="3A3C0836" w:rsidR="00C15016" w:rsidRPr="00C15016" w:rsidRDefault="00C15016" w:rsidP="00C15016">
      <w:pPr>
        <w:rPr>
          <w:rFonts w:cstheme="minorHAnsi"/>
          <w:b/>
          <w:bCs/>
        </w:rPr>
      </w:pPr>
      <w:r w:rsidRPr="00C15016">
        <w:rPr>
          <w:b/>
          <w:bCs/>
          <w:lang w:eastAsia="de-DE" w:bidi="de-DE"/>
        </w:rPr>
        <w:t>F</w:t>
      </w:r>
      <w:r w:rsidR="007672AD">
        <w:rPr>
          <w:b/>
          <w:bCs/>
          <w:lang w:eastAsia="de-DE" w:bidi="de-DE"/>
        </w:rPr>
        <w:t>0</w:t>
      </w:r>
      <w:r w:rsidRPr="00C15016">
        <w:rPr>
          <w:b/>
          <w:bCs/>
          <w:lang w:eastAsia="de-DE" w:bidi="de-DE"/>
        </w:rPr>
        <w:t xml:space="preserve">4. </w:t>
      </w:r>
      <w:r w:rsidRPr="00C15016">
        <w:rPr>
          <w:rFonts w:cstheme="minorHAnsi"/>
          <w:b/>
          <w:bCs/>
        </w:rPr>
        <w:t>Wo haben Sie die Vorfälle gemeldet?</w:t>
      </w:r>
    </w:p>
    <w:p w14:paraId="08ED4C3A" w14:textId="77777777" w:rsidR="00C15016" w:rsidRDefault="00C15016" w:rsidP="00C15016">
      <w:pPr>
        <w:pStyle w:val="NoSpacing"/>
        <w:rPr>
          <w:rFonts w:cstheme="minorHAnsi"/>
        </w:rPr>
      </w:pPr>
      <w:r>
        <w:rPr>
          <w:lang w:eastAsia="de-DE" w:bidi="de-DE"/>
        </w:rPr>
        <w:t>Auswahlmöglichkeiten //</w:t>
      </w:r>
      <w:r w:rsidRPr="00911145">
        <w:rPr>
          <w:rFonts w:cstheme="minorHAnsi"/>
        </w:rPr>
        <w:t xml:space="preserve"> </w:t>
      </w:r>
      <w:r w:rsidRPr="007A7316">
        <w:rPr>
          <w:rFonts w:cstheme="minorHAnsi"/>
        </w:rPr>
        <w:t>Mehrfachnennungen möglich</w:t>
      </w:r>
    </w:p>
    <w:p w14:paraId="7B88B160" w14:textId="27D0E3A2" w:rsidR="00C15016" w:rsidRPr="00C15016" w:rsidRDefault="00FE50E9" w:rsidP="00C15016">
      <w:pPr>
        <w:pStyle w:val="NoSpacing"/>
        <w:rPr>
          <w:lang w:eastAsia="de-DE" w:bidi="de-DE"/>
        </w:rPr>
      </w:pPr>
      <w:r>
        <w:rPr>
          <w:lang w:eastAsia="de-DE" w:bidi="de-DE"/>
        </w:rPr>
        <w:t>F04a</w:t>
      </w:r>
      <w:r w:rsidR="00C15016">
        <w:rPr>
          <w:lang w:eastAsia="de-DE" w:bidi="de-DE"/>
        </w:rPr>
        <w:t xml:space="preserve">: </w:t>
      </w:r>
      <w:r w:rsidR="00C15016" w:rsidRPr="00C15016">
        <w:rPr>
          <w:lang w:eastAsia="de-DE" w:bidi="de-DE"/>
        </w:rPr>
        <w:t>Polizei</w:t>
      </w:r>
    </w:p>
    <w:p w14:paraId="4609A177" w14:textId="4BF4F97F" w:rsidR="00C15016" w:rsidRPr="00C15016" w:rsidRDefault="00FE50E9" w:rsidP="00C15016">
      <w:pPr>
        <w:pStyle w:val="NoSpacing"/>
        <w:rPr>
          <w:lang w:eastAsia="de-DE" w:bidi="de-DE"/>
        </w:rPr>
      </w:pPr>
      <w:r>
        <w:rPr>
          <w:lang w:eastAsia="de-DE" w:bidi="de-DE"/>
        </w:rPr>
        <w:t>F04b</w:t>
      </w:r>
      <w:r w:rsidR="00C15016">
        <w:rPr>
          <w:lang w:eastAsia="de-DE" w:bidi="de-DE"/>
        </w:rPr>
        <w:t xml:space="preserve">: </w:t>
      </w:r>
      <w:r w:rsidR="00C15016" w:rsidRPr="00C15016">
        <w:rPr>
          <w:lang w:eastAsia="de-DE" w:bidi="de-DE"/>
        </w:rPr>
        <w:t>Opferberatungsstelle</w:t>
      </w:r>
    </w:p>
    <w:p w14:paraId="7A843A27" w14:textId="3971D98E" w:rsidR="00C15016" w:rsidRPr="00C15016" w:rsidRDefault="00FE50E9" w:rsidP="00C15016">
      <w:pPr>
        <w:pStyle w:val="NoSpacing"/>
        <w:rPr>
          <w:lang w:eastAsia="de-DE" w:bidi="de-DE"/>
        </w:rPr>
      </w:pPr>
      <w:r>
        <w:rPr>
          <w:lang w:eastAsia="de-DE" w:bidi="de-DE"/>
        </w:rPr>
        <w:t>F04c</w:t>
      </w:r>
      <w:r w:rsidR="00C15016">
        <w:rPr>
          <w:lang w:eastAsia="de-DE" w:bidi="de-DE"/>
        </w:rPr>
        <w:t xml:space="preserve">: </w:t>
      </w:r>
      <w:r w:rsidR="00C15016" w:rsidRPr="00C15016">
        <w:rPr>
          <w:lang w:eastAsia="de-DE" w:bidi="de-DE"/>
        </w:rPr>
        <w:t>Antidiskriminierungsstelle</w:t>
      </w:r>
    </w:p>
    <w:p w14:paraId="3DB7E7E6" w14:textId="041EB528" w:rsidR="00C15016" w:rsidRPr="00C15016" w:rsidRDefault="00FE50E9" w:rsidP="00C15016">
      <w:pPr>
        <w:pStyle w:val="NoSpacing"/>
        <w:rPr>
          <w:lang w:eastAsia="de-DE" w:bidi="de-DE"/>
        </w:rPr>
      </w:pPr>
      <w:r>
        <w:rPr>
          <w:lang w:eastAsia="de-DE" w:bidi="de-DE"/>
        </w:rPr>
        <w:t>F04d</w:t>
      </w:r>
      <w:r w:rsidR="00C15016">
        <w:rPr>
          <w:lang w:eastAsia="de-DE" w:bidi="de-DE"/>
        </w:rPr>
        <w:t xml:space="preserve">: </w:t>
      </w:r>
      <w:r w:rsidR="00C15016" w:rsidRPr="00C15016">
        <w:rPr>
          <w:lang w:eastAsia="de-DE" w:bidi="de-DE"/>
        </w:rPr>
        <w:t>Bei der verantwortlichen Person am Arbeitsplatz (Chef*in, Betriebsrat, Ombudsfrau, Gleichstellungsbeauftragte)</w:t>
      </w:r>
    </w:p>
    <w:p w14:paraId="5348349A" w14:textId="085E4BFA" w:rsidR="00C15016" w:rsidRPr="00C15016" w:rsidRDefault="00FE50E9" w:rsidP="00C15016">
      <w:pPr>
        <w:pStyle w:val="NoSpacing"/>
        <w:rPr>
          <w:lang w:eastAsia="de-DE" w:bidi="de-DE"/>
        </w:rPr>
      </w:pPr>
      <w:r>
        <w:rPr>
          <w:lang w:eastAsia="de-DE" w:bidi="de-DE"/>
        </w:rPr>
        <w:t>F04e</w:t>
      </w:r>
      <w:r w:rsidR="00C15016">
        <w:rPr>
          <w:lang w:eastAsia="de-DE" w:bidi="de-DE"/>
        </w:rPr>
        <w:t xml:space="preserve">: </w:t>
      </w:r>
      <w:r w:rsidR="00C15016" w:rsidRPr="00C15016">
        <w:rPr>
          <w:lang w:eastAsia="de-DE" w:bidi="de-DE"/>
        </w:rPr>
        <w:t>Asiatische / asiatisch-diasporische oder andere Non-Profit-Organisation</w:t>
      </w:r>
    </w:p>
    <w:p w14:paraId="1416CDD1" w14:textId="1BA9DC9E" w:rsidR="00C15016" w:rsidRPr="00C15016" w:rsidRDefault="00FE50E9" w:rsidP="00C15016">
      <w:pPr>
        <w:pStyle w:val="NoSpacing"/>
        <w:rPr>
          <w:lang w:eastAsia="de-DE" w:bidi="de-DE"/>
        </w:rPr>
      </w:pPr>
      <w:r>
        <w:rPr>
          <w:lang w:eastAsia="de-DE" w:bidi="de-DE"/>
        </w:rPr>
        <w:t>F04f</w:t>
      </w:r>
      <w:r w:rsidR="00C15016">
        <w:rPr>
          <w:lang w:eastAsia="de-DE" w:bidi="de-DE"/>
        </w:rPr>
        <w:t xml:space="preserve">: </w:t>
      </w:r>
      <w:r w:rsidR="00C15016" w:rsidRPr="00C15016">
        <w:rPr>
          <w:lang w:eastAsia="de-DE" w:bidi="de-DE"/>
        </w:rPr>
        <w:t>Bei politischen Repräsentant*innen (z.B. Bürgermeister*in, Mitglieder des Stadtrats, des Bundestags)</w:t>
      </w:r>
    </w:p>
    <w:p w14:paraId="49E2848C" w14:textId="7475D625" w:rsidR="00C15016" w:rsidRPr="00C15016" w:rsidRDefault="00FE50E9" w:rsidP="00C15016">
      <w:pPr>
        <w:pStyle w:val="NoSpacing"/>
        <w:rPr>
          <w:lang w:eastAsia="de-DE" w:bidi="de-DE"/>
        </w:rPr>
      </w:pPr>
      <w:r>
        <w:rPr>
          <w:lang w:eastAsia="de-DE" w:bidi="de-DE"/>
        </w:rPr>
        <w:t>F04g</w:t>
      </w:r>
      <w:r w:rsidR="00C15016">
        <w:rPr>
          <w:lang w:eastAsia="de-DE" w:bidi="de-DE"/>
        </w:rPr>
        <w:t xml:space="preserve">: </w:t>
      </w:r>
      <w:r w:rsidR="00C15016" w:rsidRPr="00C15016">
        <w:rPr>
          <w:lang w:eastAsia="de-DE" w:bidi="de-DE"/>
        </w:rPr>
        <w:t>In den sozialen Medien</w:t>
      </w:r>
    </w:p>
    <w:p w14:paraId="003052BC" w14:textId="52315BF6" w:rsidR="00C15016" w:rsidRDefault="00FE50E9" w:rsidP="00C15016">
      <w:pPr>
        <w:pStyle w:val="NoSpacing"/>
        <w:rPr>
          <w:lang w:eastAsia="de-DE" w:bidi="de-DE"/>
        </w:rPr>
      </w:pPr>
      <w:r>
        <w:rPr>
          <w:lang w:eastAsia="de-DE" w:bidi="de-DE"/>
        </w:rPr>
        <w:t xml:space="preserve">F04h: </w:t>
      </w:r>
      <w:r w:rsidR="00C15016" w:rsidRPr="00C15016">
        <w:rPr>
          <w:lang w:eastAsia="de-DE" w:bidi="de-DE"/>
        </w:rPr>
        <w:t>Andere, und zwar:</w:t>
      </w:r>
      <w:r w:rsidR="00C15016">
        <w:rPr>
          <w:lang w:eastAsia="de-DE" w:bidi="de-DE"/>
        </w:rPr>
        <w:t xml:space="preserve"> </w:t>
      </w:r>
    </w:p>
    <w:p w14:paraId="389CADBD" w14:textId="77777777" w:rsidR="00C15016" w:rsidRDefault="00C15016" w:rsidP="00C15016">
      <w:pPr>
        <w:pStyle w:val="NoSpacing"/>
        <w:rPr>
          <w:lang w:eastAsia="de-DE" w:bidi="de-DE"/>
        </w:rPr>
      </w:pPr>
    </w:p>
    <w:p w14:paraId="58718666" w14:textId="7CE58A91" w:rsidR="00C15016" w:rsidRPr="00C15016" w:rsidRDefault="00C15016" w:rsidP="00C15016">
      <w:pPr>
        <w:pStyle w:val="NoSpacing"/>
        <w:rPr>
          <w:b/>
          <w:bCs/>
          <w:lang w:eastAsia="de-DE" w:bidi="de-DE"/>
        </w:rPr>
      </w:pPr>
      <w:r w:rsidRPr="00C15016">
        <w:rPr>
          <w:b/>
          <w:bCs/>
          <w:lang w:eastAsia="de-DE" w:bidi="de-DE"/>
        </w:rPr>
        <w:t>F</w:t>
      </w:r>
      <w:r w:rsidR="00FE50E9">
        <w:rPr>
          <w:b/>
          <w:bCs/>
          <w:lang w:eastAsia="de-DE" w:bidi="de-DE"/>
        </w:rPr>
        <w:t>04h_</w:t>
      </w:r>
      <w:r w:rsidRPr="00C15016">
        <w:rPr>
          <w:b/>
          <w:bCs/>
          <w:lang w:eastAsia="de-DE" w:bidi="de-DE"/>
        </w:rPr>
        <w:t xml:space="preserve">o: Andere, und zwar: </w:t>
      </w:r>
    </w:p>
    <w:p w14:paraId="47768FE1" w14:textId="163DCC07" w:rsidR="00C15016" w:rsidRDefault="00C15016" w:rsidP="00C15016">
      <w:pPr>
        <w:pStyle w:val="NoSpacing"/>
        <w:rPr>
          <w:lang w:eastAsia="de-DE" w:bidi="de-DE"/>
        </w:rPr>
      </w:pPr>
    </w:p>
    <w:p w14:paraId="4390BEC8" w14:textId="0D6EA797" w:rsidR="00C15016" w:rsidRDefault="00C15016" w:rsidP="00C15016">
      <w:pPr>
        <w:pStyle w:val="NoSpacing"/>
        <w:rPr>
          <w:lang w:eastAsia="de-DE" w:bidi="de-DE"/>
        </w:rPr>
      </w:pPr>
      <w:r>
        <w:rPr>
          <w:lang w:eastAsia="de-DE" w:bidi="de-DE"/>
        </w:rPr>
        <w:t xml:space="preserve">// offene Angabe </w:t>
      </w:r>
    </w:p>
    <w:p w14:paraId="096E2A41" w14:textId="77777777" w:rsidR="00C15016" w:rsidRDefault="00C15016" w:rsidP="00C15016">
      <w:pPr>
        <w:pStyle w:val="NoSpacing"/>
        <w:rPr>
          <w:lang w:eastAsia="de-DE" w:bidi="de-DE"/>
        </w:rPr>
      </w:pPr>
    </w:p>
    <w:p w14:paraId="5C66C988" w14:textId="77777777" w:rsidR="00C15016" w:rsidRDefault="00C15016" w:rsidP="00C15016">
      <w:pPr>
        <w:pStyle w:val="NoSpacing"/>
        <w:rPr>
          <w:lang w:eastAsia="de-DE" w:bidi="de-DE"/>
        </w:rPr>
      </w:pPr>
    </w:p>
    <w:p w14:paraId="202C35F0" w14:textId="24F435F2" w:rsidR="00C15016" w:rsidRDefault="00C15016" w:rsidP="00C15016">
      <w:pPr>
        <w:pStyle w:val="NoSpacing"/>
        <w:rPr>
          <w:lang w:eastAsia="de-DE" w:bidi="de-DE"/>
        </w:rPr>
      </w:pPr>
      <w:r>
        <w:rPr>
          <w:lang w:eastAsia="de-DE" w:bidi="de-DE"/>
        </w:rPr>
        <w:t>Filter: Wenn im Kontext der Pandemie diskriminierende Vorfälle selbst erlebt haben und sich darüber gemeldet oder berichtet haben (</w:t>
      </w:r>
      <w:r w:rsidRPr="007A7316">
        <w:rPr>
          <w:rFonts w:cstheme="minorHAnsi"/>
        </w:rPr>
        <w:t>F</w:t>
      </w:r>
      <w:r w:rsidR="00DA1AA9">
        <w:rPr>
          <w:rFonts w:cstheme="minorHAnsi"/>
        </w:rPr>
        <w:t>03</w:t>
      </w:r>
      <w:r w:rsidRPr="007A7316">
        <w:rPr>
          <w:rFonts w:cstheme="minorHAnsi"/>
        </w:rPr>
        <w:t>==1</w:t>
      </w:r>
      <w:r>
        <w:rPr>
          <w:lang w:eastAsia="de-DE" w:bidi="de-DE"/>
        </w:rPr>
        <w:t>)</w:t>
      </w:r>
    </w:p>
    <w:p w14:paraId="64AF283E" w14:textId="4244CD57" w:rsidR="00C15016" w:rsidRPr="00091333" w:rsidRDefault="00C15016" w:rsidP="00C15016">
      <w:pPr>
        <w:pStyle w:val="NoSpacing"/>
        <w:rPr>
          <w:b/>
          <w:bCs/>
          <w:lang w:eastAsia="de-DE" w:bidi="de-DE"/>
        </w:rPr>
      </w:pPr>
      <w:r w:rsidRPr="00091333">
        <w:rPr>
          <w:b/>
          <w:bCs/>
          <w:lang w:eastAsia="de-DE" w:bidi="de-DE"/>
        </w:rPr>
        <w:t>F</w:t>
      </w:r>
      <w:r w:rsidR="009A1FB0">
        <w:rPr>
          <w:b/>
          <w:bCs/>
          <w:lang w:eastAsia="de-DE" w:bidi="de-DE"/>
        </w:rPr>
        <w:t>05</w:t>
      </w:r>
      <w:r w:rsidRPr="00091333">
        <w:rPr>
          <w:b/>
          <w:bCs/>
          <w:lang w:eastAsia="de-DE" w:bidi="de-DE"/>
        </w:rPr>
        <w:t>. Sie haben sich mindestens einmal an die folgenden Institutionen gewandt.</w:t>
      </w:r>
      <w:r w:rsidR="00EA0CF8">
        <w:rPr>
          <w:b/>
          <w:bCs/>
          <w:lang w:eastAsia="de-DE" w:bidi="de-DE"/>
        </w:rPr>
        <w:t xml:space="preserve"> </w:t>
      </w:r>
      <w:r w:rsidRPr="00091333">
        <w:rPr>
          <w:b/>
          <w:bCs/>
          <w:lang w:eastAsia="de-DE" w:bidi="de-DE"/>
        </w:rPr>
        <w:t>Inwieweit fühlten Sie sich dort ernstgenommen / wurde Ihnen zugehört?</w:t>
      </w:r>
    </w:p>
    <w:p w14:paraId="74C8A1B9" w14:textId="77777777" w:rsidR="00C15016" w:rsidRDefault="00C15016" w:rsidP="00C15016">
      <w:pPr>
        <w:pStyle w:val="NoSpacing"/>
        <w:rPr>
          <w:lang w:eastAsia="de-DE" w:bidi="de-DE"/>
        </w:rPr>
      </w:pPr>
    </w:p>
    <w:p w14:paraId="4BC28B88" w14:textId="39251325" w:rsidR="00091333" w:rsidRPr="00C15016" w:rsidRDefault="00091333" w:rsidP="00091333">
      <w:pPr>
        <w:pStyle w:val="NoSpacing"/>
        <w:rPr>
          <w:lang w:eastAsia="de-DE" w:bidi="de-DE"/>
        </w:rPr>
      </w:pPr>
      <w:r>
        <w:rPr>
          <w:lang w:eastAsia="de-DE" w:bidi="de-DE"/>
        </w:rPr>
        <w:t>F</w:t>
      </w:r>
      <w:r w:rsidR="009C3BEB">
        <w:rPr>
          <w:lang w:eastAsia="de-DE" w:bidi="de-DE"/>
        </w:rPr>
        <w:t>05a</w:t>
      </w:r>
      <w:r>
        <w:rPr>
          <w:lang w:eastAsia="de-DE" w:bidi="de-DE"/>
        </w:rPr>
        <w:t xml:space="preserve">: </w:t>
      </w:r>
      <w:r w:rsidRPr="00C15016">
        <w:rPr>
          <w:lang w:eastAsia="de-DE" w:bidi="de-DE"/>
        </w:rPr>
        <w:t>Polizei</w:t>
      </w:r>
    </w:p>
    <w:p w14:paraId="016FCEA1" w14:textId="5387DC5D" w:rsidR="00091333" w:rsidRPr="00C15016" w:rsidRDefault="009C3BEB" w:rsidP="00091333">
      <w:pPr>
        <w:pStyle w:val="NoSpacing"/>
        <w:rPr>
          <w:lang w:eastAsia="de-DE" w:bidi="de-DE"/>
        </w:rPr>
      </w:pPr>
      <w:r>
        <w:rPr>
          <w:lang w:eastAsia="de-DE" w:bidi="de-DE"/>
        </w:rPr>
        <w:t>F05b</w:t>
      </w:r>
      <w:r w:rsidR="00091333">
        <w:rPr>
          <w:lang w:eastAsia="de-DE" w:bidi="de-DE"/>
        </w:rPr>
        <w:t xml:space="preserve">: </w:t>
      </w:r>
      <w:r w:rsidR="00091333" w:rsidRPr="00C15016">
        <w:rPr>
          <w:lang w:eastAsia="de-DE" w:bidi="de-DE"/>
        </w:rPr>
        <w:t>Opferberatungsstelle</w:t>
      </w:r>
    </w:p>
    <w:p w14:paraId="3956B162" w14:textId="08A1AFB2" w:rsidR="00091333" w:rsidRPr="00C15016" w:rsidRDefault="009C3BEB" w:rsidP="00091333">
      <w:pPr>
        <w:pStyle w:val="NoSpacing"/>
        <w:rPr>
          <w:lang w:eastAsia="de-DE" w:bidi="de-DE"/>
        </w:rPr>
      </w:pPr>
      <w:r>
        <w:rPr>
          <w:lang w:eastAsia="de-DE" w:bidi="de-DE"/>
        </w:rPr>
        <w:t>F05c</w:t>
      </w:r>
      <w:r w:rsidR="00091333">
        <w:rPr>
          <w:lang w:eastAsia="de-DE" w:bidi="de-DE"/>
        </w:rPr>
        <w:t xml:space="preserve">: </w:t>
      </w:r>
      <w:r w:rsidR="00091333" w:rsidRPr="00C15016">
        <w:rPr>
          <w:lang w:eastAsia="de-DE" w:bidi="de-DE"/>
        </w:rPr>
        <w:t>Antidiskriminierungsstelle</w:t>
      </w:r>
    </w:p>
    <w:p w14:paraId="4DDFCD9A" w14:textId="2A68145E" w:rsidR="00091333" w:rsidRPr="00C15016" w:rsidRDefault="009C3BEB" w:rsidP="00091333">
      <w:pPr>
        <w:pStyle w:val="NoSpacing"/>
        <w:rPr>
          <w:lang w:eastAsia="de-DE" w:bidi="de-DE"/>
        </w:rPr>
      </w:pPr>
      <w:r>
        <w:rPr>
          <w:lang w:eastAsia="de-DE" w:bidi="de-DE"/>
        </w:rPr>
        <w:t>F05d</w:t>
      </w:r>
      <w:r w:rsidR="00091333">
        <w:rPr>
          <w:lang w:eastAsia="de-DE" w:bidi="de-DE"/>
        </w:rPr>
        <w:t xml:space="preserve">: </w:t>
      </w:r>
      <w:r w:rsidR="00091333" w:rsidRPr="00C15016">
        <w:rPr>
          <w:lang w:eastAsia="de-DE" w:bidi="de-DE"/>
        </w:rPr>
        <w:t>Bei der verantwortlichen Person am Arbeitsplatz (Chef*in, Betriebsrat, Ombudsfrau, Gleichstellungsbeauftragte)</w:t>
      </w:r>
    </w:p>
    <w:p w14:paraId="1DDF5973" w14:textId="46B81A64" w:rsidR="00091333" w:rsidRPr="00C15016" w:rsidRDefault="009C3BEB" w:rsidP="00091333">
      <w:pPr>
        <w:pStyle w:val="NoSpacing"/>
        <w:rPr>
          <w:lang w:eastAsia="de-DE" w:bidi="de-DE"/>
        </w:rPr>
      </w:pPr>
      <w:r>
        <w:rPr>
          <w:lang w:eastAsia="de-DE" w:bidi="de-DE"/>
        </w:rPr>
        <w:t>F05e</w:t>
      </w:r>
      <w:r w:rsidR="00091333">
        <w:rPr>
          <w:lang w:eastAsia="de-DE" w:bidi="de-DE"/>
        </w:rPr>
        <w:t xml:space="preserve">: </w:t>
      </w:r>
      <w:r w:rsidR="00091333" w:rsidRPr="00C15016">
        <w:rPr>
          <w:lang w:eastAsia="de-DE" w:bidi="de-DE"/>
        </w:rPr>
        <w:t>Asiatische / asiatisch-diasporische oder andere Non-Profit-Organisation</w:t>
      </w:r>
    </w:p>
    <w:p w14:paraId="1C7755B7" w14:textId="2B52AF66" w:rsidR="00091333" w:rsidRPr="00C15016" w:rsidRDefault="009C3BEB" w:rsidP="00091333">
      <w:pPr>
        <w:pStyle w:val="NoSpacing"/>
        <w:rPr>
          <w:lang w:eastAsia="de-DE" w:bidi="de-DE"/>
        </w:rPr>
      </w:pPr>
      <w:r>
        <w:rPr>
          <w:lang w:eastAsia="de-DE" w:bidi="de-DE"/>
        </w:rPr>
        <w:t>F05f</w:t>
      </w:r>
      <w:r w:rsidR="00091333">
        <w:rPr>
          <w:lang w:eastAsia="de-DE" w:bidi="de-DE"/>
        </w:rPr>
        <w:t xml:space="preserve">: </w:t>
      </w:r>
      <w:r w:rsidR="00091333" w:rsidRPr="00C15016">
        <w:rPr>
          <w:lang w:eastAsia="de-DE" w:bidi="de-DE"/>
        </w:rPr>
        <w:t>Bei politischen Repräsentant*innen (z.B. Bürgermeister*in, Mitglieder des Stadtrats, des Bundestags)</w:t>
      </w:r>
    </w:p>
    <w:p w14:paraId="29200527" w14:textId="10F6FA85" w:rsidR="00091333" w:rsidRPr="00C15016" w:rsidRDefault="009C3BEB" w:rsidP="00091333">
      <w:pPr>
        <w:pStyle w:val="NoSpacing"/>
        <w:rPr>
          <w:lang w:eastAsia="de-DE" w:bidi="de-DE"/>
        </w:rPr>
      </w:pPr>
      <w:r>
        <w:rPr>
          <w:lang w:eastAsia="de-DE" w:bidi="de-DE"/>
        </w:rPr>
        <w:t>F05g</w:t>
      </w:r>
      <w:r w:rsidR="00091333">
        <w:rPr>
          <w:lang w:eastAsia="de-DE" w:bidi="de-DE"/>
        </w:rPr>
        <w:t xml:space="preserve">: </w:t>
      </w:r>
      <w:r w:rsidR="00091333" w:rsidRPr="00C15016">
        <w:rPr>
          <w:lang w:eastAsia="de-DE" w:bidi="de-DE"/>
        </w:rPr>
        <w:t>In den sozialen Medien</w:t>
      </w:r>
    </w:p>
    <w:p w14:paraId="4C72816F" w14:textId="38469042" w:rsidR="00091333" w:rsidRDefault="009C3BEB" w:rsidP="00091333">
      <w:pPr>
        <w:pStyle w:val="NoSpacing"/>
        <w:rPr>
          <w:lang w:eastAsia="de-DE" w:bidi="de-DE"/>
        </w:rPr>
      </w:pPr>
      <w:r>
        <w:rPr>
          <w:lang w:eastAsia="de-DE" w:bidi="de-DE"/>
        </w:rPr>
        <w:t>F05h: A</w:t>
      </w:r>
      <w:r w:rsidR="00091333" w:rsidRPr="00C15016">
        <w:rPr>
          <w:lang w:eastAsia="de-DE" w:bidi="de-DE"/>
        </w:rPr>
        <w:t>ndere, und zwar:</w:t>
      </w:r>
      <w:r w:rsidR="00091333">
        <w:rPr>
          <w:lang w:eastAsia="de-DE" w:bidi="de-DE"/>
        </w:rPr>
        <w:t xml:space="preserve"> </w:t>
      </w:r>
    </w:p>
    <w:p w14:paraId="2B7107E3" w14:textId="77777777" w:rsidR="00091333" w:rsidRDefault="00091333" w:rsidP="00091333">
      <w:pPr>
        <w:pStyle w:val="NoSpacing"/>
        <w:rPr>
          <w:lang w:eastAsia="de-DE" w:bidi="de-DE"/>
        </w:rPr>
      </w:pPr>
    </w:p>
    <w:p w14:paraId="711D8FB7" w14:textId="77777777" w:rsidR="00091333" w:rsidRPr="00911145" w:rsidRDefault="00091333" w:rsidP="00091333">
      <w:pPr>
        <w:pStyle w:val="NoSpacing"/>
        <w:rPr>
          <w:lang w:eastAsia="de-DE" w:bidi="de-DE"/>
        </w:rPr>
      </w:pPr>
      <w:r>
        <w:rPr>
          <w:lang w:eastAsia="de-DE" w:bidi="de-DE"/>
        </w:rPr>
        <w:t>Auswahlmöglichkeiten //exklusiv</w:t>
      </w:r>
    </w:p>
    <w:p w14:paraId="2CA88C23" w14:textId="40BC46AE" w:rsidR="00091333" w:rsidRPr="00091333" w:rsidRDefault="00091333" w:rsidP="00091333">
      <w:pPr>
        <w:pStyle w:val="NoSpacing"/>
        <w:rPr>
          <w:lang w:eastAsia="de-DE" w:bidi="de-DE"/>
        </w:rPr>
      </w:pPr>
      <w:r w:rsidRPr="00091333">
        <w:rPr>
          <w:lang w:eastAsia="de-DE" w:bidi="de-DE"/>
        </w:rPr>
        <w:t>1</w:t>
      </w:r>
      <w:r>
        <w:rPr>
          <w:lang w:eastAsia="de-DE" w:bidi="de-DE"/>
        </w:rPr>
        <w:t xml:space="preserve">: </w:t>
      </w:r>
      <w:r w:rsidRPr="00091333">
        <w:rPr>
          <w:lang w:eastAsia="de-DE" w:bidi="de-DE"/>
        </w:rPr>
        <w:t xml:space="preserve">Ich fühle mich voll und ganz ernst genommen </w:t>
      </w:r>
    </w:p>
    <w:p w14:paraId="5914E38B" w14:textId="37805E63" w:rsidR="00091333" w:rsidRPr="00091333" w:rsidRDefault="00091333" w:rsidP="00091333">
      <w:pPr>
        <w:pStyle w:val="NoSpacing"/>
        <w:rPr>
          <w:lang w:eastAsia="de-DE" w:bidi="de-DE"/>
        </w:rPr>
      </w:pPr>
      <w:r w:rsidRPr="00091333">
        <w:rPr>
          <w:lang w:eastAsia="de-DE" w:bidi="de-DE"/>
        </w:rPr>
        <w:t>2</w:t>
      </w:r>
      <w:r>
        <w:rPr>
          <w:lang w:eastAsia="de-DE" w:bidi="de-DE"/>
        </w:rPr>
        <w:t xml:space="preserve">: </w:t>
      </w:r>
      <w:r w:rsidRPr="00091333">
        <w:rPr>
          <w:lang w:eastAsia="de-DE" w:bidi="de-DE"/>
        </w:rPr>
        <w:t xml:space="preserve">Ich fühle mich eher ernst genommen </w:t>
      </w:r>
    </w:p>
    <w:p w14:paraId="116A3A9E" w14:textId="07E27D0B" w:rsidR="00091333" w:rsidRPr="00091333" w:rsidRDefault="00091333" w:rsidP="00091333">
      <w:pPr>
        <w:pStyle w:val="NoSpacing"/>
        <w:rPr>
          <w:lang w:eastAsia="de-DE" w:bidi="de-DE"/>
        </w:rPr>
      </w:pPr>
      <w:r w:rsidRPr="00091333">
        <w:rPr>
          <w:lang w:eastAsia="de-DE" w:bidi="de-DE"/>
        </w:rPr>
        <w:t>3</w:t>
      </w:r>
      <w:r>
        <w:rPr>
          <w:lang w:eastAsia="de-DE" w:bidi="de-DE"/>
        </w:rPr>
        <w:t xml:space="preserve">: </w:t>
      </w:r>
      <w:r w:rsidRPr="00091333">
        <w:rPr>
          <w:lang w:eastAsia="de-DE" w:bidi="de-DE"/>
        </w:rPr>
        <w:t xml:space="preserve">Ich fühle mich eher nicht ernst genommen </w:t>
      </w:r>
    </w:p>
    <w:p w14:paraId="33578130" w14:textId="03997F08" w:rsidR="00091333" w:rsidRPr="00091333" w:rsidRDefault="00091333" w:rsidP="00091333">
      <w:pPr>
        <w:pStyle w:val="NoSpacing"/>
        <w:rPr>
          <w:lang w:eastAsia="de-DE" w:bidi="de-DE"/>
        </w:rPr>
      </w:pPr>
      <w:r w:rsidRPr="00091333">
        <w:rPr>
          <w:lang w:eastAsia="de-DE" w:bidi="de-DE"/>
        </w:rPr>
        <w:t>4</w:t>
      </w:r>
      <w:r>
        <w:rPr>
          <w:lang w:eastAsia="de-DE" w:bidi="de-DE"/>
        </w:rPr>
        <w:t xml:space="preserve">: </w:t>
      </w:r>
      <w:r w:rsidRPr="00091333">
        <w:rPr>
          <w:lang w:eastAsia="de-DE" w:bidi="de-DE"/>
        </w:rPr>
        <w:t>Ich fühle mich gar nicht ernst genommen</w:t>
      </w:r>
    </w:p>
    <w:p w14:paraId="7D590030" w14:textId="3A2E59C8" w:rsidR="00091333" w:rsidRDefault="00091333" w:rsidP="00B610F8">
      <w:pPr>
        <w:pStyle w:val="NoSpacing"/>
        <w:rPr>
          <w:lang w:eastAsia="de-DE" w:bidi="de-DE"/>
        </w:rPr>
      </w:pPr>
      <w:r w:rsidRPr="00091333">
        <w:rPr>
          <w:lang w:eastAsia="de-DE" w:bidi="de-DE"/>
        </w:rPr>
        <w:t>5</w:t>
      </w:r>
      <w:r>
        <w:rPr>
          <w:lang w:eastAsia="de-DE" w:bidi="de-DE"/>
        </w:rPr>
        <w:t xml:space="preserve">: </w:t>
      </w:r>
      <w:r w:rsidRPr="00091333">
        <w:rPr>
          <w:lang w:eastAsia="de-DE" w:bidi="de-DE"/>
        </w:rPr>
        <w:t>Kein direkter Kontakt</w:t>
      </w:r>
    </w:p>
    <w:p w14:paraId="09D0CB1A" w14:textId="2952E140" w:rsidR="00C15016" w:rsidRPr="00091333" w:rsidRDefault="00091333" w:rsidP="00C15016">
      <w:pPr>
        <w:pStyle w:val="NoSpacing"/>
        <w:rPr>
          <w:lang w:eastAsia="de-DE" w:bidi="de-DE"/>
        </w:rPr>
      </w:pPr>
      <w:r>
        <w:rPr>
          <w:lang w:eastAsia="de-DE" w:bidi="de-DE"/>
        </w:rPr>
        <w:lastRenderedPageBreak/>
        <w:t>Filter: Wenn im Kontext der Pandemie diskriminierende Vorfälle selbst erlebt haben und sich darüber nicht gemeldet oder berichtet haben (</w:t>
      </w:r>
      <w:r w:rsidRPr="00091333">
        <w:rPr>
          <w:lang w:eastAsia="de-DE" w:bidi="de-DE"/>
        </w:rPr>
        <w:t>F</w:t>
      </w:r>
      <w:r w:rsidR="002D07D0">
        <w:rPr>
          <w:lang w:eastAsia="de-DE" w:bidi="de-DE"/>
        </w:rPr>
        <w:t>03</w:t>
      </w:r>
      <w:r w:rsidRPr="00091333">
        <w:rPr>
          <w:lang w:eastAsia="de-DE" w:bidi="de-DE"/>
        </w:rPr>
        <w:t>==2</w:t>
      </w:r>
      <w:r>
        <w:rPr>
          <w:lang w:eastAsia="de-DE" w:bidi="de-DE"/>
        </w:rPr>
        <w:t>)</w:t>
      </w:r>
    </w:p>
    <w:p w14:paraId="46740F47" w14:textId="5B3B094F" w:rsidR="00091333" w:rsidRPr="00091333" w:rsidRDefault="00091333" w:rsidP="00091333">
      <w:pPr>
        <w:pStyle w:val="NoSpacing"/>
        <w:rPr>
          <w:b/>
          <w:bCs/>
          <w:lang w:eastAsia="de-DE" w:bidi="de-DE"/>
        </w:rPr>
      </w:pPr>
      <w:r w:rsidRPr="00091333">
        <w:rPr>
          <w:b/>
          <w:bCs/>
          <w:lang w:eastAsia="de-DE" w:bidi="de-DE"/>
        </w:rPr>
        <w:t>F</w:t>
      </w:r>
      <w:r w:rsidR="002D07D0">
        <w:rPr>
          <w:b/>
          <w:bCs/>
          <w:lang w:eastAsia="de-DE" w:bidi="de-DE"/>
        </w:rPr>
        <w:t>06</w:t>
      </w:r>
      <w:r w:rsidRPr="00091333">
        <w:rPr>
          <w:b/>
          <w:bCs/>
          <w:lang w:eastAsia="de-DE" w:bidi="de-DE"/>
        </w:rPr>
        <w:t xml:space="preserve">. Aus welchen Gründen haben Sie sich bisher nicht an die Polizei oder eine andere Institution gewendet? </w:t>
      </w:r>
    </w:p>
    <w:p w14:paraId="0320B605" w14:textId="77777777" w:rsidR="00091333" w:rsidRPr="00091333" w:rsidRDefault="00091333" w:rsidP="00091333">
      <w:pPr>
        <w:pStyle w:val="NoSpacing"/>
        <w:rPr>
          <w:lang w:eastAsia="de-DE" w:bidi="de-DE"/>
        </w:rPr>
      </w:pPr>
    </w:p>
    <w:p w14:paraId="54DA27BF" w14:textId="77777777" w:rsidR="00091333" w:rsidRDefault="00091333" w:rsidP="00091333">
      <w:pPr>
        <w:pStyle w:val="NoSpacing"/>
        <w:rPr>
          <w:rFonts w:cstheme="minorHAnsi"/>
        </w:rPr>
      </w:pPr>
      <w:r>
        <w:rPr>
          <w:lang w:eastAsia="de-DE" w:bidi="de-DE"/>
        </w:rPr>
        <w:t>Auswahlmöglichkeiten //</w:t>
      </w:r>
      <w:r w:rsidRPr="00911145">
        <w:rPr>
          <w:rFonts w:cstheme="minorHAnsi"/>
        </w:rPr>
        <w:t xml:space="preserve"> </w:t>
      </w:r>
      <w:r w:rsidRPr="007A7316">
        <w:rPr>
          <w:rFonts w:cstheme="minorHAnsi"/>
        </w:rPr>
        <w:t>Mehrfachnennungen möglich</w:t>
      </w:r>
    </w:p>
    <w:p w14:paraId="3227DCDB" w14:textId="57BD104C" w:rsidR="00091333" w:rsidRPr="00091333" w:rsidRDefault="002D07D0" w:rsidP="00091333">
      <w:pPr>
        <w:pStyle w:val="NoSpacing"/>
        <w:rPr>
          <w:lang w:eastAsia="de-DE" w:bidi="de-DE"/>
        </w:rPr>
      </w:pPr>
      <w:r>
        <w:rPr>
          <w:lang w:eastAsia="de-DE" w:bidi="de-DE"/>
        </w:rPr>
        <w:t>F06a</w:t>
      </w:r>
      <w:r w:rsidR="00091333">
        <w:rPr>
          <w:lang w:eastAsia="de-DE" w:bidi="de-DE"/>
        </w:rPr>
        <w:t xml:space="preserve">: </w:t>
      </w:r>
      <w:r w:rsidR="00091333" w:rsidRPr="00091333">
        <w:rPr>
          <w:lang w:eastAsia="de-DE" w:bidi="de-DE"/>
        </w:rPr>
        <w:t>Ich dachte, dass es nichts bringen würde.</w:t>
      </w:r>
    </w:p>
    <w:p w14:paraId="3E507BD3" w14:textId="2AB68B4A" w:rsidR="00091333" w:rsidRPr="00091333" w:rsidRDefault="002D07D0" w:rsidP="00091333">
      <w:pPr>
        <w:pStyle w:val="NoSpacing"/>
        <w:rPr>
          <w:lang w:eastAsia="de-DE" w:bidi="de-DE"/>
        </w:rPr>
      </w:pPr>
      <w:r>
        <w:rPr>
          <w:lang w:eastAsia="de-DE" w:bidi="de-DE"/>
        </w:rPr>
        <w:t>F06b</w:t>
      </w:r>
      <w:r w:rsidR="00091333">
        <w:rPr>
          <w:lang w:eastAsia="de-DE" w:bidi="de-DE"/>
        </w:rPr>
        <w:t xml:space="preserve">: </w:t>
      </w:r>
      <w:r w:rsidR="00091333" w:rsidRPr="00091333">
        <w:rPr>
          <w:lang w:eastAsia="de-DE" w:bidi="de-DE"/>
        </w:rPr>
        <w:t xml:space="preserve">Ich wusste nicht, was ich tun sollte. </w:t>
      </w:r>
    </w:p>
    <w:p w14:paraId="30AB2552" w14:textId="31692943" w:rsidR="00091333" w:rsidRPr="00091333" w:rsidRDefault="002D07D0" w:rsidP="00091333">
      <w:pPr>
        <w:pStyle w:val="NoSpacing"/>
        <w:rPr>
          <w:lang w:eastAsia="de-DE" w:bidi="de-DE"/>
        </w:rPr>
      </w:pPr>
      <w:r>
        <w:rPr>
          <w:lang w:eastAsia="de-DE" w:bidi="de-DE"/>
        </w:rPr>
        <w:t>F06c</w:t>
      </w:r>
      <w:r w:rsidR="00091333">
        <w:rPr>
          <w:lang w:eastAsia="de-DE" w:bidi="de-DE"/>
        </w:rPr>
        <w:t xml:space="preserve">: </w:t>
      </w:r>
      <w:r w:rsidR="00091333" w:rsidRPr="00091333">
        <w:rPr>
          <w:lang w:eastAsia="de-DE" w:bidi="de-DE"/>
        </w:rPr>
        <w:t>Mir haben Leute davon abgeraten.</w:t>
      </w:r>
    </w:p>
    <w:p w14:paraId="30C38232" w14:textId="3B1502B2" w:rsidR="00091333" w:rsidRPr="00091333" w:rsidRDefault="002D07D0" w:rsidP="00091333">
      <w:pPr>
        <w:pStyle w:val="NoSpacing"/>
        <w:rPr>
          <w:lang w:eastAsia="de-DE" w:bidi="de-DE"/>
        </w:rPr>
      </w:pPr>
      <w:r>
        <w:rPr>
          <w:lang w:eastAsia="de-DE" w:bidi="de-DE"/>
        </w:rPr>
        <w:t>F06d</w:t>
      </w:r>
      <w:r w:rsidR="00091333">
        <w:rPr>
          <w:lang w:eastAsia="de-DE" w:bidi="de-DE"/>
        </w:rPr>
        <w:t xml:space="preserve">: </w:t>
      </w:r>
      <w:r w:rsidR="00091333" w:rsidRPr="00091333">
        <w:rPr>
          <w:lang w:eastAsia="de-DE" w:bidi="de-DE"/>
        </w:rPr>
        <w:t>Ich hatte Angst vor negativen Folgen.</w:t>
      </w:r>
    </w:p>
    <w:p w14:paraId="576695F9" w14:textId="6E5C8C22" w:rsidR="00091333" w:rsidRPr="00091333" w:rsidRDefault="002D07D0" w:rsidP="00091333">
      <w:pPr>
        <w:pStyle w:val="NoSpacing"/>
        <w:rPr>
          <w:lang w:eastAsia="de-DE" w:bidi="de-DE"/>
        </w:rPr>
      </w:pPr>
      <w:r>
        <w:rPr>
          <w:lang w:eastAsia="de-DE" w:bidi="de-DE"/>
        </w:rPr>
        <w:t>F06e</w:t>
      </w:r>
      <w:r w:rsidR="00091333">
        <w:rPr>
          <w:lang w:eastAsia="de-DE" w:bidi="de-DE"/>
        </w:rPr>
        <w:t xml:space="preserve">: </w:t>
      </w:r>
      <w:r w:rsidR="00091333" w:rsidRPr="00091333">
        <w:rPr>
          <w:lang w:eastAsia="de-DE" w:bidi="de-DE"/>
        </w:rPr>
        <w:t>Ich befürchtete, dass man mir nicht glauben würde.</w:t>
      </w:r>
    </w:p>
    <w:p w14:paraId="15945B2F" w14:textId="160D0C02" w:rsidR="00091333" w:rsidRPr="00091333" w:rsidRDefault="002D07D0" w:rsidP="00091333">
      <w:pPr>
        <w:pStyle w:val="NoSpacing"/>
        <w:rPr>
          <w:lang w:eastAsia="de-DE" w:bidi="de-DE"/>
        </w:rPr>
      </w:pPr>
      <w:r>
        <w:rPr>
          <w:lang w:eastAsia="de-DE" w:bidi="de-DE"/>
        </w:rPr>
        <w:t>F06f</w:t>
      </w:r>
      <w:r w:rsidR="00091333">
        <w:rPr>
          <w:lang w:eastAsia="de-DE" w:bidi="de-DE"/>
        </w:rPr>
        <w:t xml:space="preserve">: </w:t>
      </w:r>
      <w:r w:rsidR="00091333" w:rsidRPr="00091333">
        <w:rPr>
          <w:lang w:eastAsia="de-DE" w:bidi="de-DE"/>
        </w:rPr>
        <w:t>Ich fand es belastend, mich damit weiter auseinandersetzen zu müssen.</w:t>
      </w:r>
    </w:p>
    <w:p w14:paraId="777AD8DC" w14:textId="1C7DC4A0" w:rsidR="00091333" w:rsidRPr="00091333" w:rsidRDefault="002D07D0" w:rsidP="00091333">
      <w:pPr>
        <w:pStyle w:val="NoSpacing"/>
        <w:rPr>
          <w:lang w:eastAsia="de-DE" w:bidi="de-DE"/>
        </w:rPr>
      </w:pPr>
      <w:r>
        <w:rPr>
          <w:lang w:eastAsia="de-DE" w:bidi="de-DE"/>
        </w:rPr>
        <w:t>F06g</w:t>
      </w:r>
      <w:r w:rsidR="00091333">
        <w:rPr>
          <w:lang w:eastAsia="de-DE" w:bidi="de-DE"/>
        </w:rPr>
        <w:t xml:space="preserve">: </w:t>
      </w:r>
      <w:r w:rsidR="00091333" w:rsidRPr="00091333">
        <w:rPr>
          <w:lang w:eastAsia="de-DE" w:bidi="de-DE"/>
        </w:rPr>
        <w:t>Ich schämte mich/ fühlte mich schlecht.</w:t>
      </w:r>
    </w:p>
    <w:p w14:paraId="3EDE785E" w14:textId="33B7E3C0" w:rsidR="00091333" w:rsidRPr="00091333" w:rsidRDefault="002D07D0" w:rsidP="00091333">
      <w:pPr>
        <w:pStyle w:val="NoSpacing"/>
        <w:rPr>
          <w:lang w:eastAsia="de-DE" w:bidi="de-DE"/>
        </w:rPr>
      </w:pPr>
      <w:r>
        <w:rPr>
          <w:lang w:eastAsia="de-DE" w:bidi="de-DE"/>
        </w:rPr>
        <w:t>F06h</w:t>
      </w:r>
      <w:r w:rsidR="00091333">
        <w:rPr>
          <w:lang w:eastAsia="de-DE" w:bidi="de-DE"/>
        </w:rPr>
        <w:t xml:space="preserve">: </w:t>
      </w:r>
      <w:r w:rsidR="00091333" w:rsidRPr="00091333">
        <w:rPr>
          <w:lang w:eastAsia="de-DE" w:bidi="de-DE"/>
        </w:rPr>
        <w:t>Zu trivial/nicht berichtenswert, es passiert andauernd.</w:t>
      </w:r>
    </w:p>
    <w:p w14:paraId="77BC7F25" w14:textId="0A2004AD" w:rsidR="00091333" w:rsidRPr="00091333" w:rsidRDefault="002D07D0" w:rsidP="00091333">
      <w:pPr>
        <w:pStyle w:val="NoSpacing"/>
        <w:rPr>
          <w:lang w:eastAsia="de-DE" w:bidi="de-DE"/>
        </w:rPr>
      </w:pPr>
      <w:r>
        <w:rPr>
          <w:lang w:eastAsia="de-DE" w:bidi="de-DE"/>
        </w:rPr>
        <w:t>F06i</w:t>
      </w:r>
      <w:r w:rsidR="00091333">
        <w:rPr>
          <w:lang w:eastAsia="de-DE" w:bidi="de-DE"/>
        </w:rPr>
        <w:t xml:space="preserve">: </w:t>
      </w:r>
      <w:r w:rsidR="00091333" w:rsidRPr="00091333">
        <w:rPr>
          <w:lang w:eastAsia="de-DE" w:bidi="de-DE"/>
        </w:rPr>
        <w:t>Der Prozess erschien mir zu aufwändig.</w:t>
      </w:r>
    </w:p>
    <w:p w14:paraId="10FB2B4B" w14:textId="77777777" w:rsidR="002D07D0" w:rsidRDefault="002D07D0" w:rsidP="002D07D0">
      <w:pPr>
        <w:pStyle w:val="NoSpacing"/>
        <w:rPr>
          <w:lang w:eastAsia="de-DE" w:bidi="de-DE"/>
        </w:rPr>
      </w:pPr>
      <w:r>
        <w:rPr>
          <w:lang w:eastAsia="de-DE" w:bidi="de-DE"/>
        </w:rPr>
        <w:t>F06j</w:t>
      </w:r>
      <w:r w:rsidR="00091333">
        <w:rPr>
          <w:lang w:eastAsia="de-DE" w:bidi="de-DE"/>
        </w:rPr>
        <w:t xml:space="preserve">: </w:t>
      </w:r>
      <w:r w:rsidR="00091333" w:rsidRPr="00091333">
        <w:rPr>
          <w:lang w:eastAsia="de-DE" w:bidi="de-DE"/>
        </w:rPr>
        <w:t>Aufgrund von Sprachschwierigkeiten/-unsicherheiten.</w:t>
      </w:r>
    </w:p>
    <w:p w14:paraId="1B8F4C6C" w14:textId="22957A7B" w:rsidR="00091333" w:rsidRPr="00091333" w:rsidRDefault="002D07D0" w:rsidP="002D07D0">
      <w:pPr>
        <w:pStyle w:val="NoSpacing"/>
        <w:rPr>
          <w:lang w:eastAsia="de-DE" w:bidi="de-DE"/>
        </w:rPr>
      </w:pPr>
      <w:r>
        <w:rPr>
          <w:lang w:eastAsia="de-DE" w:bidi="de-DE"/>
        </w:rPr>
        <w:t>F06k</w:t>
      </w:r>
      <w:r w:rsidR="00091333">
        <w:rPr>
          <w:lang w:eastAsia="de-DE" w:bidi="de-DE"/>
        </w:rPr>
        <w:t xml:space="preserve">: </w:t>
      </w:r>
      <w:r w:rsidR="00091333" w:rsidRPr="00091333">
        <w:rPr>
          <w:lang w:eastAsia="de-DE" w:bidi="de-DE"/>
        </w:rPr>
        <w:t>Ich hatte keine Beweise.</w:t>
      </w:r>
    </w:p>
    <w:p w14:paraId="6373939D" w14:textId="089CD7A0" w:rsidR="00091333" w:rsidRPr="00091333" w:rsidRDefault="002D07D0" w:rsidP="00091333">
      <w:pPr>
        <w:pStyle w:val="NoSpacing"/>
        <w:rPr>
          <w:lang w:eastAsia="de-DE" w:bidi="de-DE"/>
        </w:rPr>
      </w:pPr>
      <w:r>
        <w:rPr>
          <w:lang w:eastAsia="de-DE" w:bidi="de-DE"/>
        </w:rPr>
        <w:t>F06l</w:t>
      </w:r>
      <w:r w:rsidR="00091333">
        <w:rPr>
          <w:lang w:eastAsia="de-DE" w:bidi="de-DE"/>
        </w:rPr>
        <w:t xml:space="preserve">: </w:t>
      </w:r>
      <w:r w:rsidR="00091333" w:rsidRPr="00091333">
        <w:rPr>
          <w:lang w:eastAsia="de-DE" w:bidi="de-DE"/>
        </w:rPr>
        <w:t>Ich habe mich mit dem Problem selbst beschäftigt oder mit Hilfe von Familie/Freund*innen.</w:t>
      </w:r>
    </w:p>
    <w:p w14:paraId="63F2D9B5" w14:textId="0871B4F8" w:rsidR="00091333" w:rsidRPr="00091333" w:rsidRDefault="002D07D0" w:rsidP="00091333">
      <w:pPr>
        <w:pStyle w:val="NoSpacing"/>
        <w:rPr>
          <w:lang w:eastAsia="de-DE" w:bidi="de-DE"/>
        </w:rPr>
      </w:pPr>
      <w:r>
        <w:rPr>
          <w:lang w:eastAsia="de-DE" w:bidi="de-DE"/>
        </w:rPr>
        <w:t>F06m</w:t>
      </w:r>
      <w:r w:rsidR="00091333">
        <w:rPr>
          <w:lang w:eastAsia="de-DE" w:bidi="de-DE"/>
        </w:rPr>
        <w:t xml:space="preserve">: </w:t>
      </w:r>
      <w:r w:rsidR="00091333" w:rsidRPr="00091333">
        <w:rPr>
          <w:lang w:eastAsia="de-DE" w:bidi="de-DE"/>
        </w:rPr>
        <w:t>Jemand anderes hat den Vorfall gemeldet.</w:t>
      </w:r>
    </w:p>
    <w:p w14:paraId="7696CF44" w14:textId="155E6360" w:rsidR="00091333" w:rsidRPr="00091333" w:rsidRDefault="002D07D0" w:rsidP="00091333">
      <w:pPr>
        <w:pStyle w:val="NoSpacing"/>
        <w:rPr>
          <w:lang w:eastAsia="de-DE" w:bidi="de-DE"/>
        </w:rPr>
      </w:pPr>
      <w:r>
        <w:rPr>
          <w:lang w:eastAsia="de-DE" w:bidi="de-DE"/>
        </w:rPr>
        <w:t>F06n</w:t>
      </w:r>
      <w:r w:rsidR="00091333">
        <w:rPr>
          <w:lang w:eastAsia="de-DE" w:bidi="de-DE"/>
        </w:rPr>
        <w:t xml:space="preserve">: </w:t>
      </w:r>
      <w:r w:rsidR="00091333" w:rsidRPr="00091333">
        <w:rPr>
          <w:lang w:eastAsia="de-DE" w:bidi="de-DE"/>
        </w:rPr>
        <w:t>Ich habe keinen Kontakt mehr zum Verursacher. Die Situation wird sich nicht wiederholen.</w:t>
      </w:r>
    </w:p>
    <w:p w14:paraId="129A4DBB" w14:textId="277AB6B8" w:rsidR="00091333" w:rsidRDefault="002D07D0" w:rsidP="00091333">
      <w:pPr>
        <w:pStyle w:val="NoSpacing"/>
        <w:rPr>
          <w:lang w:eastAsia="de-DE" w:bidi="de-DE"/>
        </w:rPr>
      </w:pPr>
      <w:r>
        <w:rPr>
          <w:lang w:eastAsia="de-DE" w:bidi="de-DE"/>
        </w:rPr>
        <w:t xml:space="preserve">F06o: </w:t>
      </w:r>
      <w:r w:rsidR="00091333" w:rsidRPr="00091333">
        <w:rPr>
          <w:lang w:eastAsia="de-DE" w:bidi="de-DE"/>
        </w:rPr>
        <w:t>Andere Gründe:___________</w:t>
      </w:r>
    </w:p>
    <w:p w14:paraId="1D7E696A" w14:textId="77777777" w:rsidR="00091333" w:rsidRDefault="00091333" w:rsidP="00091333">
      <w:pPr>
        <w:pStyle w:val="NoSpacing"/>
        <w:rPr>
          <w:lang w:eastAsia="de-DE" w:bidi="de-DE"/>
        </w:rPr>
      </w:pPr>
    </w:p>
    <w:p w14:paraId="1F48622E" w14:textId="70D99A7E" w:rsidR="00091333" w:rsidRPr="00091333" w:rsidRDefault="00091333" w:rsidP="00091333">
      <w:pPr>
        <w:pStyle w:val="NoSpacing"/>
        <w:rPr>
          <w:b/>
          <w:bCs/>
          <w:lang w:eastAsia="de-DE" w:bidi="de-DE"/>
        </w:rPr>
      </w:pPr>
      <w:r w:rsidRPr="00091333">
        <w:rPr>
          <w:b/>
          <w:bCs/>
          <w:lang w:eastAsia="de-DE" w:bidi="de-DE"/>
        </w:rPr>
        <w:t>F</w:t>
      </w:r>
      <w:r w:rsidR="002D07D0">
        <w:rPr>
          <w:b/>
          <w:bCs/>
          <w:lang w:eastAsia="de-DE" w:bidi="de-DE"/>
        </w:rPr>
        <w:t>06o_</w:t>
      </w:r>
      <w:r w:rsidRPr="00091333">
        <w:rPr>
          <w:b/>
          <w:bCs/>
          <w:lang w:eastAsia="de-DE" w:bidi="de-DE"/>
        </w:rPr>
        <w:t>o: Andere Gründe:___________</w:t>
      </w:r>
    </w:p>
    <w:p w14:paraId="05024C86" w14:textId="36EB38B5" w:rsidR="00091333" w:rsidRDefault="00091333" w:rsidP="00091333">
      <w:pPr>
        <w:pStyle w:val="NoSpacing"/>
        <w:rPr>
          <w:lang w:eastAsia="de-DE" w:bidi="de-DE"/>
        </w:rPr>
      </w:pPr>
    </w:p>
    <w:p w14:paraId="744A610C" w14:textId="00A590D4" w:rsidR="00091333" w:rsidRDefault="00091333" w:rsidP="00091333">
      <w:pPr>
        <w:pStyle w:val="NoSpacing"/>
        <w:rPr>
          <w:lang w:eastAsia="de-DE" w:bidi="de-DE"/>
        </w:rPr>
      </w:pPr>
      <w:r>
        <w:rPr>
          <w:lang w:eastAsia="de-DE" w:bidi="de-DE"/>
        </w:rPr>
        <w:t xml:space="preserve">// offene Angabe </w:t>
      </w:r>
    </w:p>
    <w:p w14:paraId="5B601FE0" w14:textId="77777777" w:rsidR="00091333" w:rsidRDefault="00091333" w:rsidP="00091333">
      <w:pPr>
        <w:pStyle w:val="NoSpacing"/>
        <w:rPr>
          <w:lang w:eastAsia="de-DE" w:bidi="de-DE"/>
        </w:rPr>
      </w:pPr>
    </w:p>
    <w:p w14:paraId="39C13104" w14:textId="488CB502" w:rsidR="00091333" w:rsidRDefault="00091333" w:rsidP="00091333">
      <w:pPr>
        <w:pStyle w:val="NoSpacing"/>
        <w:rPr>
          <w:lang w:eastAsia="de-DE" w:bidi="de-DE"/>
        </w:rPr>
      </w:pPr>
      <w:r>
        <w:rPr>
          <w:lang w:eastAsia="de-DE" w:bidi="de-DE"/>
        </w:rPr>
        <w:t xml:space="preserve">Filter: Wenn Konsequenzen aus erlebten oder beobachteten Diskriminierungen seit dem Beginn der Corona-Pandemie für Ihr alltägliches Handeln gezogen haben </w:t>
      </w:r>
      <w:r w:rsidR="00EE42FF" w:rsidRPr="00345675">
        <w:rPr>
          <w:lang w:val="vi-VN" w:eastAsia="de-DE" w:bidi="de-DE"/>
        </w:rPr>
        <w:t xml:space="preserve">Filter: </w:t>
      </w:r>
      <w:r w:rsidR="00EE42FF" w:rsidRPr="00EE42FF">
        <w:rPr>
          <w:lang w:eastAsia="de-DE" w:bidi="de-DE"/>
        </w:rPr>
        <w:t>(</w:t>
      </w:r>
      <w:r w:rsidR="00EE42FF" w:rsidRPr="00345675">
        <w:rPr>
          <w:lang w:val="vi-VN" w:eastAsia="de-DE" w:bidi="de-DE"/>
        </w:rPr>
        <w:t>(E</w:t>
      </w:r>
      <w:r w:rsidR="00EE42FF" w:rsidRPr="00EE42FF">
        <w:rPr>
          <w:lang w:eastAsia="de-DE" w:bidi="de-DE"/>
        </w:rPr>
        <w:t>0</w:t>
      </w:r>
      <w:r w:rsidR="00EE42FF" w:rsidRPr="00345675">
        <w:rPr>
          <w:lang w:val="vi-VN" w:eastAsia="de-DE" w:bidi="de-DE"/>
        </w:rPr>
        <w:t>3</w:t>
      </w:r>
      <w:r w:rsidR="00EE42FF" w:rsidRPr="00EE42FF">
        <w:rPr>
          <w:lang w:eastAsia="de-DE" w:bidi="de-DE"/>
        </w:rPr>
        <w:t>a</w:t>
      </w:r>
      <w:r w:rsidR="00EE42FF" w:rsidRPr="00345675">
        <w:rPr>
          <w:lang w:val="vi-VN" w:eastAsia="de-DE" w:bidi="de-DE"/>
        </w:rPr>
        <w:t>&gt;0 AND E</w:t>
      </w:r>
      <w:r w:rsidR="00EE42FF" w:rsidRPr="00EE42FF">
        <w:rPr>
          <w:lang w:eastAsia="de-DE" w:bidi="de-DE"/>
        </w:rPr>
        <w:t>0</w:t>
      </w:r>
      <w:r w:rsidR="00EE42FF" w:rsidRPr="00345675">
        <w:rPr>
          <w:lang w:val="vi-VN" w:eastAsia="de-DE" w:bidi="de-DE"/>
        </w:rPr>
        <w:t>3</w:t>
      </w:r>
      <w:r w:rsidR="00EE42FF" w:rsidRPr="00EE42FF">
        <w:rPr>
          <w:lang w:eastAsia="de-DE" w:bidi="de-DE"/>
        </w:rPr>
        <w:t>a</w:t>
      </w:r>
      <w:r w:rsidR="00EE42FF" w:rsidRPr="00345675">
        <w:rPr>
          <w:lang w:val="vi-VN" w:eastAsia="de-DE" w:bidi="de-DE"/>
        </w:rPr>
        <w:t>&lt;6) OR (E</w:t>
      </w:r>
      <w:r w:rsidR="00EE42FF" w:rsidRPr="00EE42FF">
        <w:rPr>
          <w:lang w:eastAsia="de-DE" w:bidi="de-DE"/>
        </w:rPr>
        <w:t>0b</w:t>
      </w:r>
      <w:r w:rsidR="00EE42FF" w:rsidRPr="00345675">
        <w:rPr>
          <w:lang w:val="vi-VN" w:eastAsia="de-DE" w:bidi="de-DE"/>
        </w:rPr>
        <w:t>&gt;0 AND E</w:t>
      </w:r>
      <w:r w:rsidR="00EE42FF" w:rsidRPr="00EE42FF">
        <w:rPr>
          <w:lang w:eastAsia="de-DE" w:bidi="de-DE"/>
        </w:rPr>
        <w:t>0</w:t>
      </w:r>
      <w:r w:rsidR="00EE42FF" w:rsidRPr="00345675">
        <w:rPr>
          <w:lang w:val="vi-VN" w:eastAsia="de-DE" w:bidi="de-DE"/>
        </w:rPr>
        <w:t>3</w:t>
      </w:r>
      <w:r w:rsidR="00EE42FF" w:rsidRPr="00EE42FF">
        <w:rPr>
          <w:lang w:eastAsia="de-DE" w:bidi="de-DE"/>
        </w:rPr>
        <w:t>b</w:t>
      </w:r>
      <w:r w:rsidR="00EE42FF" w:rsidRPr="00345675">
        <w:rPr>
          <w:lang w:val="vi-VN" w:eastAsia="de-DE" w:bidi="de-DE"/>
        </w:rPr>
        <w:t>&lt;6) OR (E</w:t>
      </w:r>
      <w:r w:rsidR="00EE42FF" w:rsidRPr="00EE42FF">
        <w:rPr>
          <w:lang w:eastAsia="de-DE" w:bidi="de-DE"/>
        </w:rPr>
        <w:t>0</w:t>
      </w:r>
      <w:r w:rsidR="00EE42FF" w:rsidRPr="00345675">
        <w:rPr>
          <w:lang w:val="vi-VN" w:eastAsia="de-DE" w:bidi="de-DE"/>
        </w:rPr>
        <w:t>3</w:t>
      </w:r>
      <w:r w:rsidR="00EE42FF" w:rsidRPr="00EE42FF">
        <w:rPr>
          <w:lang w:eastAsia="de-DE" w:bidi="de-DE"/>
        </w:rPr>
        <w:t>c</w:t>
      </w:r>
      <w:r w:rsidR="00EE42FF" w:rsidRPr="00345675">
        <w:rPr>
          <w:lang w:val="vi-VN" w:eastAsia="de-DE" w:bidi="de-DE"/>
        </w:rPr>
        <w:t>&gt;0 AND E</w:t>
      </w:r>
      <w:r w:rsidR="00EE42FF" w:rsidRPr="00EE42FF">
        <w:rPr>
          <w:lang w:eastAsia="de-DE" w:bidi="de-DE"/>
        </w:rPr>
        <w:t>0</w:t>
      </w:r>
      <w:r w:rsidR="00EE42FF" w:rsidRPr="00345675">
        <w:rPr>
          <w:lang w:val="vi-VN" w:eastAsia="de-DE" w:bidi="de-DE"/>
        </w:rPr>
        <w:t>3</w:t>
      </w:r>
      <w:r w:rsidR="00EE42FF" w:rsidRPr="00EE42FF">
        <w:rPr>
          <w:lang w:eastAsia="de-DE" w:bidi="de-DE"/>
        </w:rPr>
        <w:t>c</w:t>
      </w:r>
      <w:r w:rsidR="00EE42FF" w:rsidRPr="00345675">
        <w:rPr>
          <w:lang w:val="vi-VN" w:eastAsia="de-DE" w:bidi="de-DE"/>
        </w:rPr>
        <w:t>&lt;6) OR (E</w:t>
      </w:r>
      <w:r w:rsidR="00EE42FF" w:rsidRPr="00EE42FF">
        <w:rPr>
          <w:lang w:eastAsia="de-DE" w:bidi="de-DE"/>
        </w:rPr>
        <w:t>0</w:t>
      </w:r>
      <w:r w:rsidR="00EE42FF" w:rsidRPr="00345675">
        <w:rPr>
          <w:lang w:val="vi-VN" w:eastAsia="de-DE" w:bidi="de-DE"/>
        </w:rPr>
        <w:t>3</w:t>
      </w:r>
      <w:r w:rsidR="00EE42FF" w:rsidRPr="00EE42FF">
        <w:rPr>
          <w:lang w:eastAsia="de-DE" w:bidi="de-DE"/>
        </w:rPr>
        <w:t>d</w:t>
      </w:r>
      <w:r w:rsidR="00EE42FF" w:rsidRPr="00345675">
        <w:rPr>
          <w:lang w:val="vi-VN" w:eastAsia="de-DE" w:bidi="de-DE"/>
        </w:rPr>
        <w:t>&gt;0 AND E</w:t>
      </w:r>
      <w:r w:rsidR="00EE42FF" w:rsidRPr="00EE42FF">
        <w:rPr>
          <w:lang w:eastAsia="de-DE" w:bidi="de-DE"/>
        </w:rPr>
        <w:t>0</w:t>
      </w:r>
      <w:r w:rsidR="00EE42FF" w:rsidRPr="00345675">
        <w:rPr>
          <w:lang w:val="vi-VN" w:eastAsia="de-DE" w:bidi="de-DE"/>
        </w:rPr>
        <w:t>3</w:t>
      </w:r>
      <w:r w:rsidR="00EE42FF" w:rsidRPr="00EE42FF">
        <w:rPr>
          <w:lang w:eastAsia="de-DE" w:bidi="de-DE"/>
        </w:rPr>
        <w:t>d</w:t>
      </w:r>
      <w:r w:rsidR="00EE42FF" w:rsidRPr="00345675">
        <w:rPr>
          <w:lang w:val="vi-VN" w:eastAsia="de-DE" w:bidi="de-DE"/>
        </w:rPr>
        <w:t>&lt;6) OR E</w:t>
      </w:r>
      <w:r w:rsidR="00EE42FF" w:rsidRPr="00EE42FF">
        <w:rPr>
          <w:lang w:eastAsia="de-DE" w:bidi="de-DE"/>
        </w:rPr>
        <w:t>0</w:t>
      </w:r>
      <w:r w:rsidR="00EE42FF" w:rsidRPr="00345675">
        <w:rPr>
          <w:lang w:val="vi-VN" w:eastAsia="de-DE" w:bidi="de-DE"/>
        </w:rPr>
        <w:t>3</w:t>
      </w:r>
      <w:r w:rsidR="00EE42FF" w:rsidRPr="00EE42FF">
        <w:rPr>
          <w:lang w:eastAsia="de-DE" w:bidi="de-DE"/>
        </w:rPr>
        <w:t>e_o!</w:t>
      </w:r>
      <w:r w:rsidR="00EE42FF" w:rsidRPr="00345675">
        <w:rPr>
          <w:lang w:val="vi-VN" w:eastAsia="de-DE" w:bidi="de-DE"/>
        </w:rPr>
        <w:t>="")</w:t>
      </w:r>
    </w:p>
    <w:p w14:paraId="39F8ECD7" w14:textId="5F905BBD" w:rsidR="00091333" w:rsidRPr="00091333" w:rsidRDefault="00091333" w:rsidP="00091333">
      <w:pPr>
        <w:pStyle w:val="NoSpacing"/>
        <w:rPr>
          <w:b/>
          <w:bCs/>
          <w:lang w:eastAsia="de-DE" w:bidi="de-DE"/>
        </w:rPr>
      </w:pPr>
      <w:r w:rsidRPr="00091333">
        <w:rPr>
          <w:b/>
          <w:bCs/>
          <w:lang w:eastAsia="de-DE" w:bidi="de-DE"/>
        </w:rPr>
        <w:t>F</w:t>
      </w:r>
      <w:r w:rsidR="002466E1">
        <w:rPr>
          <w:b/>
          <w:bCs/>
          <w:lang w:eastAsia="de-DE" w:bidi="de-DE"/>
        </w:rPr>
        <w:t>07/F08</w:t>
      </w:r>
      <w:r w:rsidRPr="00091333">
        <w:rPr>
          <w:b/>
          <w:bCs/>
          <w:lang w:eastAsia="de-DE" w:bidi="de-DE"/>
        </w:rPr>
        <w:t>. Haben Sie in Übergriffsituationen/bei Diskriminierung unmittelbar vor Ort Unterstützung durch andere Menschen erhalten?</w:t>
      </w:r>
    </w:p>
    <w:p w14:paraId="099E3045" w14:textId="77777777" w:rsidR="00091333" w:rsidRPr="00091333" w:rsidRDefault="00091333" w:rsidP="00091333">
      <w:pPr>
        <w:pStyle w:val="NoSpacing"/>
        <w:rPr>
          <w:lang w:eastAsia="de-DE" w:bidi="de-DE"/>
        </w:rPr>
      </w:pPr>
    </w:p>
    <w:p w14:paraId="06D63EB2" w14:textId="77777777" w:rsidR="00091333" w:rsidRDefault="00091333" w:rsidP="00091333">
      <w:pPr>
        <w:pStyle w:val="NoSpacing"/>
        <w:rPr>
          <w:rFonts w:cstheme="minorHAnsi"/>
        </w:rPr>
      </w:pPr>
      <w:r>
        <w:rPr>
          <w:lang w:eastAsia="de-DE" w:bidi="de-DE"/>
        </w:rPr>
        <w:t>Auswahlmöglichkeiten //</w:t>
      </w:r>
      <w:r w:rsidRPr="00911145">
        <w:rPr>
          <w:rFonts w:cstheme="minorHAnsi"/>
        </w:rPr>
        <w:t xml:space="preserve"> </w:t>
      </w:r>
      <w:r w:rsidRPr="007A7316">
        <w:rPr>
          <w:rFonts w:cstheme="minorHAnsi"/>
        </w:rPr>
        <w:t>Mehrfachnennungen möglich</w:t>
      </w:r>
    </w:p>
    <w:p w14:paraId="44443DC7" w14:textId="43804651" w:rsidR="00091333" w:rsidRPr="00091333" w:rsidRDefault="002466E1" w:rsidP="00091333">
      <w:pPr>
        <w:pStyle w:val="NoSpacing"/>
        <w:rPr>
          <w:lang w:eastAsia="de-DE" w:bidi="de-DE"/>
        </w:rPr>
      </w:pPr>
      <w:r>
        <w:rPr>
          <w:lang w:eastAsia="de-DE" w:bidi="de-DE"/>
        </w:rPr>
        <w:t>F07</w:t>
      </w:r>
      <w:r w:rsidR="00091333">
        <w:rPr>
          <w:lang w:eastAsia="de-DE" w:bidi="de-DE"/>
        </w:rPr>
        <w:t xml:space="preserve">: </w:t>
      </w:r>
      <w:r w:rsidR="00091333" w:rsidRPr="00091333">
        <w:rPr>
          <w:lang w:eastAsia="de-DE" w:bidi="de-DE"/>
        </w:rPr>
        <w:t>Nein [exclusive option]</w:t>
      </w:r>
    </w:p>
    <w:p w14:paraId="0902C64D" w14:textId="4A5822D3" w:rsidR="00091333" w:rsidRPr="00091333" w:rsidRDefault="002466E1" w:rsidP="00091333">
      <w:pPr>
        <w:pStyle w:val="NoSpacing"/>
        <w:rPr>
          <w:lang w:eastAsia="de-DE" w:bidi="de-DE"/>
        </w:rPr>
      </w:pPr>
      <w:r>
        <w:rPr>
          <w:lang w:eastAsia="de-DE" w:bidi="de-DE"/>
        </w:rPr>
        <w:t>F08a</w:t>
      </w:r>
      <w:r w:rsidR="00091333">
        <w:rPr>
          <w:lang w:eastAsia="de-DE" w:bidi="de-DE"/>
        </w:rPr>
        <w:t xml:space="preserve">: </w:t>
      </w:r>
      <w:r w:rsidR="00091333" w:rsidRPr="00091333">
        <w:rPr>
          <w:lang w:eastAsia="de-DE" w:bidi="de-DE"/>
        </w:rPr>
        <w:t xml:space="preserve">Passant*innen </w:t>
      </w:r>
    </w:p>
    <w:p w14:paraId="4A7E24A1" w14:textId="2FE4F75F" w:rsidR="00091333" w:rsidRPr="00091333" w:rsidRDefault="002466E1" w:rsidP="00091333">
      <w:pPr>
        <w:pStyle w:val="NoSpacing"/>
        <w:rPr>
          <w:lang w:eastAsia="de-DE" w:bidi="de-DE"/>
        </w:rPr>
      </w:pPr>
      <w:r>
        <w:rPr>
          <w:lang w:eastAsia="de-DE" w:bidi="de-DE"/>
        </w:rPr>
        <w:t>F08b</w:t>
      </w:r>
      <w:r w:rsidR="00091333">
        <w:rPr>
          <w:lang w:eastAsia="de-DE" w:bidi="de-DE"/>
        </w:rPr>
        <w:t xml:space="preserve">: </w:t>
      </w:r>
      <w:r w:rsidR="00091333" w:rsidRPr="00091333">
        <w:rPr>
          <w:lang w:eastAsia="de-DE" w:bidi="de-DE"/>
        </w:rPr>
        <w:t>Freund*innen</w:t>
      </w:r>
    </w:p>
    <w:p w14:paraId="64501837" w14:textId="469E80D2" w:rsidR="00091333" w:rsidRPr="00091333" w:rsidRDefault="002466E1" w:rsidP="00091333">
      <w:pPr>
        <w:pStyle w:val="NoSpacing"/>
        <w:rPr>
          <w:lang w:eastAsia="de-DE" w:bidi="de-DE"/>
        </w:rPr>
      </w:pPr>
      <w:r>
        <w:rPr>
          <w:lang w:eastAsia="de-DE" w:bidi="de-DE"/>
        </w:rPr>
        <w:t>F08c</w:t>
      </w:r>
      <w:r w:rsidR="00091333">
        <w:rPr>
          <w:lang w:eastAsia="de-DE" w:bidi="de-DE"/>
        </w:rPr>
        <w:t xml:space="preserve">: </w:t>
      </w:r>
      <w:r w:rsidR="00091333" w:rsidRPr="00091333">
        <w:rPr>
          <w:lang w:eastAsia="de-DE" w:bidi="de-DE"/>
        </w:rPr>
        <w:t>Familienmitglieder</w:t>
      </w:r>
    </w:p>
    <w:p w14:paraId="6FBDED1D" w14:textId="59379B77" w:rsidR="00091333" w:rsidRPr="00091333" w:rsidRDefault="002466E1" w:rsidP="00091333">
      <w:pPr>
        <w:pStyle w:val="NoSpacing"/>
        <w:rPr>
          <w:lang w:eastAsia="de-DE" w:bidi="de-DE"/>
        </w:rPr>
      </w:pPr>
      <w:r>
        <w:rPr>
          <w:lang w:eastAsia="de-DE" w:bidi="de-DE"/>
        </w:rPr>
        <w:t>F08d</w:t>
      </w:r>
      <w:r w:rsidR="00091333">
        <w:rPr>
          <w:lang w:eastAsia="de-DE" w:bidi="de-DE"/>
        </w:rPr>
        <w:t xml:space="preserve">: </w:t>
      </w:r>
      <w:r w:rsidR="00091333" w:rsidRPr="00091333">
        <w:rPr>
          <w:lang w:eastAsia="de-DE" w:bidi="de-DE"/>
        </w:rPr>
        <w:t>Kolleg*innen</w:t>
      </w:r>
    </w:p>
    <w:p w14:paraId="41AD1DC6" w14:textId="427B5238" w:rsidR="00091333" w:rsidRDefault="002466E1" w:rsidP="00091333">
      <w:pPr>
        <w:pStyle w:val="NoSpacing"/>
        <w:rPr>
          <w:lang w:eastAsia="de-DE" w:bidi="de-DE"/>
        </w:rPr>
      </w:pPr>
      <w:r>
        <w:rPr>
          <w:lang w:eastAsia="de-DE" w:bidi="de-DE"/>
        </w:rPr>
        <w:t xml:space="preserve">F08e: </w:t>
      </w:r>
      <w:r w:rsidR="00091333" w:rsidRPr="00091333">
        <w:rPr>
          <w:lang w:eastAsia="de-DE" w:bidi="de-DE"/>
        </w:rPr>
        <w:t xml:space="preserve">Andere, und zwar: </w:t>
      </w:r>
    </w:p>
    <w:p w14:paraId="7FB74E0D" w14:textId="77777777" w:rsidR="00091333" w:rsidRDefault="00091333" w:rsidP="00091333">
      <w:pPr>
        <w:pStyle w:val="NoSpacing"/>
        <w:rPr>
          <w:lang w:eastAsia="de-DE" w:bidi="de-DE"/>
        </w:rPr>
      </w:pPr>
    </w:p>
    <w:p w14:paraId="254A28FA" w14:textId="037812F1" w:rsidR="00091333" w:rsidRPr="00091333" w:rsidRDefault="00091333" w:rsidP="00091333">
      <w:pPr>
        <w:pStyle w:val="NoSpacing"/>
        <w:rPr>
          <w:b/>
          <w:bCs/>
          <w:lang w:eastAsia="de-DE" w:bidi="de-DE"/>
        </w:rPr>
      </w:pPr>
      <w:r w:rsidRPr="00091333">
        <w:rPr>
          <w:b/>
          <w:bCs/>
          <w:lang w:eastAsia="de-DE" w:bidi="de-DE"/>
        </w:rPr>
        <w:t>F</w:t>
      </w:r>
      <w:r w:rsidR="002466E1">
        <w:rPr>
          <w:b/>
          <w:bCs/>
          <w:lang w:eastAsia="de-DE" w:bidi="de-DE"/>
        </w:rPr>
        <w:t>08e_</w:t>
      </w:r>
      <w:r w:rsidRPr="00091333">
        <w:rPr>
          <w:b/>
          <w:bCs/>
          <w:lang w:eastAsia="de-DE" w:bidi="de-DE"/>
        </w:rPr>
        <w:t xml:space="preserve">o: Andere, und zwar: </w:t>
      </w:r>
    </w:p>
    <w:p w14:paraId="753A7BC6" w14:textId="2912D643" w:rsidR="00091333" w:rsidRDefault="00091333" w:rsidP="00091333">
      <w:pPr>
        <w:pStyle w:val="NoSpacing"/>
        <w:rPr>
          <w:lang w:eastAsia="de-DE" w:bidi="de-DE"/>
        </w:rPr>
      </w:pPr>
    </w:p>
    <w:p w14:paraId="29DF3211" w14:textId="264583E0" w:rsidR="00091333" w:rsidRDefault="00091333" w:rsidP="00091333">
      <w:pPr>
        <w:pStyle w:val="NoSpacing"/>
        <w:rPr>
          <w:lang w:eastAsia="de-DE" w:bidi="de-DE"/>
        </w:rPr>
      </w:pPr>
      <w:r>
        <w:rPr>
          <w:lang w:eastAsia="de-DE" w:bidi="de-DE"/>
        </w:rPr>
        <w:t xml:space="preserve">// offene Angabe </w:t>
      </w:r>
    </w:p>
    <w:p w14:paraId="393F280A" w14:textId="7C368A4A" w:rsidR="00091333" w:rsidRDefault="00091333" w:rsidP="00091333">
      <w:pPr>
        <w:pStyle w:val="NoSpacing"/>
        <w:rPr>
          <w:lang w:eastAsia="de-DE" w:bidi="de-DE"/>
        </w:rPr>
      </w:pPr>
    </w:p>
    <w:p w14:paraId="4559850D" w14:textId="7EB72B49" w:rsidR="00091333" w:rsidRPr="002466E1" w:rsidRDefault="00091333" w:rsidP="00091333">
      <w:pPr>
        <w:pStyle w:val="NoSpacing"/>
        <w:rPr>
          <w:lang w:eastAsia="de-DE" w:bidi="de-DE"/>
        </w:rPr>
      </w:pPr>
      <w:r>
        <w:rPr>
          <w:lang w:eastAsia="de-DE" w:bidi="de-DE"/>
        </w:rPr>
        <w:t xml:space="preserve">Filter: Wenn in Übergriffsituationen/bei Diskriminierung unmittelbar vor Ort Unterstützung durch andere Menschen erhalten haben </w:t>
      </w:r>
      <w:r w:rsidR="002466E1" w:rsidRPr="002466E1">
        <w:rPr>
          <w:lang w:eastAsia="de-DE" w:bidi="de-DE"/>
        </w:rPr>
        <w:t>(</w:t>
      </w:r>
      <w:r w:rsidR="002466E1" w:rsidRPr="002466E1">
        <w:rPr>
          <w:rFonts w:cstheme="minorHAnsi"/>
        </w:rPr>
        <w:t>F08a=="Y" OR F08b=="Y" OR F08c=="Y" OR F08d=="Y" OR F08e_o != ""</w:t>
      </w:r>
      <w:r w:rsidR="002466E1" w:rsidRPr="002466E1">
        <w:rPr>
          <w:lang w:eastAsia="de-DE" w:bidi="de-DE"/>
        </w:rPr>
        <w:t>)</w:t>
      </w:r>
    </w:p>
    <w:p w14:paraId="1E202AD5" w14:textId="278D4E72" w:rsidR="00091333" w:rsidRPr="000D113B" w:rsidRDefault="00091333" w:rsidP="00091333">
      <w:pPr>
        <w:rPr>
          <w:rFonts w:cstheme="minorHAnsi"/>
          <w:b/>
          <w:bCs/>
        </w:rPr>
      </w:pPr>
      <w:r w:rsidRPr="000D113B">
        <w:rPr>
          <w:b/>
          <w:bCs/>
          <w:lang w:eastAsia="de-DE" w:bidi="de-DE"/>
        </w:rPr>
        <w:t>F</w:t>
      </w:r>
      <w:r w:rsidR="002466E1">
        <w:rPr>
          <w:b/>
          <w:bCs/>
          <w:lang w:eastAsia="de-DE" w:bidi="de-DE"/>
        </w:rPr>
        <w:t>09</w:t>
      </w:r>
      <w:r w:rsidRPr="000D113B">
        <w:rPr>
          <w:b/>
          <w:bCs/>
          <w:lang w:eastAsia="de-DE" w:bidi="de-DE"/>
        </w:rPr>
        <w:t xml:space="preserve">. </w:t>
      </w:r>
      <w:r w:rsidRPr="000D113B">
        <w:rPr>
          <w:rFonts w:cstheme="minorHAnsi"/>
          <w:b/>
          <w:bCs/>
        </w:rPr>
        <w:t>Wenn ja, wie oft haben Sie in Übergriffsituationen / bei Diskriminierung Unterstützung erhalten?</w:t>
      </w:r>
    </w:p>
    <w:p w14:paraId="41DB2B94" w14:textId="36FFEFFE" w:rsidR="000D113B" w:rsidRPr="00091333" w:rsidRDefault="000D113B" w:rsidP="000D113B">
      <w:pPr>
        <w:pStyle w:val="NoSpacing"/>
        <w:rPr>
          <w:lang w:eastAsia="de-DE" w:bidi="de-DE"/>
        </w:rPr>
      </w:pPr>
      <w:r>
        <w:rPr>
          <w:lang w:eastAsia="de-DE" w:bidi="de-DE"/>
        </w:rPr>
        <w:t>F</w:t>
      </w:r>
      <w:r w:rsidR="002466E1">
        <w:rPr>
          <w:lang w:eastAsia="de-DE" w:bidi="de-DE"/>
        </w:rPr>
        <w:t>09</w:t>
      </w:r>
      <w:r>
        <w:rPr>
          <w:lang w:eastAsia="de-DE" w:bidi="de-DE"/>
        </w:rPr>
        <w:t xml:space="preserve">a: </w:t>
      </w:r>
      <w:r w:rsidRPr="00091333">
        <w:rPr>
          <w:lang w:eastAsia="de-DE" w:bidi="de-DE"/>
        </w:rPr>
        <w:t xml:space="preserve">Passant*innen </w:t>
      </w:r>
    </w:p>
    <w:p w14:paraId="1023B3B8" w14:textId="6446F5A1" w:rsidR="000D113B" w:rsidRPr="00091333" w:rsidRDefault="002466E1" w:rsidP="000D113B">
      <w:pPr>
        <w:pStyle w:val="NoSpacing"/>
        <w:rPr>
          <w:lang w:eastAsia="de-DE" w:bidi="de-DE"/>
        </w:rPr>
      </w:pPr>
      <w:r>
        <w:rPr>
          <w:lang w:eastAsia="de-DE" w:bidi="de-DE"/>
        </w:rPr>
        <w:t>F09b</w:t>
      </w:r>
      <w:r w:rsidR="000D113B">
        <w:rPr>
          <w:lang w:eastAsia="de-DE" w:bidi="de-DE"/>
        </w:rPr>
        <w:t xml:space="preserve">: </w:t>
      </w:r>
      <w:r w:rsidR="000D113B" w:rsidRPr="00091333">
        <w:rPr>
          <w:lang w:eastAsia="de-DE" w:bidi="de-DE"/>
        </w:rPr>
        <w:t>Freund*innen</w:t>
      </w:r>
    </w:p>
    <w:p w14:paraId="44B26359" w14:textId="18D72A70" w:rsidR="000D113B" w:rsidRPr="00091333" w:rsidRDefault="002466E1" w:rsidP="000D113B">
      <w:pPr>
        <w:pStyle w:val="NoSpacing"/>
        <w:rPr>
          <w:lang w:eastAsia="de-DE" w:bidi="de-DE"/>
        </w:rPr>
      </w:pPr>
      <w:r>
        <w:rPr>
          <w:lang w:eastAsia="de-DE" w:bidi="de-DE"/>
        </w:rPr>
        <w:t>F09c</w:t>
      </w:r>
      <w:r w:rsidR="000D113B">
        <w:rPr>
          <w:lang w:eastAsia="de-DE" w:bidi="de-DE"/>
        </w:rPr>
        <w:t xml:space="preserve">: </w:t>
      </w:r>
      <w:r w:rsidR="000D113B" w:rsidRPr="00091333">
        <w:rPr>
          <w:lang w:eastAsia="de-DE" w:bidi="de-DE"/>
        </w:rPr>
        <w:t>Familienmitglieder</w:t>
      </w:r>
    </w:p>
    <w:p w14:paraId="0A9A2E71" w14:textId="46BC8411" w:rsidR="000D113B" w:rsidRPr="00091333" w:rsidRDefault="002466E1" w:rsidP="000D113B">
      <w:pPr>
        <w:pStyle w:val="NoSpacing"/>
        <w:rPr>
          <w:lang w:eastAsia="de-DE" w:bidi="de-DE"/>
        </w:rPr>
      </w:pPr>
      <w:r>
        <w:rPr>
          <w:lang w:eastAsia="de-DE" w:bidi="de-DE"/>
        </w:rPr>
        <w:t>F09d</w:t>
      </w:r>
      <w:r w:rsidR="000D113B">
        <w:rPr>
          <w:lang w:eastAsia="de-DE" w:bidi="de-DE"/>
        </w:rPr>
        <w:t xml:space="preserve">: </w:t>
      </w:r>
      <w:r w:rsidR="000D113B" w:rsidRPr="00091333">
        <w:rPr>
          <w:lang w:eastAsia="de-DE" w:bidi="de-DE"/>
        </w:rPr>
        <w:t>Kolleg*innen</w:t>
      </w:r>
    </w:p>
    <w:p w14:paraId="06568AFD" w14:textId="514C3D27" w:rsidR="000D113B" w:rsidRDefault="002466E1" w:rsidP="00B610F8">
      <w:pPr>
        <w:pStyle w:val="NoSpacing"/>
        <w:rPr>
          <w:lang w:eastAsia="de-DE" w:bidi="de-DE"/>
        </w:rPr>
      </w:pPr>
      <w:r>
        <w:rPr>
          <w:lang w:eastAsia="de-DE" w:bidi="de-DE"/>
        </w:rPr>
        <w:t>F09e</w:t>
      </w:r>
      <w:r w:rsidR="000D113B">
        <w:rPr>
          <w:lang w:eastAsia="de-DE" w:bidi="de-DE"/>
        </w:rPr>
        <w:t xml:space="preserve">: </w:t>
      </w:r>
      <w:r w:rsidR="000D113B" w:rsidRPr="00091333">
        <w:rPr>
          <w:lang w:eastAsia="de-DE" w:bidi="de-DE"/>
        </w:rPr>
        <w:t>Andere</w:t>
      </w:r>
    </w:p>
    <w:p w14:paraId="7D8B37BD" w14:textId="77777777" w:rsidR="000D113B" w:rsidRPr="00911145" w:rsidRDefault="000D113B" w:rsidP="000D113B">
      <w:pPr>
        <w:pStyle w:val="NoSpacing"/>
        <w:rPr>
          <w:lang w:eastAsia="de-DE" w:bidi="de-DE"/>
        </w:rPr>
      </w:pPr>
      <w:r>
        <w:rPr>
          <w:lang w:eastAsia="de-DE" w:bidi="de-DE"/>
        </w:rPr>
        <w:lastRenderedPageBreak/>
        <w:t>Auswahlmöglichkeiten //exklusiv</w:t>
      </w:r>
    </w:p>
    <w:p w14:paraId="78611EE3" w14:textId="51B33932" w:rsidR="000D113B" w:rsidRPr="000D113B" w:rsidRDefault="000D113B" w:rsidP="000D113B">
      <w:pPr>
        <w:pStyle w:val="NoSpacing"/>
        <w:rPr>
          <w:lang w:eastAsia="de-DE" w:bidi="de-DE"/>
        </w:rPr>
      </w:pPr>
      <w:r w:rsidRPr="000D113B">
        <w:rPr>
          <w:lang w:eastAsia="de-DE" w:bidi="de-DE"/>
        </w:rPr>
        <w:t>1</w:t>
      </w:r>
      <w:r>
        <w:rPr>
          <w:lang w:eastAsia="de-DE" w:bidi="de-DE"/>
        </w:rPr>
        <w:t xml:space="preserve">: </w:t>
      </w:r>
      <w:r w:rsidRPr="000D113B">
        <w:rPr>
          <w:lang w:eastAsia="de-DE" w:bidi="de-DE"/>
        </w:rPr>
        <w:t xml:space="preserve">Immer </w:t>
      </w:r>
    </w:p>
    <w:p w14:paraId="40EAED37" w14:textId="02F4A98A" w:rsidR="000D113B" w:rsidRPr="000D113B" w:rsidRDefault="000D113B" w:rsidP="000D113B">
      <w:pPr>
        <w:pStyle w:val="NoSpacing"/>
        <w:rPr>
          <w:lang w:eastAsia="de-DE" w:bidi="de-DE"/>
        </w:rPr>
      </w:pPr>
      <w:r w:rsidRPr="000D113B">
        <w:rPr>
          <w:lang w:eastAsia="de-DE" w:bidi="de-DE"/>
        </w:rPr>
        <w:t>2</w:t>
      </w:r>
      <w:r>
        <w:rPr>
          <w:lang w:eastAsia="de-DE" w:bidi="de-DE"/>
        </w:rPr>
        <w:t xml:space="preserve">: </w:t>
      </w:r>
      <w:r w:rsidRPr="000D113B">
        <w:rPr>
          <w:lang w:eastAsia="de-DE" w:bidi="de-DE"/>
        </w:rPr>
        <w:t xml:space="preserve">Oft </w:t>
      </w:r>
    </w:p>
    <w:p w14:paraId="0F9B2F79" w14:textId="6BF5DEA8" w:rsidR="000D113B" w:rsidRPr="000D113B" w:rsidRDefault="000D113B" w:rsidP="000D113B">
      <w:pPr>
        <w:pStyle w:val="NoSpacing"/>
        <w:rPr>
          <w:lang w:eastAsia="de-DE" w:bidi="de-DE"/>
        </w:rPr>
      </w:pPr>
      <w:r w:rsidRPr="000D113B">
        <w:rPr>
          <w:lang w:eastAsia="de-DE" w:bidi="de-DE"/>
        </w:rPr>
        <w:t>3</w:t>
      </w:r>
      <w:r>
        <w:rPr>
          <w:lang w:eastAsia="de-DE" w:bidi="de-DE"/>
        </w:rPr>
        <w:t xml:space="preserve">: </w:t>
      </w:r>
      <w:r w:rsidRPr="000D113B">
        <w:rPr>
          <w:lang w:eastAsia="de-DE" w:bidi="de-DE"/>
        </w:rPr>
        <w:t xml:space="preserve">Gelegentlich </w:t>
      </w:r>
    </w:p>
    <w:p w14:paraId="4F78FC4A" w14:textId="5B9D19DA" w:rsidR="000D113B" w:rsidRPr="000D113B" w:rsidRDefault="000D113B" w:rsidP="000D113B">
      <w:pPr>
        <w:pStyle w:val="NoSpacing"/>
        <w:rPr>
          <w:lang w:eastAsia="de-DE" w:bidi="de-DE"/>
        </w:rPr>
      </w:pPr>
      <w:r w:rsidRPr="000D113B">
        <w:rPr>
          <w:lang w:eastAsia="de-DE" w:bidi="de-DE"/>
        </w:rPr>
        <w:t>4</w:t>
      </w:r>
      <w:r>
        <w:rPr>
          <w:lang w:eastAsia="de-DE" w:bidi="de-DE"/>
        </w:rPr>
        <w:t xml:space="preserve">: </w:t>
      </w:r>
      <w:r w:rsidRPr="000D113B">
        <w:rPr>
          <w:lang w:eastAsia="de-DE" w:bidi="de-DE"/>
        </w:rPr>
        <w:t xml:space="preserve">Selten </w:t>
      </w:r>
    </w:p>
    <w:p w14:paraId="702DE057" w14:textId="583787A7" w:rsidR="000D113B" w:rsidRDefault="000D113B" w:rsidP="003842AC">
      <w:pPr>
        <w:pStyle w:val="NoSpacing"/>
        <w:rPr>
          <w:lang w:eastAsia="de-DE" w:bidi="de-DE"/>
        </w:rPr>
      </w:pPr>
      <w:r w:rsidRPr="000D113B">
        <w:rPr>
          <w:lang w:eastAsia="de-DE" w:bidi="de-DE"/>
        </w:rPr>
        <w:t>5</w:t>
      </w:r>
      <w:r>
        <w:rPr>
          <w:lang w:eastAsia="de-DE" w:bidi="de-DE"/>
        </w:rPr>
        <w:t xml:space="preserve">: </w:t>
      </w:r>
      <w:r w:rsidRPr="000D113B">
        <w:rPr>
          <w:lang w:eastAsia="de-DE" w:bidi="de-DE"/>
        </w:rPr>
        <w:t>Nie</w:t>
      </w:r>
    </w:p>
    <w:p w14:paraId="0F680B2D" w14:textId="77777777" w:rsidR="00B610F8" w:rsidRDefault="00B610F8" w:rsidP="003842AC">
      <w:pPr>
        <w:pStyle w:val="NoSpacing"/>
        <w:rPr>
          <w:lang w:eastAsia="de-DE" w:bidi="de-DE"/>
        </w:rPr>
      </w:pPr>
    </w:p>
    <w:p w14:paraId="4446AD31" w14:textId="4DBACFC3" w:rsidR="000D113B" w:rsidRPr="000D113B" w:rsidRDefault="000D113B" w:rsidP="000D113B">
      <w:pPr>
        <w:pStyle w:val="NoSpacing"/>
        <w:rPr>
          <w:b/>
          <w:bCs/>
          <w:lang w:eastAsia="de-DE" w:bidi="de-DE"/>
        </w:rPr>
      </w:pPr>
      <w:r w:rsidRPr="000D113B">
        <w:rPr>
          <w:b/>
          <w:bCs/>
          <w:lang w:eastAsia="de-DE" w:bidi="de-DE"/>
        </w:rPr>
        <w:t>F</w:t>
      </w:r>
      <w:r w:rsidR="003842AC">
        <w:rPr>
          <w:b/>
          <w:bCs/>
          <w:lang w:eastAsia="de-DE" w:bidi="de-DE"/>
        </w:rPr>
        <w:t>10</w:t>
      </w:r>
      <w:r w:rsidRPr="000D113B">
        <w:rPr>
          <w:b/>
          <w:bCs/>
          <w:lang w:eastAsia="de-DE" w:bidi="de-DE"/>
        </w:rPr>
        <w:t>. Sind Sie selbst in einer migrantischen Selbstorganisation aktiv?</w:t>
      </w:r>
    </w:p>
    <w:p w14:paraId="578FBE77" w14:textId="6F470E0E" w:rsidR="000D113B" w:rsidRDefault="000D113B" w:rsidP="000D113B">
      <w:pPr>
        <w:pStyle w:val="NoSpacing"/>
        <w:rPr>
          <w:lang w:eastAsia="de-DE" w:bidi="de-DE"/>
        </w:rPr>
      </w:pPr>
      <w:r w:rsidRPr="000D113B">
        <w:rPr>
          <w:lang w:eastAsia="de-DE" w:bidi="de-DE"/>
        </w:rPr>
        <w:t>Hinweis: Aktiv bedeutet: Sie nehmen an Treffen teil oder setzen Ihre eigene Zeit für die Ziele der Organisation ein</w:t>
      </w:r>
      <w:r>
        <w:rPr>
          <w:lang w:eastAsia="de-DE" w:bidi="de-DE"/>
        </w:rPr>
        <w:t xml:space="preserve">. </w:t>
      </w:r>
    </w:p>
    <w:p w14:paraId="709E3BE7" w14:textId="77777777" w:rsidR="000D113B" w:rsidRDefault="000D113B" w:rsidP="000D113B">
      <w:pPr>
        <w:pStyle w:val="NoSpacing"/>
        <w:rPr>
          <w:lang w:eastAsia="de-DE" w:bidi="de-DE"/>
        </w:rPr>
      </w:pPr>
    </w:p>
    <w:p w14:paraId="205ED272" w14:textId="77777777" w:rsidR="000D113B" w:rsidRPr="00911145" w:rsidRDefault="000D113B" w:rsidP="000D113B">
      <w:pPr>
        <w:pStyle w:val="NoSpacing"/>
        <w:rPr>
          <w:lang w:eastAsia="de-DE" w:bidi="de-DE"/>
        </w:rPr>
      </w:pPr>
      <w:r>
        <w:rPr>
          <w:lang w:eastAsia="de-DE" w:bidi="de-DE"/>
        </w:rPr>
        <w:t>Auswahlmöglichkeiten //exklusiv</w:t>
      </w:r>
    </w:p>
    <w:p w14:paraId="5D3B2B16" w14:textId="6E72DB00" w:rsidR="000D113B" w:rsidRPr="000D113B" w:rsidRDefault="000D113B" w:rsidP="000D113B">
      <w:pPr>
        <w:pStyle w:val="NoSpacing"/>
        <w:rPr>
          <w:lang w:eastAsia="de-DE" w:bidi="de-DE"/>
        </w:rPr>
      </w:pPr>
      <w:r w:rsidRPr="000D113B">
        <w:rPr>
          <w:lang w:eastAsia="de-DE" w:bidi="de-DE"/>
        </w:rPr>
        <w:t>1</w:t>
      </w:r>
      <w:r>
        <w:rPr>
          <w:lang w:eastAsia="de-DE" w:bidi="de-DE"/>
        </w:rPr>
        <w:t xml:space="preserve">: </w:t>
      </w:r>
      <w:r w:rsidRPr="000D113B">
        <w:rPr>
          <w:lang w:eastAsia="de-DE" w:bidi="de-DE"/>
        </w:rPr>
        <w:t>Ja, bereits vor der Corona-Pandemie</w:t>
      </w:r>
    </w:p>
    <w:p w14:paraId="41F0CE0C" w14:textId="5139F621" w:rsidR="000D113B" w:rsidRPr="000D113B" w:rsidRDefault="000D113B" w:rsidP="000D113B">
      <w:pPr>
        <w:pStyle w:val="NoSpacing"/>
        <w:rPr>
          <w:lang w:eastAsia="de-DE" w:bidi="de-DE"/>
        </w:rPr>
      </w:pPr>
      <w:r w:rsidRPr="000D113B">
        <w:rPr>
          <w:lang w:eastAsia="de-DE" w:bidi="de-DE"/>
        </w:rPr>
        <w:t>2</w:t>
      </w:r>
      <w:r>
        <w:rPr>
          <w:lang w:eastAsia="de-DE" w:bidi="de-DE"/>
        </w:rPr>
        <w:t xml:space="preserve">: </w:t>
      </w:r>
      <w:r w:rsidRPr="000D113B">
        <w:rPr>
          <w:lang w:eastAsia="de-DE" w:bidi="de-DE"/>
        </w:rPr>
        <w:t>Ja, seit der Corona-Pandemie</w:t>
      </w:r>
    </w:p>
    <w:p w14:paraId="2491F65D" w14:textId="258168F5" w:rsidR="000D113B" w:rsidRDefault="000D113B" w:rsidP="00B610F8">
      <w:pPr>
        <w:pStyle w:val="NoSpacing"/>
        <w:rPr>
          <w:lang w:eastAsia="de-DE" w:bidi="de-DE"/>
        </w:rPr>
      </w:pPr>
      <w:r w:rsidRPr="000D113B">
        <w:rPr>
          <w:lang w:eastAsia="de-DE" w:bidi="de-DE"/>
        </w:rPr>
        <w:t>3</w:t>
      </w:r>
      <w:r>
        <w:rPr>
          <w:lang w:eastAsia="de-DE" w:bidi="de-DE"/>
        </w:rPr>
        <w:t xml:space="preserve">: </w:t>
      </w:r>
      <w:r w:rsidRPr="000D113B">
        <w:rPr>
          <w:lang w:eastAsia="de-DE" w:bidi="de-DE"/>
        </w:rPr>
        <w:t>Nein, bin nicht aktiv</w:t>
      </w:r>
    </w:p>
    <w:p w14:paraId="626D9429" w14:textId="03C5864F" w:rsidR="000D113B" w:rsidRPr="003842AC" w:rsidRDefault="000D113B" w:rsidP="003842AC">
      <w:pPr>
        <w:pStyle w:val="Heading1"/>
        <w:numPr>
          <w:ilvl w:val="0"/>
          <w:numId w:val="0"/>
        </w:numPr>
        <w:ind w:left="432" w:hanging="432"/>
      </w:pPr>
      <w:bookmarkStart w:id="13" w:name="_Hlk157203900"/>
      <w:bookmarkStart w:id="14" w:name="_Toc157455157"/>
      <w:r>
        <w:rPr>
          <w:lang w:eastAsia="de-DE" w:bidi="de-DE"/>
        </w:rPr>
        <w:t xml:space="preserve">G. </w:t>
      </w:r>
      <w:r w:rsidRPr="007A7316">
        <w:t>Abschließende Fragen</w:t>
      </w:r>
      <w:bookmarkEnd w:id="13"/>
      <w:bookmarkEnd w:id="14"/>
    </w:p>
    <w:p w14:paraId="2E01ED74" w14:textId="65D05123" w:rsidR="003842AC" w:rsidRDefault="003842AC" w:rsidP="003842AC">
      <w:pPr>
        <w:pStyle w:val="NoSpacing"/>
        <w:rPr>
          <w:b/>
          <w:bCs/>
          <w:lang w:eastAsia="de-DE" w:bidi="de-DE"/>
        </w:rPr>
      </w:pPr>
      <w:r>
        <w:rPr>
          <w:b/>
          <w:bCs/>
          <w:lang w:eastAsia="de-DE" w:bidi="de-DE"/>
        </w:rPr>
        <w:t>G01.</w:t>
      </w:r>
      <w:r w:rsidRPr="003842AC">
        <w:t xml:space="preserve"> </w:t>
      </w:r>
      <w:r w:rsidRPr="003842AC">
        <w:rPr>
          <w:b/>
          <w:bCs/>
          <w:lang w:eastAsia="de-DE" w:bidi="de-DE"/>
        </w:rPr>
        <w:t>Wie sind Sie auf die Umfrage aufmerksam geworden? (Mehrfachnennung möglich)</w:t>
      </w:r>
    </w:p>
    <w:p w14:paraId="37BDDB52" w14:textId="0289188B" w:rsidR="003842AC" w:rsidRDefault="003842AC" w:rsidP="003842AC">
      <w:pPr>
        <w:pStyle w:val="NoSpacing"/>
        <w:rPr>
          <w:b/>
          <w:bCs/>
          <w:lang w:eastAsia="de-DE" w:bidi="de-DE"/>
        </w:rPr>
      </w:pPr>
    </w:p>
    <w:p w14:paraId="68D93B1D" w14:textId="6CFB780B" w:rsidR="003842AC" w:rsidRPr="003842AC" w:rsidRDefault="003842AC" w:rsidP="003842AC">
      <w:pPr>
        <w:pStyle w:val="NoSpacing"/>
        <w:rPr>
          <w:lang w:eastAsia="de-DE" w:bidi="de-DE"/>
        </w:rPr>
      </w:pPr>
      <w:r>
        <w:rPr>
          <w:lang w:eastAsia="de-DE" w:bidi="de-DE"/>
        </w:rPr>
        <w:t xml:space="preserve">G01a: </w:t>
      </w:r>
      <w:r w:rsidRPr="003842AC">
        <w:rPr>
          <w:lang w:eastAsia="de-DE" w:bidi="de-DE"/>
        </w:rPr>
        <w:t>Freund*innen / Bekannte</w:t>
      </w:r>
    </w:p>
    <w:p w14:paraId="70BDC1AA" w14:textId="04BEB77F" w:rsidR="003842AC" w:rsidRPr="003842AC" w:rsidRDefault="003842AC" w:rsidP="003842AC">
      <w:pPr>
        <w:pStyle w:val="NoSpacing"/>
        <w:rPr>
          <w:lang w:val="en-US" w:eastAsia="de-DE" w:bidi="de-DE"/>
        </w:rPr>
      </w:pPr>
      <w:r w:rsidRPr="003842AC">
        <w:rPr>
          <w:lang w:val="en-US" w:eastAsia="de-DE" w:bidi="de-DE"/>
        </w:rPr>
        <w:t>G01b: Familie</w:t>
      </w:r>
    </w:p>
    <w:p w14:paraId="3ABB99CF" w14:textId="3D8754DB" w:rsidR="003842AC" w:rsidRPr="003842AC" w:rsidRDefault="003842AC" w:rsidP="003842AC">
      <w:pPr>
        <w:pStyle w:val="NoSpacing"/>
        <w:rPr>
          <w:lang w:val="en-US" w:eastAsia="de-DE" w:bidi="de-DE"/>
        </w:rPr>
      </w:pPr>
      <w:r w:rsidRPr="003842AC">
        <w:rPr>
          <w:lang w:val="en-US" w:eastAsia="de-DE" w:bidi="de-DE"/>
        </w:rPr>
        <w:t>G01</w:t>
      </w:r>
      <w:r>
        <w:rPr>
          <w:lang w:val="en-US" w:eastAsia="de-DE" w:bidi="de-DE"/>
        </w:rPr>
        <w:t>c</w:t>
      </w:r>
      <w:r w:rsidRPr="003842AC">
        <w:rPr>
          <w:lang w:val="en-US" w:eastAsia="de-DE" w:bidi="de-DE"/>
        </w:rPr>
        <w:t>: Social Media (Account einer Organisation)</w:t>
      </w:r>
    </w:p>
    <w:p w14:paraId="4A086833" w14:textId="0BCF33D2" w:rsidR="003842AC" w:rsidRPr="003842AC" w:rsidRDefault="003842AC" w:rsidP="003842AC">
      <w:pPr>
        <w:pStyle w:val="NoSpacing"/>
        <w:rPr>
          <w:lang w:val="en-US" w:eastAsia="de-DE" w:bidi="de-DE"/>
        </w:rPr>
      </w:pPr>
      <w:r w:rsidRPr="003842AC">
        <w:rPr>
          <w:lang w:val="en-US" w:eastAsia="de-DE" w:bidi="de-DE"/>
        </w:rPr>
        <w:t>G01</w:t>
      </w:r>
      <w:r>
        <w:rPr>
          <w:lang w:val="en-US" w:eastAsia="de-DE" w:bidi="de-DE"/>
        </w:rPr>
        <w:t>d</w:t>
      </w:r>
      <w:r w:rsidRPr="003842AC">
        <w:rPr>
          <w:lang w:val="en-US" w:eastAsia="de-DE" w:bidi="de-DE"/>
        </w:rPr>
        <w:t>: Social Media (Influencer*in)</w:t>
      </w:r>
    </w:p>
    <w:p w14:paraId="3F9249BD" w14:textId="2703C619" w:rsidR="003842AC" w:rsidRPr="003842AC" w:rsidRDefault="003842AC" w:rsidP="003842AC">
      <w:pPr>
        <w:pStyle w:val="NoSpacing"/>
        <w:rPr>
          <w:lang w:eastAsia="de-DE" w:bidi="de-DE"/>
        </w:rPr>
      </w:pPr>
      <w:r>
        <w:rPr>
          <w:lang w:eastAsia="de-DE" w:bidi="de-DE"/>
        </w:rPr>
        <w:t xml:space="preserve">G01e: </w:t>
      </w:r>
      <w:r w:rsidRPr="003842AC">
        <w:rPr>
          <w:lang w:eastAsia="de-DE" w:bidi="de-DE"/>
        </w:rPr>
        <w:t>Webseite im Internet</w:t>
      </w:r>
    </w:p>
    <w:p w14:paraId="6A23B000" w14:textId="56D37982" w:rsidR="003842AC" w:rsidRPr="003842AC" w:rsidRDefault="003842AC" w:rsidP="003842AC">
      <w:pPr>
        <w:pStyle w:val="NoSpacing"/>
        <w:rPr>
          <w:lang w:eastAsia="de-DE" w:bidi="de-DE"/>
        </w:rPr>
      </w:pPr>
      <w:r>
        <w:rPr>
          <w:lang w:eastAsia="de-DE" w:bidi="de-DE"/>
        </w:rPr>
        <w:t xml:space="preserve">G01f: </w:t>
      </w:r>
      <w:r w:rsidRPr="003842AC">
        <w:rPr>
          <w:lang w:eastAsia="de-DE" w:bidi="de-DE"/>
        </w:rPr>
        <w:t>Newsletter einer Organisation</w:t>
      </w:r>
    </w:p>
    <w:p w14:paraId="7623CFC1" w14:textId="09E9548F" w:rsidR="003842AC" w:rsidRPr="003842AC" w:rsidRDefault="003842AC" w:rsidP="003842AC">
      <w:pPr>
        <w:pStyle w:val="NoSpacing"/>
        <w:rPr>
          <w:lang w:eastAsia="de-DE" w:bidi="de-DE"/>
        </w:rPr>
      </w:pPr>
      <w:r>
        <w:rPr>
          <w:lang w:eastAsia="de-DE" w:bidi="de-DE"/>
        </w:rPr>
        <w:t xml:space="preserve">G01g: </w:t>
      </w:r>
      <w:r w:rsidRPr="003842AC">
        <w:rPr>
          <w:lang w:eastAsia="de-DE" w:bidi="de-DE"/>
        </w:rPr>
        <w:t>Poster, Aushang</w:t>
      </w:r>
    </w:p>
    <w:p w14:paraId="56E6248F" w14:textId="575DADBE" w:rsidR="003842AC" w:rsidRPr="003842AC" w:rsidRDefault="003842AC" w:rsidP="003842AC">
      <w:pPr>
        <w:pStyle w:val="NoSpacing"/>
        <w:rPr>
          <w:lang w:eastAsia="de-DE" w:bidi="de-DE"/>
        </w:rPr>
      </w:pPr>
      <w:r>
        <w:rPr>
          <w:lang w:eastAsia="de-DE" w:bidi="de-DE"/>
        </w:rPr>
        <w:t xml:space="preserve">G01h: </w:t>
      </w:r>
      <w:r w:rsidRPr="003842AC">
        <w:rPr>
          <w:lang w:eastAsia="de-DE" w:bidi="de-DE"/>
        </w:rPr>
        <w:t>Aus wissenschaftlichem Interesse, nicht Teil der Gruppe</w:t>
      </w:r>
    </w:p>
    <w:p w14:paraId="0CA9466E" w14:textId="3FDF29EA" w:rsidR="003842AC" w:rsidRDefault="003842AC" w:rsidP="003842AC">
      <w:pPr>
        <w:pStyle w:val="NoSpacing"/>
        <w:rPr>
          <w:lang w:eastAsia="de-DE" w:bidi="de-DE"/>
        </w:rPr>
      </w:pPr>
      <w:r>
        <w:rPr>
          <w:lang w:eastAsia="de-DE" w:bidi="de-DE"/>
        </w:rPr>
        <w:t xml:space="preserve">G01i: </w:t>
      </w:r>
      <w:r w:rsidRPr="003842AC">
        <w:rPr>
          <w:lang w:eastAsia="de-DE" w:bidi="de-DE"/>
        </w:rPr>
        <w:t>Anderes, und zwar:</w:t>
      </w:r>
    </w:p>
    <w:p w14:paraId="420A7844" w14:textId="77777777" w:rsidR="003842AC" w:rsidRDefault="003842AC" w:rsidP="003842AC">
      <w:pPr>
        <w:pStyle w:val="NoSpacing"/>
        <w:rPr>
          <w:lang w:eastAsia="de-DE" w:bidi="de-DE"/>
        </w:rPr>
      </w:pPr>
    </w:p>
    <w:p w14:paraId="7B3C08FE" w14:textId="3975626E" w:rsidR="00972018" w:rsidRPr="00B610F8" w:rsidRDefault="00972018" w:rsidP="00B610F8">
      <w:pPr>
        <w:pStyle w:val="NoSpacing"/>
        <w:rPr>
          <w:b/>
          <w:bCs/>
          <w:lang w:eastAsia="de-DE" w:bidi="de-DE"/>
        </w:rPr>
      </w:pPr>
      <w:r w:rsidRPr="00972018">
        <w:rPr>
          <w:b/>
          <w:bCs/>
          <w:lang w:eastAsia="de-DE" w:bidi="de-DE"/>
        </w:rPr>
        <w:t>G01i_o Anderes, und zwar:</w:t>
      </w:r>
    </w:p>
    <w:p w14:paraId="3C1C04DA" w14:textId="7519D638" w:rsidR="00972018" w:rsidRDefault="00972018" w:rsidP="00972018">
      <w:pPr>
        <w:pStyle w:val="NoSpacing"/>
        <w:rPr>
          <w:rFonts w:cstheme="minorHAnsi"/>
        </w:rPr>
      </w:pPr>
      <w:r>
        <w:rPr>
          <w:rFonts w:cstheme="minorHAnsi"/>
        </w:rPr>
        <w:t xml:space="preserve">// offene Angabe </w:t>
      </w:r>
    </w:p>
    <w:p w14:paraId="78491DE6" w14:textId="77777777" w:rsidR="00972018" w:rsidRPr="003842AC" w:rsidRDefault="00972018" w:rsidP="003842AC">
      <w:pPr>
        <w:pStyle w:val="NoSpacing"/>
        <w:rPr>
          <w:lang w:eastAsia="de-DE" w:bidi="de-DE"/>
        </w:rPr>
      </w:pPr>
    </w:p>
    <w:p w14:paraId="74A44085" w14:textId="473EACA2" w:rsidR="003842AC" w:rsidRPr="00B610F8" w:rsidRDefault="003842AC" w:rsidP="00B610F8">
      <w:pPr>
        <w:pStyle w:val="NoSpacing"/>
        <w:rPr>
          <w:rFonts w:cstheme="minorHAnsi"/>
          <w:b/>
          <w:bCs/>
        </w:rPr>
      </w:pPr>
      <w:r w:rsidRPr="000D113B">
        <w:rPr>
          <w:b/>
          <w:bCs/>
          <w:lang w:eastAsia="de-DE" w:bidi="de-DE"/>
        </w:rPr>
        <w:t>G</w:t>
      </w:r>
      <w:r w:rsidR="001E545C">
        <w:rPr>
          <w:b/>
          <w:bCs/>
          <w:lang w:eastAsia="de-DE" w:bidi="de-DE"/>
        </w:rPr>
        <w:t>02_o</w:t>
      </w:r>
      <w:r w:rsidRPr="000D113B">
        <w:rPr>
          <w:b/>
          <w:bCs/>
          <w:lang w:eastAsia="de-DE" w:bidi="de-DE"/>
        </w:rPr>
        <w:t xml:space="preserve">. </w:t>
      </w:r>
      <w:r w:rsidRPr="000D113B">
        <w:rPr>
          <w:rFonts w:cstheme="minorHAnsi"/>
          <w:b/>
          <w:bCs/>
        </w:rPr>
        <w:t>Haben Sie noch Anmerkungen zu dem Survey? Was hat Ihnen gut gefallen, welche Themen und Aspekte fehlten, was sollte zukünftig anders gemacht werden?</w:t>
      </w:r>
    </w:p>
    <w:p w14:paraId="5C4C2E38" w14:textId="77777777" w:rsidR="003842AC" w:rsidRDefault="003842AC" w:rsidP="003842AC">
      <w:pPr>
        <w:pStyle w:val="NoSpacing"/>
        <w:rPr>
          <w:rFonts w:cstheme="minorHAnsi"/>
        </w:rPr>
      </w:pPr>
      <w:r>
        <w:rPr>
          <w:rFonts w:cstheme="minorHAnsi"/>
        </w:rPr>
        <w:t xml:space="preserve">// offene Angabe </w:t>
      </w:r>
    </w:p>
    <w:p w14:paraId="72AA5498" w14:textId="77777777" w:rsidR="001E545C" w:rsidRDefault="001E545C" w:rsidP="000D113B">
      <w:pPr>
        <w:pStyle w:val="NoSpacing"/>
        <w:rPr>
          <w:rFonts w:cstheme="minorHAnsi"/>
        </w:rPr>
      </w:pPr>
    </w:p>
    <w:p w14:paraId="65026175" w14:textId="70A44DE7" w:rsidR="000D113B" w:rsidRDefault="000D113B" w:rsidP="00B610F8">
      <w:pPr>
        <w:pStyle w:val="NoSpacing"/>
        <w:rPr>
          <w:rFonts w:cstheme="minorHAnsi"/>
        </w:rPr>
      </w:pPr>
      <w:r w:rsidRPr="002F3C52">
        <w:rPr>
          <w:rFonts w:cstheme="minorHAnsi"/>
        </w:rPr>
        <w:t>Wir möchten Ihnen erstmal herzlich danken, dass Sie sich Zeit für unsere Umfrage genommen haben!</w:t>
      </w:r>
      <w:r w:rsidR="008B3B67">
        <w:rPr>
          <w:rFonts w:cstheme="minorHAnsi"/>
        </w:rPr>
        <w:t xml:space="preserve"> </w:t>
      </w:r>
      <w:r w:rsidRPr="002F3C52">
        <w:rPr>
          <w:rFonts w:cstheme="minorHAnsi"/>
        </w:rPr>
        <w:t>Wir würden gerne einige Themenbereiche dieser Befragung näher vertiefen und möchten im Anschluss an diese Befragung eine weitere Studie durchführen. Dabei möchten wir etwa Mitte November eine 14-tägige Tagebuchstudie durchführen, bei der die Teilnehmer*innen uns täglich etwa eine</w:t>
      </w:r>
      <w:r w:rsidRPr="000D113B">
        <w:rPr>
          <w:rFonts w:cstheme="minorHAnsi"/>
        </w:rPr>
        <w:t xml:space="preserve"> </w:t>
      </w:r>
      <w:r w:rsidRPr="002F3C52">
        <w:rPr>
          <w:rFonts w:cstheme="minorHAnsi"/>
        </w:rPr>
        <w:t>halbe bis eine ganze Seite Text online schreiben.</w:t>
      </w:r>
      <w:r w:rsidR="008B3B67">
        <w:rPr>
          <w:rFonts w:cstheme="minorHAnsi"/>
        </w:rPr>
        <w:t xml:space="preserve"> </w:t>
      </w:r>
      <w:r w:rsidRPr="002F3C52">
        <w:rPr>
          <w:rFonts w:cstheme="minorHAnsi"/>
        </w:rPr>
        <w:t>Hierfür gibt es am Ende eine Aufwandsentschädigung von 100 Euro.</w:t>
      </w:r>
    </w:p>
    <w:p w14:paraId="67D17D23" w14:textId="77777777" w:rsidR="000D113B" w:rsidRDefault="000D113B" w:rsidP="000D113B">
      <w:pPr>
        <w:pStyle w:val="NoSpacing"/>
        <w:rPr>
          <w:rFonts w:cstheme="minorHAnsi"/>
        </w:rPr>
      </w:pPr>
    </w:p>
    <w:p w14:paraId="291E395D" w14:textId="3C62BBEF" w:rsidR="000D113B" w:rsidRPr="000D113B" w:rsidRDefault="000D113B" w:rsidP="000D113B">
      <w:pPr>
        <w:pStyle w:val="NoSpacing"/>
        <w:rPr>
          <w:b/>
          <w:bCs/>
          <w:lang w:eastAsia="de-DE" w:bidi="de-DE"/>
        </w:rPr>
      </w:pPr>
      <w:r w:rsidRPr="000D113B">
        <w:rPr>
          <w:b/>
          <w:bCs/>
          <w:lang w:eastAsia="de-DE" w:bidi="de-DE"/>
        </w:rPr>
        <w:t>G</w:t>
      </w:r>
      <w:r w:rsidR="001E545C">
        <w:rPr>
          <w:b/>
          <w:bCs/>
          <w:lang w:eastAsia="de-DE" w:bidi="de-DE"/>
        </w:rPr>
        <w:t>03</w:t>
      </w:r>
      <w:r w:rsidRPr="000D113B">
        <w:rPr>
          <w:b/>
          <w:bCs/>
          <w:lang w:eastAsia="de-DE" w:bidi="de-DE"/>
        </w:rPr>
        <w:t>. Haben Sie Interesse an der Tagebuchstudie teilzunehmen und Sie damit einverstanden, dass wir Sie hierfür per E-Mail kontaktieren, falls Sie ausgewählt werden?</w:t>
      </w:r>
    </w:p>
    <w:p w14:paraId="59DF8B33" w14:textId="5B279D84" w:rsidR="000D113B" w:rsidRDefault="000D113B" w:rsidP="000D113B">
      <w:pPr>
        <w:pStyle w:val="NoSpacing"/>
        <w:rPr>
          <w:lang w:eastAsia="de-DE" w:bidi="de-DE"/>
        </w:rPr>
      </w:pPr>
      <w:r w:rsidRPr="000D113B">
        <w:rPr>
          <w:lang w:eastAsia="de-DE" w:bidi="de-DE"/>
        </w:rPr>
        <w:t>H</w:t>
      </w:r>
      <w:r>
        <w:rPr>
          <w:lang w:eastAsia="de-DE" w:bidi="de-DE"/>
        </w:rPr>
        <w:t>inweis</w:t>
      </w:r>
      <w:r w:rsidRPr="000D113B">
        <w:rPr>
          <w:lang w:eastAsia="de-DE" w:bidi="de-DE"/>
        </w:rPr>
        <w:t>: Nach Beendigung der Umfrage können Sie uns Ihre E-Mail-Adresse hinterlassen.</w:t>
      </w:r>
    </w:p>
    <w:p w14:paraId="4B1ED3EC" w14:textId="77777777" w:rsidR="000D113B" w:rsidRPr="000D113B" w:rsidRDefault="000D113B" w:rsidP="000D113B">
      <w:pPr>
        <w:pStyle w:val="NoSpacing"/>
        <w:rPr>
          <w:lang w:eastAsia="de-DE" w:bidi="de-DE"/>
        </w:rPr>
      </w:pPr>
    </w:p>
    <w:p w14:paraId="5112D94F" w14:textId="77777777" w:rsidR="000D113B" w:rsidRPr="00911145" w:rsidRDefault="000D113B" w:rsidP="000D113B">
      <w:pPr>
        <w:pStyle w:val="NoSpacing"/>
        <w:rPr>
          <w:lang w:eastAsia="de-DE" w:bidi="de-DE"/>
        </w:rPr>
      </w:pPr>
      <w:r>
        <w:rPr>
          <w:lang w:eastAsia="de-DE" w:bidi="de-DE"/>
        </w:rPr>
        <w:t>Auswahlmöglichkeiten //exklusiv</w:t>
      </w:r>
    </w:p>
    <w:p w14:paraId="2668E82F" w14:textId="6C9BDFC5" w:rsidR="000D113B" w:rsidRPr="000D113B" w:rsidRDefault="000D113B" w:rsidP="000D113B">
      <w:pPr>
        <w:pStyle w:val="NoSpacing"/>
        <w:rPr>
          <w:lang w:eastAsia="de-DE" w:bidi="de-DE"/>
        </w:rPr>
      </w:pPr>
      <w:r w:rsidRPr="000D113B">
        <w:rPr>
          <w:lang w:eastAsia="de-DE" w:bidi="de-DE"/>
        </w:rPr>
        <w:t>1</w:t>
      </w:r>
      <w:r>
        <w:rPr>
          <w:lang w:eastAsia="de-DE" w:bidi="de-DE"/>
        </w:rPr>
        <w:t xml:space="preserve">: </w:t>
      </w:r>
      <w:r w:rsidRPr="000D113B">
        <w:rPr>
          <w:lang w:eastAsia="de-DE" w:bidi="de-DE"/>
        </w:rPr>
        <w:t>Ja</w:t>
      </w:r>
    </w:p>
    <w:p w14:paraId="009FCCCC" w14:textId="6A4D7B05" w:rsidR="000D113B" w:rsidRPr="00D67911" w:rsidRDefault="000D113B" w:rsidP="00B610F8">
      <w:pPr>
        <w:pStyle w:val="NoSpacing"/>
        <w:rPr>
          <w:lang w:eastAsia="de-DE" w:bidi="de-DE"/>
        </w:rPr>
      </w:pPr>
      <w:r w:rsidRPr="000D113B">
        <w:rPr>
          <w:lang w:eastAsia="de-DE" w:bidi="de-DE"/>
        </w:rPr>
        <w:t>2</w:t>
      </w:r>
      <w:r>
        <w:rPr>
          <w:lang w:eastAsia="de-DE" w:bidi="de-DE"/>
        </w:rPr>
        <w:t xml:space="preserve">: </w:t>
      </w:r>
      <w:r w:rsidRPr="000D113B">
        <w:rPr>
          <w:lang w:eastAsia="de-DE" w:bidi="de-DE"/>
        </w:rPr>
        <w:t>Nein</w:t>
      </w:r>
    </w:p>
    <w:p w14:paraId="3584EB2B" w14:textId="77777777" w:rsidR="00B610F8" w:rsidRDefault="00B610F8" w:rsidP="000D113B">
      <w:pPr>
        <w:pStyle w:val="NoSpacing"/>
      </w:pPr>
    </w:p>
    <w:p w14:paraId="7CF9A022" w14:textId="674DFA37" w:rsidR="008251F6" w:rsidRDefault="000D113B" w:rsidP="000D113B">
      <w:pPr>
        <w:pStyle w:val="NoSpacing"/>
        <w:rPr>
          <w:lang w:eastAsia="de-DE" w:bidi="de-DE"/>
        </w:rPr>
      </w:pPr>
      <w:r>
        <w:t>Vielen Dank für Ihre Teilnahme, wir wünschen Ihnen noch einen schönen Tag/ Abend!</w:t>
      </w:r>
    </w:p>
    <w:sectPr w:rsidR="008251F6" w:rsidSect="000F430F">
      <w:headerReference w:type="default" r:id="rId28"/>
      <w:footerReference w:type="default" r:id="rId29"/>
      <w:pgSz w:w="11906" w:h="16838"/>
      <w:pgMar w:top="1985" w:right="1134" w:bottom="1418" w:left="1304" w:header="652"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7079B" w14:textId="77777777" w:rsidR="000F430F" w:rsidRDefault="000F430F" w:rsidP="00672ECE">
      <w:pPr>
        <w:spacing w:after="0" w:line="240" w:lineRule="auto"/>
      </w:pPr>
      <w:r>
        <w:separator/>
      </w:r>
    </w:p>
  </w:endnote>
  <w:endnote w:type="continuationSeparator" w:id="0">
    <w:p w14:paraId="3242FFD8" w14:textId="77777777" w:rsidR="000F430F" w:rsidRDefault="000F430F" w:rsidP="00672ECE">
      <w:pPr>
        <w:spacing w:after="0" w:line="240" w:lineRule="auto"/>
      </w:pPr>
      <w:r>
        <w:continuationSeparator/>
      </w:r>
    </w:p>
  </w:endnote>
  <w:endnote w:type="continuationNotice" w:id="1">
    <w:p w14:paraId="5A328B3B" w14:textId="77777777" w:rsidR="000F430F" w:rsidRDefault="000F43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ExtraBold">
    <w:altName w:val="Calibri"/>
    <w:panose1 w:val="00000000000000000000"/>
    <w:charset w:val="00"/>
    <w:family w:val="auto"/>
    <w:pitch w:val="variable"/>
    <w:sig w:usb0="20000207" w:usb1="00000020" w:usb2="00000000" w:usb3="00000000" w:csb0="00000197"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Overpass Light">
    <w:altName w:val="Calibri"/>
    <w:panose1 w:val="00000000000000000000"/>
    <w:charset w:val="00"/>
    <w:family w:val="auto"/>
    <w:pitch w:val="variable"/>
    <w:sig w:usb0="20000207" w:usb1="00000020" w:usb2="00000000" w:usb3="00000000" w:csb0="00000197"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46FB" w14:textId="41773E77" w:rsidR="00D47890" w:rsidRPr="00364D9A" w:rsidRDefault="00D47890" w:rsidP="00364D9A">
    <w:pPr>
      <w:pStyle w:val="Flietext"/>
      <w:rPr>
        <w:sz w:val="22"/>
        <w:szCs w:val="24"/>
      </w:rPr>
    </w:pPr>
    <w:r w:rsidRPr="00364D9A">
      <w:rPr>
        <w:noProof/>
        <w:sz w:val="22"/>
        <w:szCs w:val="24"/>
      </w:rPr>
      <mc:AlternateContent>
        <mc:Choice Requires="wpg">
          <w:drawing>
            <wp:anchor distT="0" distB="0" distL="114300" distR="114300" simplePos="0" relativeHeight="251574784" behindDoc="1" locked="0" layoutInCell="1" allowOverlap="1" wp14:anchorId="0B350E5D" wp14:editId="0D74B704">
              <wp:simplePos x="0" y="0"/>
              <wp:positionH relativeFrom="margin">
                <wp:align>center</wp:align>
              </wp:positionH>
              <wp:positionV relativeFrom="page">
                <wp:posOffset>10010238</wp:posOffset>
              </wp:positionV>
              <wp:extent cx="6019800" cy="45719"/>
              <wp:effectExtent l="0" t="0" r="0" b="0"/>
              <wp:wrapNone/>
              <wp:docPr id="217" name="Gruppieren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18"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19"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580544" id="Gruppieren 217" o:spid="_x0000_s1026" style="position:absolute;margin-left:0;margin-top:788.2pt;width:474pt;height:3.6pt;z-index:-251741696;mso-position-horizontal:center;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" strokecolor="#1e5f46" strokeweight=".35136mm"/>
              <w10:wrap anchorx="margin" anchory="page"/>
            </v:group>
          </w:pict>
        </mc:Fallback>
      </mc:AlternateContent>
    </w:r>
    <w:r w:rsidR="0064469B" w:rsidRPr="0064469B">
      <w:rPr>
        <w:rStyle w:val="PRFliesstext"/>
        <w:color w:val="1E5F46"/>
        <w:spacing w:val="0"/>
        <w:sz w:val="22"/>
        <w:szCs w:val="22"/>
      </w:rPr>
      <w:t xml:space="preserve"> </w:t>
    </w:r>
    <w:r w:rsidR="0064469B">
      <w:rPr>
        <w:rStyle w:val="PRFliesstext"/>
        <w:color w:val="1E5F46"/>
        <w:spacing w:val="0"/>
        <w:sz w:val="22"/>
        <w:szCs w:val="22"/>
      </w:rPr>
      <w:t>Fragebogen</w:t>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t xml:space="preserve"> </w:t>
    </w:r>
    <w:r w:rsidRPr="00364D9A">
      <w:rPr>
        <w:sz w:val="22"/>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3AA1F" w14:textId="7F081200" w:rsidR="00D47890" w:rsidRPr="00364D9A" w:rsidRDefault="00D47890" w:rsidP="00D47890">
    <w:pPr>
      <w:pStyle w:val="Flietext"/>
      <w:rPr>
        <w:sz w:val="22"/>
        <w:szCs w:val="24"/>
      </w:rPr>
    </w:pPr>
    <w:r w:rsidRPr="00364D9A">
      <w:rPr>
        <w:noProof/>
        <w:sz w:val="22"/>
        <w:szCs w:val="24"/>
      </w:rPr>
      <mc:AlternateContent>
        <mc:Choice Requires="wpg">
          <w:drawing>
            <wp:anchor distT="0" distB="0" distL="114300" distR="114300" simplePos="0" relativeHeight="251572736" behindDoc="1" locked="0" layoutInCell="1" allowOverlap="1" wp14:anchorId="7D06D4D6" wp14:editId="0A200B29">
              <wp:simplePos x="0" y="0"/>
              <wp:positionH relativeFrom="margin">
                <wp:align>center</wp:align>
              </wp:positionH>
              <wp:positionV relativeFrom="page">
                <wp:posOffset>10010238</wp:posOffset>
              </wp:positionV>
              <wp:extent cx="6019800" cy="45719"/>
              <wp:effectExtent l="0" t="0" r="0" b="0"/>
              <wp:wrapNone/>
              <wp:docPr id="214" name="Gruppieren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15"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16"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F99C591" id="Gruppieren 214" o:spid="_x0000_s1026" style="position:absolute;margin-left:0;margin-top:788.2pt;width:474pt;height:3.6pt;z-index:-251743744;mso-position-horizontal:center;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" strokecolor="#1e5f46" strokeweight=".35136mm"/>
              <w10:wrap anchorx="margin" anchory="page"/>
            </v:group>
          </w:pict>
        </mc:Fallback>
      </mc:AlternateContent>
    </w:r>
    <w:r w:rsidR="0064469B">
      <w:rPr>
        <w:sz w:val="22"/>
        <w:szCs w:val="24"/>
      </w:rPr>
      <w:t xml:space="preserve"> </w:t>
    </w:r>
    <w:r w:rsidR="0064469B">
      <w:rPr>
        <w:sz w:val="22"/>
        <w:szCs w:val="24"/>
      </w:rPr>
      <w:tab/>
    </w:r>
    <w:r w:rsidRPr="00364D9A">
      <w:rPr>
        <w:sz w:val="22"/>
        <w:szCs w:val="24"/>
      </w:rPr>
      <w:tab/>
    </w:r>
    <w:r w:rsidRPr="00364D9A">
      <w:rPr>
        <w:sz w:val="22"/>
        <w:szCs w:val="24"/>
      </w:rPr>
      <w:tab/>
    </w:r>
    <w:r w:rsidR="001B38DC">
      <w:rPr>
        <w:sz w:val="22"/>
        <w:szCs w:val="24"/>
      </w:rPr>
      <w:tab/>
    </w:r>
    <w:r w:rsidR="001B38DC">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r>
    <w:r w:rsidRPr="00364D9A">
      <w:rPr>
        <w:sz w:val="22"/>
        <w:szCs w:val="24"/>
      </w:rPr>
      <w:tab/>
      <w:t xml:space="preserve"> </w:t>
    </w:r>
    <w:r w:rsidRPr="00364D9A">
      <w:rPr>
        <w:sz w:val="22"/>
        <w:szCs w:val="24"/>
      </w:rPr>
      <w:tab/>
    </w:r>
    <w:r w:rsidR="00EE0921">
      <w:rPr>
        <w:sz w:val="22"/>
        <w:szCs w:val="24"/>
      </w:rPr>
      <w:t xml:space="preserve">            </w:t>
    </w:r>
    <w:r>
      <w:rPr>
        <w:sz w:val="22"/>
        <w:szCs w:val="24"/>
      </w:rPr>
      <w:fldChar w:fldCharType="begin"/>
    </w:r>
    <w:r>
      <w:rPr>
        <w:sz w:val="22"/>
        <w:szCs w:val="24"/>
      </w:rPr>
      <w:instrText xml:space="preserve"> PAGE  \* Arabic  \* MERGEFORMAT </w:instrText>
    </w:r>
    <w:r>
      <w:rPr>
        <w:sz w:val="22"/>
        <w:szCs w:val="24"/>
      </w:rPr>
      <w:fldChar w:fldCharType="separate"/>
    </w:r>
    <w:r>
      <w:rPr>
        <w:noProof/>
        <w:sz w:val="22"/>
        <w:szCs w:val="24"/>
      </w:rPr>
      <w:t>1</w:t>
    </w:r>
    <w:r>
      <w:rPr>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67402" w14:textId="77777777" w:rsidR="000F430F" w:rsidRDefault="000F430F" w:rsidP="00672ECE">
      <w:pPr>
        <w:spacing w:after="0" w:line="240" w:lineRule="auto"/>
      </w:pPr>
      <w:r>
        <w:separator/>
      </w:r>
    </w:p>
  </w:footnote>
  <w:footnote w:type="continuationSeparator" w:id="0">
    <w:p w14:paraId="231E852B" w14:textId="77777777" w:rsidR="000F430F" w:rsidRDefault="000F430F" w:rsidP="00672ECE">
      <w:pPr>
        <w:spacing w:after="0" w:line="240" w:lineRule="auto"/>
      </w:pPr>
      <w:r>
        <w:continuationSeparator/>
      </w:r>
    </w:p>
  </w:footnote>
  <w:footnote w:type="continuationNotice" w:id="1">
    <w:p w14:paraId="20BE36D5" w14:textId="77777777" w:rsidR="000F430F" w:rsidRDefault="000F43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C482D" w14:textId="77777777" w:rsidR="00D47890" w:rsidRPr="005209D7" w:rsidRDefault="00C2739D" w:rsidP="00096132">
    <w:pPr>
      <w:pStyle w:val="Flietext"/>
      <w:spacing w:line="276" w:lineRule="auto"/>
      <w:rPr>
        <w:rStyle w:val="PRFliesstext"/>
        <w:sz w:val="22"/>
        <w:szCs w:val="22"/>
      </w:rPr>
    </w:pPr>
    <w:r>
      <w:rPr>
        <w:noProof/>
        <w:sz w:val="22"/>
      </w:rPr>
      <w:drawing>
        <wp:anchor distT="0" distB="0" distL="107950" distR="107950" simplePos="0" relativeHeight="251719168" behindDoc="0" locked="0" layoutInCell="1" allowOverlap="1" wp14:anchorId="2B72A96E" wp14:editId="68DA9914">
          <wp:simplePos x="0" y="0"/>
          <wp:positionH relativeFrom="column">
            <wp:posOffset>4788535</wp:posOffset>
          </wp:positionH>
          <wp:positionV relativeFrom="paragraph">
            <wp:posOffset>36781</wp:posOffset>
          </wp:positionV>
          <wp:extent cx="1224000" cy="360000"/>
          <wp:effectExtent l="0" t="0" r="0" b="254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39E0B5" w14:textId="62BDCA35" w:rsidR="00D47890" w:rsidRPr="005209D7" w:rsidRDefault="00D47890" w:rsidP="00096132">
    <w:pPr>
      <w:pStyle w:val="Flietext"/>
      <w:spacing w:line="276" w:lineRule="auto"/>
      <w:rPr>
        <w:sz w:val="22"/>
      </w:rPr>
    </w:pPr>
    <w:r w:rsidRPr="005209D7">
      <w:rPr>
        <w:noProof/>
        <w:sz w:val="22"/>
      </w:rPr>
      <mc:AlternateContent>
        <mc:Choice Requires="wpg">
          <w:drawing>
            <wp:anchor distT="0" distB="0" distL="114300" distR="114300" simplePos="0" relativeHeight="251634176" behindDoc="1" locked="0" layoutInCell="1" allowOverlap="1" wp14:anchorId="252F9658" wp14:editId="2DA76E09">
              <wp:simplePos x="0" y="0"/>
              <wp:positionH relativeFrom="margin">
                <wp:align>right</wp:align>
              </wp:positionH>
              <wp:positionV relativeFrom="page">
                <wp:posOffset>827930</wp:posOffset>
              </wp:positionV>
              <wp:extent cx="6019800" cy="45719"/>
              <wp:effectExtent l="0" t="0" r="0" b="0"/>
              <wp:wrapNone/>
              <wp:docPr id="252" name="Gruppieren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53"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54"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73C207" id="Gruppieren 252" o:spid="_x0000_s1026" style="position:absolute;margin-left:422.8pt;margin-top:65.2pt;width:474pt;height:3.6pt;z-index:-251682304;mso-position-horizontal:right;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" strokecolor="#1e5f46" strokeweight=".35136mm"/>
              <w10:wrap anchorx="margin" anchory="page"/>
            </v:group>
          </w:pict>
        </mc:Fallback>
      </mc:AlternateContent>
    </w:r>
    <w:r w:rsidR="00D80884">
      <w:rPr>
        <w:rStyle w:val="PRFliesstext"/>
        <w:color w:val="1E5F46"/>
        <w:spacing w:val="0"/>
        <w:sz w:val="22"/>
        <w:szCs w:val="22"/>
      </w:rPr>
      <w:t>Fragebogen Deutsch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F43C" w14:textId="77777777" w:rsidR="00D47890" w:rsidRPr="005209D7" w:rsidRDefault="00096132" w:rsidP="00096132">
    <w:pPr>
      <w:pStyle w:val="Flietext"/>
      <w:spacing w:line="276" w:lineRule="auto"/>
      <w:rPr>
        <w:rStyle w:val="PRFliesstext"/>
        <w:sz w:val="22"/>
        <w:szCs w:val="22"/>
      </w:rPr>
    </w:pPr>
    <w:r>
      <w:rPr>
        <w:noProof/>
        <w:sz w:val="22"/>
      </w:rPr>
      <w:drawing>
        <wp:anchor distT="0" distB="0" distL="107950" distR="107950" simplePos="0" relativeHeight="251745792" behindDoc="0" locked="0" layoutInCell="1" allowOverlap="1" wp14:anchorId="519DD4E4" wp14:editId="2EFD10C3">
          <wp:simplePos x="0" y="0"/>
          <wp:positionH relativeFrom="column">
            <wp:align>right</wp:align>
          </wp:positionH>
          <wp:positionV relativeFrom="paragraph">
            <wp:posOffset>36195</wp:posOffset>
          </wp:positionV>
          <wp:extent cx="1224000" cy="360000"/>
          <wp:effectExtent l="0" t="0" r="0" b="254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40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946636" w14:textId="0A3FBB19" w:rsidR="00D47890" w:rsidRPr="005209D7" w:rsidRDefault="0064469B" w:rsidP="00096132">
    <w:pPr>
      <w:pStyle w:val="Flietext"/>
      <w:spacing w:line="276" w:lineRule="auto"/>
      <w:rPr>
        <w:sz w:val="22"/>
      </w:rPr>
    </w:pPr>
    <w:r w:rsidRPr="0064469B">
      <w:rPr>
        <w:sz w:val="22"/>
      </w:rPr>
      <w:t>Fragebogen</w:t>
    </w:r>
    <w:r w:rsidR="00D47890" w:rsidRPr="005209D7">
      <w:rPr>
        <w:noProof/>
        <w:sz w:val="22"/>
      </w:rPr>
      <mc:AlternateContent>
        <mc:Choice Requires="wpg">
          <w:drawing>
            <wp:anchor distT="0" distB="0" distL="114300" distR="114300" simplePos="0" relativeHeight="251660800" behindDoc="1" locked="0" layoutInCell="1" allowOverlap="1" wp14:anchorId="3D78CBD4" wp14:editId="5E304653">
              <wp:simplePos x="0" y="0"/>
              <wp:positionH relativeFrom="margin">
                <wp:align>right</wp:align>
              </wp:positionH>
              <wp:positionV relativeFrom="page">
                <wp:posOffset>827930</wp:posOffset>
              </wp:positionV>
              <wp:extent cx="6019800" cy="45719"/>
              <wp:effectExtent l="0" t="0" r="0" b="0"/>
              <wp:wrapNone/>
              <wp:docPr id="271" name="Gruppieren 2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45719"/>
                        <a:chOff x="1417" y="1353"/>
                        <a:chExt cx="9071" cy="20"/>
                      </a:xfrm>
                    </wpg:grpSpPr>
                    <wps:wsp>
                      <wps:cNvPr id="272" name="Line 46"/>
                      <wps:cNvCnPr>
                        <a:cxnSpLocks noChangeShapeType="1"/>
                      </wps:cNvCnPr>
                      <wps:spPr bwMode="auto">
                        <a:xfrm>
                          <a:off x="1417" y="1363"/>
                          <a:ext cx="4536"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s:wsp>
                      <wps:cNvPr id="273" name="Line 47"/>
                      <wps:cNvCnPr>
                        <a:cxnSpLocks noChangeShapeType="1"/>
                      </wps:cNvCnPr>
                      <wps:spPr bwMode="auto">
                        <a:xfrm>
                          <a:off x="5953" y="1363"/>
                          <a:ext cx="4535" cy="0"/>
                        </a:xfrm>
                        <a:prstGeom prst="line">
                          <a:avLst/>
                        </a:prstGeom>
                        <a:noFill/>
                        <a:ln w="12649">
                          <a:solidFill>
                            <a:srgbClr val="1E5F46"/>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16E182B" id="Gruppieren 271" o:spid="_x0000_s1026" style="position:absolute;margin-left:422.8pt;margin-top:65.2pt;width:474pt;height:3.6pt;z-index:-251655680;mso-position-horizontal:right;mso-position-horizontal-relative:margin;mso-position-vertical-relative:page" coordorigin="1417,1353" coordsize="90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">
              <v:line id="Line 46" o:spid="_x0000_s1027" style="position:absolute;visibility:visible;mso-wrap-style:square" from="1417,1363" to="5953,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" strokecolor="#1e5f46" strokeweight=".35136mm"/>
              <v:line id="Line 47" o:spid="_x0000_s1028" style="position:absolute;visibility:visible;mso-wrap-style:square" from="5953,1363" to="10488,1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" strokecolor="#1e5f46" strokeweight=".35136mm"/>
              <w10:wrap anchorx="margin" anchory="page"/>
            </v:group>
          </w:pict>
        </mc:Fallback>
      </mc:AlternateContent>
    </w:r>
    <w:r w:rsidR="00D80884">
      <w:rPr>
        <w:sz w:val="22"/>
      </w:rPr>
      <w:t xml:space="preserve"> Deutsch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8FD"/>
    <w:multiLevelType w:val="hybridMultilevel"/>
    <w:tmpl w:val="E66656E6"/>
    <w:lvl w:ilvl="0" w:tplc="20000001">
      <w:start w:val="1"/>
      <w:numFmt w:val="bullet"/>
      <w:lvlText w:val=""/>
      <w:lvlJc w:val="left"/>
      <w:pPr>
        <w:ind w:left="6261" w:hanging="360"/>
      </w:pPr>
      <w:rPr>
        <w:rFonts w:ascii="Symbol" w:hAnsi="Symbol" w:hint="default"/>
      </w:rPr>
    </w:lvl>
    <w:lvl w:ilvl="1" w:tplc="20000003" w:tentative="1">
      <w:start w:val="1"/>
      <w:numFmt w:val="bullet"/>
      <w:lvlText w:val="o"/>
      <w:lvlJc w:val="left"/>
      <w:pPr>
        <w:ind w:left="6981" w:hanging="360"/>
      </w:pPr>
      <w:rPr>
        <w:rFonts w:ascii="Courier New" w:hAnsi="Courier New" w:cs="Courier New" w:hint="default"/>
      </w:rPr>
    </w:lvl>
    <w:lvl w:ilvl="2" w:tplc="20000005" w:tentative="1">
      <w:start w:val="1"/>
      <w:numFmt w:val="bullet"/>
      <w:lvlText w:val=""/>
      <w:lvlJc w:val="left"/>
      <w:pPr>
        <w:ind w:left="7701" w:hanging="360"/>
      </w:pPr>
      <w:rPr>
        <w:rFonts w:ascii="Wingdings" w:hAnsi="Wingdings" w:hint="default"/>
      </w:rPr>
    </w:lvl>
    <w:lvl w:ilvl="3" w:tplc="20000001" w:tentative="1">
      <w:start w:val="1"/>
      <w:numFmt w:val="bullet"/>
      <w:lvlText w:val=""/>
      <w:lvlJc w:val="left"/>
      <w:pPr>
        <w:ind w:left="8421" w:hanging="360"/>
      </w:pPr>
      <w:rPr>
        <w:rFonts w:ascii="Symbol" w:hAnsi="Symbol" w:hint="default"/>
      </w:rPr>
    </w:lvl>
    <w:lvl w:ilvl="4" w:tplc="20000003" w:tentative="1">
      <w:start w:val="1"/>
      <w:numFmt w:val="bullet"/>
      <w:lvlText w:val="o"/>
      <w:lvlJc w:val="left"/>
      <w:pPr>
        <w:ind w:left="9141" w:hanging="360"/>
      </w:pPr>
      <w:rPr>
        <w:rFonts w:ascii="Courier New" w:hAnsi="Courier New" w:cs="Courier New" w:hint="default"/>
      </w:rPr>
    </w:lvl>
    <w:lvl w:ilvl="5" w:tplc="20000005" w:tentative="1">
      <w:start w:val="1"/>
      <w:numFmt w:val="bullet"/>
      <w:lvlText w:val=""/>
      <w:lvlJc w:val="left"/>
      <w:pPr>
        <w:ind w:left="9861" w:hanging="360"/>
      </w:pPr>
      <w:rPr>
        <w:rFonts w:ascii="Wingdings" w:hAnsi="Wingdings" w:hint="default"/>
      </w:rPr>
    </w:lvl>
    <w:lvl w:ilvl="6" w:tplc="20000001" w:tentative="1">
      <w:start w:val="1"/>
      <w:numFmt w:val="bullet"/>
      <w:lvlText w:val=""/>
      <w:lvlJc w:val="left"/>
      <w:pPr>
        <w:ind w:left="10581" w:hanging="360"/>
      </w:pPr>
      <w:rPr>
        <w:rFonts w:ascii="Symbol" w:hAnsi="Symbol" w:hint="default"/>
      </w:rPr>
    </w:lvl>
    <w:lvl w:ilvl="7" w:tplc="20000003" w:tentative="1">
      <w:start w:val="1"/>
      <w:numFmt w:val="bullet"/>
      <w:lvlText w:val="o"/>
      <w:lvlJc w:val="left"/>
      <w:pPr>
        <w:ind w:left="11301" w:hanging="360"/>
      </w:pPr>
      <w:rPr>
        <w:rFonts w:ascii="Courier New" w:hAnsi="Courier New" w:cs="Courier New" w:hint="default"/>
      </w:rPr>
    </w:lvl>
    <w:lvl w:ilvl="8" w:tplc="20000005" w:tentative="1">
      <w:start w:val="1"/>
      <w:numFmt w:val="bullet"/>
      <w:lvlText w:val=""/>
      <w:lvlJc w:val="left"/>
      <w:pPr>
        <w:ind w:left="12021" w:hanging="360"/>
      </w:pPr>
      <w:rPr>
        <w:rFonts w:ascii="Wingdings" w:hAnsi="Wingdings" w:hint="default"/>
      </w:rPr>
    </w:lvl>
  </w:abstractNum>
  <w:abstractNum w:abstractNumId="1" w15:restartNumberingAfterBreak="0">
    <w:nsid w:val="0F665EAB"/>
    <w:multiLevelType w:val="hybridMultilevel"/>
    <w:tmpl w:val="4B2418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00DB0"/>
    <w:multiLevelType w:val="hybridMultilevel"/>
    <w:tmpl w:val="33BAF7C8"/>
    <w:lvl w:ilvl="0" w:tplc="EC12F45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1073C"/>
    <w:multiLevelType w:val="hybridMultilevel"/>
    <w:tmpl w:val="A99C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531F0"/>
    <w:multiLevelType w:val="hybridMultilevel"/>
    <w:tmpl w:val="C90C6630"/>
    <w:lvl w:ilvl="0" w:tplc="7A94FC9E">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F287EAB"/>
    <w:multiLevelType w:val="hybridMultilevel"/>
    <w:tmpl w:val="64DCA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164E9B"/>
    <w:multiLevelType w:val="hybridMultilevel"/>
    <w:tmpl w:val="B2F4B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5C7A27"/>
    <w:multiLevelType w:val="hybridMultilevel"/>
    <w:tmpl w:val="0F34B3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8F42D27"/>
    <w:multiLevelType w:val="multilevel"/>
    <w:tmpl w:val="C6183A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9B065E7"/>
    <w:multiLevelType w:val="hybridMultilevel"/>
    <w:tmpl w:val="85520476"/>
    <w:lvl w:ilvl="0" w:tplc="81669820">
      <w:start w:val="1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77F48"/>
    <w:multiLevelType w:val="hybridMultilevel"/>
    <w:tmpl w:val="4B3EE73A"/>
    <w:lvl w:ilvl="0" w:tplc="BBFEB83C">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367FD"/>
    <w:multiLevelType w:val="hybridMultilevel"/>
    <w:tmpl w:val="44C83122"/>
    <w:lvl w:ilvl="0" w:tplc="E55A523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F7964"/>
    <w:multiLevelType w:val="hybridMultilevel"/>
    <w:tmpl w:val="7D0473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F1B3CEE"/>
    <w:multiLevelType w:val="hybridMultilevel"/>
    <w:tmpl w:val="674C3A06"/>
    <w:lvl w:ilvl="0" w:tplc="87C05DD0">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1B84308"/>
    <w:multiLevelType w:val="hybridMultilevel"/>
    <w:tmpl w:val="F6CC7AD4"/>
    <w:lvl w:ilvl="0" w:tplc="E55A523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657853"/>
    <w:multiLevelType w:val="hybridMultilevel"/>
    <w:tmpl w:val="FFBA219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061C71"/>
    <w:multiLevelType w:val="hybridMultilevel"/>
    <w:tmpl w:val="EB829436"/>
    <w:lvl w:ilvl="0" w:tplc="75B4F484">
      <w:start w:val="2"/>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16F3512"/>
    <w:multiLevelType w:val="hybridMultilevel"/>
    <w:tmpl w:val="761E00D2"/>
    <w:lvl w:ilvl="0" w:tplc="BACA7854">
      <w:start w:val="1"/>
      <w:numFmt w:val="bullet"/>
      <w:lvlText w:val="►"/>
      <w:lvlJc w:val="left"/>
      <w:pPr>
        <w:tabs>
          <w:tab w:val="num" w:pos="720"/>
        </w:tabs>
        <w:ind w:left="720" w:hanging="360"/>
      </w:pPr>
      <w:rPr>
        <w:rFonts w:ascii="Arial" w:hAnsi="Arial" w:hint="default"/>
      </w:rPr>
    </w:lvl>
    <w:lvl w:ilvl="1" w:tplc="8F2C1760" w:tentative="1">
      <w:start w:val="1"/>
      <w:numFmt w:val="bullet"/>
      <w:lvlText w:val="►"/>
      <w:lvlJc w:val="left"/>
      <w:pPr>
        <w:tabs>
          <w:tab w:val="num" w:pos="1440"/>
        </w:tabs>
        <w:ind w:left="1440" w:hanging="360"/>
      </w:pPr>
      <w:rPr>
        <w:rFonts w:ascii="Arial" w:hAnsi="Arial" w:hint="default"/>
      </w:rPr>
    </w:lvl>
    <w:lvl w:ilvl="2" w:tplc="149A9874" w:tentative="1">
      <w:start w:val="1"/>
      <w:numFmt w:val="bullet"/>
      <w:lvlText w:val="►"/>
      <w:lvlJc w:val="left"/>
      <w:pPr>
        <w:tabs>
          <w:tab w:val="num" w:pos="2160"/>
        </w:tabs>
        <w:ind w:left="2160" w:hanging="360"/>
      </w:pPr>
      <w:rPr>
        <w:rFonts w:ascii="Arial" w:hAnsi="Arial" w:hint="default"/>
      </w:rPr>
    </w:lvl>
    <w:lvl w:ilvl="3" w:tplc="FFFAA73C" w:tentative="1">
      <w:start w:val="1"/>
      <w:numFmt w:val="bullet"/>
      <w:lvlText w:val="►"/>
      <w:lvlJc w:val="left"/>
      <w:pPr>
        <w:tabs>
          <w:tab w:val="num" w:pos="2880"/>
        </w:tabs>
        <w:ind w:left="2880" w:hanging="360"/>
      </w:pPr>
      <w:rPr>
        <w:rFonts w:ascii="Arial" w:hAnsi="Arial" w:hint="default"/>
      </w:rPr>
    </w:lvl>
    <w:lvl w:ilvl="4" w:tplc="5722145E" w:tentative="1">
      <w:start w:val="1"/>
      <w:numFmt w:val="bullet"/>
      <w:lvlText w:val="►"/>
      <w:lvlJc w:val="left"/>
      <w:pPr>
        <w:tabs>
          <w:tab w:val="num" w:pos="3600"/>
        </w:tabs>
        <w:ind w:left="3600" w:hanging="360"/>
      </w:pPr>
      <w:rPr>
        <w:rFonts w:ascii="Arial" w:hAnsi="Arial" w:hint="default"/>
      </w:rPr>
    </w:lvl>
    <w:lvl w:ilvl="5" w:tplc="E3105E4C" w:tentative="1">
      <w:start w:val="1"/>
      <w:numFmt w:val="bullet"/>
      <w:lvlText w:val="►"/>
      <w:lvlJc w:val="left"/>
      <w:pPr>
        <w:tabs>
          <w:tab w:val="num" w:pos="4320"/>
        </w:tabs>
        <w:ind w:left="4320" w:hanging="360"/>
      </w:pPr>
      <w:rPr>
        <w:rFonts w:ascii="Arial" w:hAnsi="Arial" w:hint="default"/>
      </w:rPr>
    </w:lvl>
    <w:lvl w:ilvl="6" w:tplc="EF0405E4" w:tentative="1">
      <w:start w:val="1"/>
      <w:numFmt w:val="bullet"/>
      <w:lvlText w:val="►"/>
      <w:lvlJc w:val="left"/>
      <w:pPr>
        <w:tabs>
          <w:tab w:val="num" w:pos="5040"/>
        </w:tabs>
        <w:ind w:left="5040" w:hanging="360"/>
      </w:pPr>
      <w:rPr>
        <w:rFonts w:ascii="Arial" w:hAnsi="Arial" w:hint="default"/>
      </w:rPr>
    </w:lvl>
    <w:lvl w:ilvl="7" w:tplc="567E7372" w:tentative="1">
      <w:start w:val="1"/>
      <w:numFmt w:val="bullet"/>
      <w:lvlText w:val="►"/>
      <w:lvlJc w:val="left"/>
      <w:pPr>
        <w:tabs>
          <w:tab w:val="num" w:pos="5760"/>
        </w:tabs>
        <w:ind w:left="5760" w:hanging="360"/>
      </w:pPr>
      <w:rPr>
        <w:rFonts w:ascii="Arial" w:hAnsi="Arial" w:hint="default"/>
      </w:rPr>
    </w:lvl>
    <w:lvl w:ilvl="8" w:tplc="4F1661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F75AA5"/>
    <w:multiLevelType w:val="hybridMultilevel"/>
    <w:tmpl w:val="6174F7B2"/>
    <w:lvl w:ilvl="0" w:tplc="395E37B0">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A080546"/>
    <w:multiLevelType w:val="hybridMultilevel"/>
    <w:tmpl w:val="0CC08822"/>
    <w:lvl w:ilvl="0" w:tplc="9CD40534">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AAB6128"/>
    <w:multiLevelType w:val="hybridMultilevel"/>
    <w:tmpl w:val="23A00A76"/>
    <w:lvl w:ilvl="0" w:tplc="BF966B6A">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63F1F50"/>
    <w:multiLevelType w:val="hybridMultilevel"/>
    <w:tmpl w:val="F20E90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63181843">
    <w:abstractNumId w:val="14"/>
  </w:num>
  <w:num w:numId="2" w16cid:durableId="544879053">
    <w:abstractNumId w:val="11"/>
  </w:num>
  <w:num w:numId="3" w16cid:durableId="1466510182">
    <w:abstractNumId w:val="18"/>
  </w:num>
  <w:num w:numId="4" w16cid:durableId="476847015">
    <w:abstractNumId w:val="17"/>
  </w:num>
  <w:num w:numId="5" w16cid:durableId="415589598">
    <w:abstractNumId w:val="21"/>
  </w:num>
  <w:num w:numId="6" w16cid:durableId="431165318">
    <w:abstractNumId w:val="20"/>
  </w:num>
  <w:num w:numId="7" w16cid:durableId="910695030">
    <w:abstractNumId w:val="12"/>
  </w:num>
  <w:num w:numId="8" w16cid:durableId="1102191992">
    <w:abstractNumId w:val="6"/>
  </w:num>
  <w:num w:numId="9" w16cid:durableId="1382904531">
    <w:abstractNumId w:val="5"/>
  </w:num>
  <w:num w:numId="10" w16cid:durableId="2103212623">
    <w:abstractNumId w:val="9"/>
  </w:num>
  <w:num w:numId="11" w16cid:durableId="559251346">
    <w:abstractNumId w:val="7"/>
  </w:num>
  <w:num w:numId="12" w16cid:durableId="2113939614">
    <w:abstractNumId w:val="15"/>
  </w:num>
  <w:num w:numId="13" w16cid:durableId="671420732">
    <w:abstractNumId w:val="19"/>
  </w:num>
  <w:num w:numId="14" w16cid:durableId="136262195">
    <w:abstractNumId w:val="4"/>
  </w:num>
  <w:num w:numId="15" w16cid:durableId="1029528700">
    <w:abstractNumId w:val="13"/>
  </w:num>
  <w:num w:numId="16" w16cid:durableId="739670725">
    <w:abstractNumId w:val="16"/>
  </w:num>
  <w:num w:numId="17" w16cid:durableId="1428884528">
    <w:abstractNumId w:val="10"/>
  </w:num>
  <w:num w:numId="18" w16cid:durableId="1745450195">
    <w:abstractNumId w:val="2"/>
  </w:num>
  <w:num w:numId="19" w16cid:durableId="424881429">
    <w:abstractNumId w:val="0"/>
  </w:num>
  <w:num w:numId="20" w16cid:durableId="1489203761">
    <w:abstractNumId w:val="8"/>
  </w:num>
  <w:num w:numId="21" w16cid:durableId="2139181408">
    <w:abstractNumId w:val="1"/>
  </w:num>
  <w:num w:numId="22" w16cid:durableId="394284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712"/>
    <w:rsid w:val="0000019C"/>
    <w:rsid w:val="000003F4"/>
    <w:rsid w:val="000009DF"/>
    <w:rsid w:val="00000BF6"/>
    <w:rsid w:val="00000DE1"/>
    <w:rsid w:val="00001446"/>
    <w:rsid w:val="000018CA"/>
    <w:rsid w:val="00001936"/>
    <w:rsid w:val="00001CCD"/>
    <w:rsid w:val="00001F8B"/>
    <w:rsid w:val="00001FE3"/>
    <w:rsid w:val="00002042"/>
    <w:rsid w:val="00002200"/>
    <w:rsid w:val="000028B0"/>
    <w:rsid w:val="00002BA4"/>
    <w:rsid w:val="00002FCD"/>
    <w:rsid w:val="000035A5"/>
    <w:rsid w:val="0000369A"/>
    <w:rsid w:val="00003B72"/>
    <w:rsid w:val="00003C55"/>
    <w:rsid w:val="00004164"/>
    <w:rsid w:val="000042E0"/>
    <w:rsid w:val="0000433B"/>
    <w:rsid w:val="000045D1"/>
    <w:rsid w:val="0000498E"/>
    <w:rsid w:val="00004C20"/>
    <w:rsid w:val="00004F32"/>
    <w:rsid w:val="00004F63"/>
    <w:rsid w:val="0000516B"/>
    <w:rsid w:val="00005292"/>
    <w:rsid w:val="00005402"/>
    <w:rsid w:val="000055D6"/>
    <w:rsid w:val="00005786"/>
    <w:rsid w:val="00005A0B"/>
    <w:rsid w:val="00005D56"/>
    <w:rsid w:val="00005DED"/>
    <w:rsid w:val="000060AB"/>
    <w:rsid w:val="00006881"/>
    <w:rsid w:val="000072A1"/>
    <w:rsid w:val="00007368"/>
    <w:rsid w:val="0000744C"/>
    <w:rsid w:val="0000748B"/>
    <w:rsid w:val="0000766C"/>
    <w:rsid w:val="00007A72"/>
    <w:rsid w:val="00007DF5"/>
    <w:rsid w:val="00007E01"/>
    <w:rsid w:val="000100B6"/>
    <w:rsid w:val="000103B8"/>
    <w:rsid w:val="000107DE"/>
    <w:rsid w:val="00010A87"/>
    <w:rsid w:val="00010E26"/>
    <w:rsid w:val="00010FEA"/>
    <w:rsid w:val="0001160C"/>
    <w:rsid w:val="0001181B"/>
    <w:rsid w:val="00011825"/>
    <w:rsid w:val="00011891"/>
    <w:rsid w:val="000118AD"/>
    <w:rsid w:val="00011ED2"/>
    <w:rsid w:val="00011F24"/>
    <w:rsid w:val="00011FD5"/>
    <w:rsid w:val="0001265C"/>
    <w:rsid w:val="000126E2"/>
    <w:rsid w:val="00012846"/>
    <w:rsid w:val="00012B5F"/>
    <w:rsid w:val="000130A3"/>
    <w:rsid w:val="000132EB"/>
    <w:rsid w:val="0001346C"/>
    <w:rsid w:val="0001368B"/>
    <w:rsid w:val="00013F0B"/>
    <w:rsid w:val="00013F29"/>
    <w:rsid w:val="00013F3C"/>
    <w:rsid w:val="00014157"/>
    <w:rsid w:val="000142D6"/>
    <w:rsid w:val="000143E8"/>
    <w:rsid w:val="00014793"/>
    <w:rsid w:val="000148E4"/>
    <w:rsid w:val="00014AC4"/>
    <w:rsid w:val="00015B0D"/>
    <w:rsid w:val="00015E56"/>
    <w:rsid w:val="00015F2C"/>
    <w:rsid w:val="000160BA"/>
    <w:rsid w:val="000163EF"/>
    <w:rsid w:val="00016598"/>
    <w:rsid w:val="00016A8D"/>
    <w:rsid w:val="00016B7F"/>
    <w:rsid w:val="000201D6"/>
    <w:rsid w:val="000202A8"/>
    <w:rsid w:val="000206F4"/>
    <w:rsid w:val="0002099D"/>
    <w:rsid w:val="00020F2C"/>
    <w:rsid w:val="00021149"/>
    <w:rsid w:val="00021407"/>
    <w:rsid w:val="00021426"/>
    <w:rsid w:val="00021817"/>
    <w:rsid w:val="00021C6A"/>
    <w:rsid w:val="00021F37"/>
    <w:rsid w:val="000221F3"/>
    <w:rsid w:val="0002267A"/>
    <w:rsid w:val="000228C4"/>
    <w:rsid w:val="00022A38"/>
    <w:rsid w:val="00022A51"/>
    <w:rsid w:val="00022C0C"/>
    <w:rsid w:val="00022CD8"/>
    <w:rsid w:val="00022CE1"/>
    <w:rsid w:val="000230A8"/>
    <w:rsid w:val="00023212"/>
    <w:rsid w:val="000233A8"/>
    <w:rsid w:val="00023473"/>
    <w:rsid w:val="000234BC"/>
    <w:rsid w:val="000239B2"/>
    <w:rsid w:val="00023A52"/>
    <w:rsid w:val="00023CEB"/>
    <w:rsid w:val="0002432B"/>
    <w:rsid w:val="000243C0"/>
    <w:rsid w:val="00024792"/>
    <w:rsid w:val="00024822"/>
    <w:rsid w:val="00024A99"/>
    <w:rsid w:val="00024DDB"/>
    <w:rsid w:val="00025353"/>
    <w:rsid w:val="00025438"/>
    <w:rsid w:val="00025528"/>
    <w:rsid w:val="00025620"/>
    <w:rsid w:val="00026090"/>
    <w:rsid w:val="00026093"/>
    <w:rsid w:val="000262C1"/>
    <w:rsid w:val="00026432"/>
    <w:rsid w:val="0002654E"/>
    <w:rsid w:val="00026965"/>
    <w:rsid w:val="00026AE9"/>
    <w:rsid w:val="00026B41"/>
    <w:rsid w:val="00026BCC"/>
    <w:rsid w:val="00026D03"/>
    <w:rsid w:val="00027605"/>
    <w:rsid w:val="00027708"/>
    <w:rsid w:val="00027845"/>
    <w:rsid w:val="00030344"/>
    <w:rsid w:val="00030400"/>
    <w:rsid w:val="00030686"/>
    <w:rsid w:val="00030B83"/>
    <w:rsid w:val="00030D3F"/>
    <w:rsid w:val="0003104C"/>
    <w:rsid w:val="000312A6"/>
    <w:rsid w:val="000315C2"/>
    <w:rsid w:val="000316A2"/>
    <w:rsid w:val="00031820"/>
    <w:rsid w:val="00031AC7"/>
    <w:rsid w:val="00031D04"/>
    <w:rsid w:val="00031D61"/>
    <w:rsid w:val="00031D6C"/>
    <w:rsid w:val="00031DE9"/>
    <w:rsid w:val="00031FCA"/>
    <w:rsid w:val="000322CC"/>
    <w:rsid w:val="0003233E"/>
    <w:rsid w:val="00032392"/>
    <w:rsid w:val="00032B1D"/>
    <w:rsid w:val="00032BD7"/>
    <w:rsid w:val="00032C5C"/>
    <w:rsid w:val="00032CEC"/>
    <w:rsid w:val="00033326"/>
    <w:rsid w:val="000333B9"/>
    <w:rsid w:val="00033404"/>
    <w:rsid w:val="00033491"/>
    <w:rsid w:val="000337C3"/>
    <w:rsid w:val="00033A20"/>
    <w:rsid w:val="00033A4C"/>
    <w:rsid w:val="00033F0F"/>
    <w:rsid w:val="000341F9"/>
    <w:rsid w:val="000347F4"/>
    <w:rsid w:val="00034A27"/>
    <w:rsid w:val="00034A69"/>
    <w:rsid w:val="00034B8B"/>
    <w:rsid w:val="000357D1"/>
    <w:rsid w:val="00035CAA"/>
    <w:rsid w:val="0003645F"/>
    <w:rsid w:val="00036700"/>
    <w:rsid w:val="000367F8"/>
    <w:rsid w:val="00036D80"/>
    <w:rsid w:val="000372CC"/>
    <w:rsid w:val="00037350"/>
    <w:rsid w:val="00037414"/>
    <w:rsid w:val="00037A7F"/>
    <w:rsid w:val="00037A84"/>
    <w:rsid w:val="000404FE"/>
    <w:rsid w:val="000407A2"/>
    <w:rsid w:val="00040814"/>
    <w:rsid w:val="00040945"/>
    <w:rsid w:val="00040A2D"/>
    <w:rsid w:val="00040BA1"/>
    <w:rsid w:val="00041346"/>
    <w:rsid w:val="000417D2"/>
    <w:rsid w:val="00041FDE"/>
    <w:rsid w:val="0004299B"/>
    <w:rsid w:val="000431B1"/>
    <w:rsid w:val="000434BD"/>
    <w:rsid w:val="00043900"/>
    <w:rsid w:val="00043E3D"/>
    <w:rsid w:val="00044135"/>
    <w:rsid w:val="000443F1"/>
    <w:rsid w:val="000444A9"/>
    <w:rsid w:val="00045249"/>
    <w:rsid w:val="0004534E"/>
    <w:rsid w:val="000453E4"/>
    <w:rsid w:val="00045DE5"/>
    <w:rsid w:val="00045F5A"/>
    <w:rsid w:val="000465E7"/>
    <w:rsid w:val="00046702"/>
    <w:rsid w:val="00046798"/>
    <w:rsid w:val="00046862"/>
    <w:rsid w:val="00046913"/>
    <w:rsid w:val="00046A1A"/>
    <w:rsid w:val="00046B09"/>
    <w:rsid w:val="00046BD7"/>
    <w:rsid w:val="00046E97"/>
    <w:rsid w:val="00046EE1"/>
    <w:rsid w:val="00046F41"/>
    <w:rsid w:val="00047E59"/>
    <w:rsid w:val="00050035"/>
    <w:rsid w:val="000500FD"/>
    <w:rsid w:val="000501A4"/>
    <w:rsid w:val="0005073C"/>
    <w:rsid w:val="00050B68"/>
    <w:rsid w:val="00051042"/>
    <w:rsid w:val="0005104A"/>
    <w:rsid w:val="0005106A"/>
    <w:rsid w:val="00051370"/>
    <w:rsid w:val="00051557"/>
    <w:rsid w:val="0005247A"/>
    <w:rsid w:val="00052B66"/>
    <w:rsid w:val="00052F4F"/>
    <w:rsid w:val="000530E4"/>
    <w:rsid w:val="000531FA"/>
    <w:rsid w:val="000535E8"/>
    <w:rsid w:val="00053680"/>
    <w:rsid w:val="00053725"/>
    <w:rsid w:val="000538EF"/>
    <w:rsid w:val="00053991"/>
    <w:rsid w:val="00053A0C"/>
    <w:rsid w:val="00053E2F"/>
    <w:rsid w:val="000540D0"/>
    <w:rsid w:val="000541F0"/>
    <w:rsid w:val="00054B73"/>
    <w:rsid w:val="00054C07"/>
    <w:rsid w:val="00055314"/>
    <w:rsid w:val="000555FF"/>
    <w:rsid w:val="00055745"/>
    <w:rsid w:val="000559B9"/>
    <w:rsid w:val="000559F7"/>
    <w:rsid w:val="000560F8"/>
    <w:rsid w:val="0005693C"/>
    <w:rsid w:val="000569A5"/>
    <w:rsid w:val="00056A54"/>
    <w:rsid w:val="00056D4A"/>
    <w:rsid w:val="00057109"/>
    <w:rsid w:val="00057305"/>
    <w:rsid w:val="0005773F"/>
    <w:rsid w:val="0005787F"/>
    <w:rsid w:val="000579DE"/>
    <w:rsid w:val="00057A4B"/>
    <w:rsid w:val="00057ABD"/>
    <w:rsid w:val="00060462"/>
    <w:rsid w:val="00060540"/>
    <w:rsid w:val="000605B3"/>
    <w:rsid w:val="000606D5"/>
    <w:rsid w:val="00060726"/>
    <w:rsid w:val="00060A7C"/>
    <w:rsid w:val="00060B0A"/>
    <w:rsid w:val="00060C37"/>
    <w:rsid w:val="000617C1"/>
    <w:rsid w:val="00061F4F"/>
    <w:rsid w:val="00061FF7"/>
    <w:rsid w:val="000620EF"/>
    <w:rsid w:val="00062112"/>
    <w:rsid w:val="0006211C"/>
    <w:rsid w:val="000622DC"/>
    <w:rsid w:val="00062508"/>
    <w:rsid w:val="000626B5"/>
    <w:rsid w:val="00062850"/>
    <w:rsid w:val="000632CD"/>
    <w:rsid w:val="0006335D"/>
    <w:rsid w:val="00063705"/>
    <w:rsid w:val="00063886"/>
    <w:rsid w:val="00063A85"/>
    <w:rsid w:val="00063C43"/>
    <w:rsid w:val="00063CB2"/>
    <w:rsid w:val="00063FE8"/>
    <w:rsid w:val="00064047"/>
    <w:rsid w:val="000641C5"/>
    <w:rsid w:val="00064581"/>
    <w:rsid w:val="000649A1"/>
    <w:rsid w:val="00064FCC"/>
    <w:rsid w:val="0006520B"/>
    <w:rsid w:val="00065286"/>
    <w:rsid w:val="000652F9"/>
    <w:rsid w:val="00065315"/>
    <w:rsid w:val="0006561A"/>
    <w:rsid w:val="000658A4"/>
    <w:rsid w:val="000659F8"/>
    <w:rsid w:val="00065BD1"/>
    <w:rsid w:val="0006638B"/>
    <w:rsid w:val="000667DE"/>
    <w:rsid w:val="0006685C"/>
    <w:rsid w:val="00066AE2"/>
    <w:rsid w:val="00066DC6"/>
    <w:rsid w:val="00067219"/>
    <w:rsid w:val="0006735E"/>
    <w:rsid w:val="000673BE"/>
    <w:rsid w:val="00067592"/>
    <w:rsid w:val="000675A0"/>
    <w:rsid w:val="00067650"/>
    <w:rsid w:val="00067BA5"/>
    <w:rsid w:val="00067C3B"/>
    <w:rsid w:val="00067C65"/>
    <w:rsid w:val="00067FA7"/>
    <w:rsid w:val="00070587"/>
    <w:rsid w:val="00070714"/>
    <w:rsid w:val="00070766"/>
    <w:rsid w:val="000707DF"/>
    <w:rsid w:val="0007083F"/>
    <w:rsid w:val="00070A60"/>
    <w:rsid w:val="00070E13"/>
    <w:rsid w:val="00070E50"/>
    <w:rsid w:val="0007121E"/>
    <w:rsid w:val="0007151E"/>
    <w:rsid w:val="00071BC2"/>
    <w:rsid w:val="00071E00"/>
    <w:rsid w:val="00072074"/>
    <w:rsid w:val="00072171"/>
    <w:rsid w:val="0007239E"/>
    <w:rsid w:val="0007257A"/>
    <w:rsid w:val="000725AA"/>
    <w:rsid w:val="000728D2"/>
    <w:rsid w:val="00072B69"/>
    <w:rsid w:val="00072D3B"/>
    <w:rsid w:val="0007319B"/>
    <w:rsid w:val="000731FD"/>
    <w:rsid w:val="00073998"/>
    <w:rsid w:val="000742B9"/>
    <w:rsid w:val="0007434C"/>
    <w:rsid w:val="00074678"/>
    <w:rsid w:val="00074A56"/>
    <w:rsid w:val="00074AC3"/>
    <w:rsid w:val="00074C84"/>
    <w:rsid w:val="00075215"/>
    <w:rsid w:val="00075381"/>
    <w:rsid w:val="000753CC"/>
    <w:rsid w:val="00075ED7"/>
    <w:rsid w:val="00075EDE"/>
    <w:rsid w:val="00076051"/>
    <w:rsid w:val="000760DF"/>
    <w:rsid w:val="00076B09"/>
    <w:rsid w:val="00077252"/>
    <w:rsid w:val="000773B9"/>
    <w:rsid w:val="0007773A"/>
    <w:rsid w:val="0007782A"/>
    <w:rsid w:val="0007787D"/>
    <w:rsid w:val="00077BBE"/>
    <w:rsid w:val="00077F05"/>
    <w:rsid w:val="00077F61"/>
    <w:rsid w:val="00080087"/>
    <w:rsid w:val="00080252"/>
    <w:rsid w:val="0008033A"/>
    <w:rsid w:val="000805BF"/>
    <w:rsid w:val="000806B1"/>
    <w:rsid w:val="000809FA"/>
    <w:rsid w:val="00080D06"/>
    <w:rsid w:val="00080F45"/>
    <w:rsid w:val="00081194"/>
    <w:rsid w:val="00081A89"/>
    <w:rsid w:val="00081B99"/>
    <w:rsid w:val="00082322"/>
    <w:rsid w:val="0008239F"/>
    <w:rsid w:val="000825D1"/>
    <w:rsid w:val="00082C56"/>
    <w:rsid w:val="00082FF4"/>
    <w:rsid w:val="000831EB"/>
    <w:rsid w:val="000832B6"/>
    <w:rsid w:val="000834C8"/>
    <w:rsid w:val="000835EC"/>
    <w:rsid w:val="000837BF"/>
    <w:rsid w:val="00083DE4"/>
    <w:rsid w:val="00083FFF"/>
    <w:rsid w:val="00084248"/>
    <w:rsid w:val="00084C4D"/>
    <w:rsid w:val="00084D41"/>
    <w:rsid w:val="00084E89"/>
    <w:rsid w:val="00084EE0"/>
    <w:rsid w:val="00085016"/>
    <w:rsid w:val="000856CC"/>
    <w:rsid w:val="000858F7"/>
    <w:rsid w:val="0008609C"/>
    <w:rsid w:val="0008624C"/>
    <w:rsid w:val="000866EC"/>
    <w:rsid w:val="00086AC0"/>
    <w:rsid w:val="00086F2D"/>
    <w:rsid w:val="0008728F"/>
    <w:rsid w:val="0008738F"/>
    <w:rsid w:val="00087843"/>
    <w:rsid w:val="0008785B"/>
    <w:rsid w:val="000900F8"/>
    <w:rsid w:val="0009033B"/>
    <w:rsid w:val="00090607"/>
    <w:rsid w:val="0009069E"/>
    <w:rsid w:val="00090B13"/>
    <w:rsid w:val="00090D06"/>
    <w:rsid w:val="00091299"/>
    <w:rsid w:val="00091333"/>
    <w:rsid w:val="000915F8"/>
    <w:rsid w:val="0009170B"/>
    <w:rsid w:val="0009190B"/>
    <w:rsid w:val="00092043"/>
    <w:rsid w:val="0009240F"/>
    <w:rsid w:val="000929C2"/>
    <w:rsid w:val="00092A1B"/>
    <w:rsid w:val="00093271"/>
    <w:rsid w:val="00093361"/>
    <w:rsid w:val="0009341B"/>
    <w:rsid w:val="00093487"/>
    <w:rsid w:val="00093822"/>
    <w:rsid w:val="00093BF2"/>
    <w:rsid w:val="00093D20"/>
    <w:rsid w:val="00093E05"/>
    <w:rsid w:val="00094001"/>
    <w:rsid w:val="00094279"/>
    <w:rsid w:val="00094622"/>
    <w:rsid w:val="00094624"/>
    <w:rsid w:val="00094732"/>
    <w:rsid w:val="0009506A"/>
    <w:rsid w:val="00095235"/>
    <w:rsid w:val="00095401"/>
    <w:rsid w:val="00095822"/>
    <w:rsid w:val="00095ABC"/>
    <w:rsid w:val="00095C4F"/>
    <w:rsid w:val="00096132"/>
    <w:rsid w:val="00096271"/>
    <w:rsid w:val="00096297"/>
    <w:rsid w:val="00096305"/>
    <w:rsid w:val="0009650E"/>
    <w:rsid w:val="0009658F"/>
    <w:rsid w:val="000967DA"/>
    <w:rsid w:val="0009683D"/>
    <w:rsid w:val="000969FA"/>
    <w:rsid w:val="00096A7E"/>
    <w:rsid w:val="00096AF4"/>
    <w:rsid w:val="00096ED6"/>
    <w:rsid w:val="00096FFA"/>
    <w:rsid w:val="00097126"/>
    <w:rsid w:val="00097337"/>
    <w:rsid w:val="000974D8"/>
    <w:rsid w:val="0009760D"/>
    <w:rsid w:val="00097815"/>
    <w:rsid w:val="00097A29"/>
    <w:rsid w:val="00097A2F"/>
    <w:rsid w:val="000A040D"/>
    <w:rsid w:val="000A060B"/>
    <w:rsid w:val="000A0618"/>
    <w:rsid w:val="000A0A0F"/>
    <w:rsid w:val="000A0E17"/>
    <w:rsid w:val="000A0E60"/>
    <w:rsid w:val="000A0F6D"/>
    <w:rsid w:val="000A132C"/>
    <w:rsid w:val="000A1518"/>
    <w:rsid w:val="000A169F"/>
    <w:rsid w:val="000A20A4"/>
    <w:rsid w:val="000A2258"/>
    <w:rsid w:val="000A248A"/>
    <w:rsid w:val="000A270D"/>
    <w:rsid w:val="000A29FE"/>
    <w:rsid w:val="000A2A4D"/>
    <w:rsid w:val="000A2B7E"/>
    <w:rsid w:val="000A2E86"/>
    <w:rsid w:val="000A2F49"/>
    <w:rsid w:val="000A3118"/>
    <w:rsid w:val="000A33AC"/>
    <w:rsid w:val="000A33EA"/>
    <w:rsid w:val="000A3505"/>
    <w:rsid w:val="000A37D2"/>
    <w:rsid w:val="000A3CFD"/>
    <w:rsid w:val="000A433F"/>
    <w:rsid w:val="000A5417"/>
    <w:rsid w:val="000A5A6D"/>
    <w:rsid w:val="000A5B10"/>
    <w:rsid w:val="000A5BA7"/>
    <w:rsid w:val="000A6003"/>
    <w:rsid w:val="000A6257"/>
    <w:rsid w:val="000A62A0"/>
    <w:rsid w:val="000A66B6"/>
    <w:rsid w:val="000A6879"/>
    <w:rsid w:val="000A6CC3"/>
    <w:rsid w:val="000A70BB"/>
    <w:rsid w:val="000A73A3"/>
    <w:rsid w:val="000A7500"/>
    <w:rsid w:val="000A7839"/>
    <w:rsid w:val="000A792B"/>
    <w:rsid w:val="000A79C0"/>
    <w:rsid w:val="000A7A08"/>
    <w:rsid w:val="000A7AA1"/>
    <w:rsid w:val="000B0250"/>
    <w:rsid w:val="000B0336"/>
    <w:rsid w:val="000B05DB"/>
    <w:rsid w:val="000B08D2"/>
    <w:rsid w:val="000B09C5"/>
    <w:rsid w:val="000B0BB2"/>
    <w:rsid w:val="000B15F8"/>
    <w:rsid w:val="000B1968"/>
    <w:rsid w:val="000B1B31"/>
    <w:rsid w:val="000B1BDA"/>
    <w:rsid w:val="000B1E57"/>
    <w:rsid w:val="000B20AC"/>
    <w:rsid w:val="000B24AD"/>
    <w:rsid w:val="000B24BA"/>
    <w:rsid w:val="000B274A"/>
    <w:rsid w:val="000B27D7"/>
    <w:rsid w:val="000B3410"/>
    <w:rsid w:val="000B37E8"/>
    <w:rsid w:val="000B390A"/>
    <w:rsid w:val="000B39CF"/>
    <w:rsid w:val="000B3A11"/>
    <w:rsid w:val="000B3B66"/>
    <w:rsid w:val="000B3F85"/>
    <w:rsid w:val="000B4436"/>
    <w:rsid w:val="000B4452"/>
    <w:rsid w:val="000B4741"/>
    <w:rsid w:val="000B4867"/>
    <w:rsid w:val="000B4B26"/>
    <w:rsid w:val="000B4C3C"/>
    <w:rsid w:val="000B4C5C"/>
    <w:rsid w:val="000B4D7E"/>
    <w:rsid w:val="000B4D84"/>
    <w:rsid w:val="000B4F2C"/>
    <w:rsid w:val="000B503D"/>
    <w:rsid w:val="000B50B8"/>
    <w:rsid w:val="000B5245"/>
    <w:rsid w:val="000B5531"/>
    <w:rsid w:val="000B57F6"/>
    <w:rsid w:val="000B5944"/>
    <w:rsid w:val="000B5C66"/>
    <w:rsid w:val="000B5D8F"/>
    <w:rsid w:val="000B5FE8"/>
    <w:rsid w:val="000B6380"/>
    <w:rsid w:val="000B64CF"/>
    <w:rsid w:val="000B6668"/>
    <w:rsid w:val="000B683D"/>
    <w:rsid w:val="000B695B"/>
    <w:rsid w:val="000B698D"/>
    <w:rsid w:val="000B6A13"/>
    <w:rsid w:val="000B6BEB"/>
    <w:rsid w:val="000B6CA3"/>
    <w:rsid w:val="000B6FA0"/>
    <w:rsid w:val="000B71C1"/>
    <w:rsid w:val="000B71EF"/>
    <w:rsid w:val="000B760F"/>
    <w:rsid w:val="000B77AA"/>
    <w:rsid w:val="000B7827"/>
    <w:rsid w:val="000B7B07"/>
    <w:rsid w:val="000B7C16"/>
    <w:rsid w:val="000C00AB"/>
    <w:rsid w:val="000C02CC"/>
    <w:rsid w:val="000C02DB"/>
    <w:rsid w:val="000C0891"/>
    <w:rsid w:val="000C0A7E"/>
    <w:rsid w:val="000C0B4E"/>
    <w:rsid w:val="000C0C80"/>
    <w:rsid w:val="000C0FB7"/>
    <w:rsid w:val="000C11B4"/>
    <w:rsid w:val="000C11D0"/>
    <w:rsid w:val="000C1854"/>
    <w:rsid w:val="000C1985"/>
    <w:rsid w:val="000C1CC6"/>
    <w:rsid w:val="000C1F7A"/>
    <w:rsid w:val="000C2396"/>
    <w:rsid w:val="000C25B2"/>
    <w:rsid w:val="000C2AEB"/>
    <w:rsid w:val="000C2BDF"/>
    <w:rsid w:val="000C3140"/>
    <w:rsid w:val="000C3E1F"/>
    <w:rsid w:val="000C3E5F"/>
    <w:rsid w:val="000C3E74"/>
    <w:rsid w:val="000C3F87"/>
    <w:rsid w:val="000C4545"/>
    <w:rsid w:val="000C455F"/>
    <w:rsid w:val="000C4C98"/>
    <w:rsid w:val="000C50C6"/>
    <w:rsid w:val="000C55DB"/>
    <w:rsid w:val="000C5823"/>
    <w:rsid w:val="000C61F2"/>
    <w:rsid w:val="000C61F7"/>
    <w:rsid w:val="000C6411"/>
    <w:rsid w:val="000C659E"/>
    <w:rsid w:val="000C66AD"/>
    <w:rsid w:val="000C6EC0"/>
    <w:rsid w:val="000C76EC"/>
    <w:rsid w:val="000C773A"/>
    <w:rsid w:val="000C7889"/>
    <w:rsid w:val="000C7996"/>
    <w:rsid w:val="000C7ABF"/>
    <w:rsid w:val="000C7E84"/>
    <w:rsid w:val="000D00F1"/>
    <w:rsid w:val="000D01D3"/>
    <w:rsid w:val="000D0286"/>
    <w:rsid w:val="000D02B3"/>
    <w:rsid w:val="000D06CD"/>
    <w:rsid w:val="000D06D3"/>
    <w:rsid w:val="000D095B"/>
    <w:rsid w:val="000D113B"/>
    <w:rsid w:val="000D1271"/>
    <w:rsid w:val="000D12B0"/>
    <w:rsid w:val="000D12EF"/>
    <w:rsid w:val="000D1751"/>
    <w:rsid w:val="000D18DB"/>
    <w:rsid w:val="000D1DEA"/>
    <w:rsid w:val="000D2100"/>
    <w:rsid w:val="000D24CF"/>
    <w:rsid w:val="000D2A14"/>
    <w:rsid w:val="000D2A75"/>
    <w:rsid w:val="000D31DB"/>
    <w:rsid w:val="000D38C2"/>
    <w:rsid w:val="000D38CE"/>
    <w:rsid w:val="000D38DB"/>
    <w:rsid w:val="000D3B6F"/>
    <w:rsid w:val="000D3C20"/>
    <w:rsid w:val="000D3D9B"/>
    <w:rsid w:val="000D3DB0"/>
    <w:rsid w:val="000D3EE4"/>
    <w:rsid w:val="000D3F81"/>
    <w:rsid w:val="000D4834"/>
    <w:rsid w:val="000D4B89"/>
    <w:rsid w:val="000D5423"/>
    <w:rsid w:val="000D5AAF"/>
    <w:rsid w:val="000D5E92"/>
    <w:rsid w:val="000D5F94"/>
    <w:rsid w:val="000D61D2"/>
    <w:rsid w:val="000D63E8"/>
    <w:rsid w:val="000D662D"/>
    <w:rsid w:val="000D6749"/>
    <w:rsid w:val="000D683F"/>
    <w:rsid w:val="000D69A0"/>
    <w:rsid w:val="000D6D26"/>
    <w:rsid w:val="000D6EC5"/>
    <w:rsid w:val="000D7071"/>
    <w:rsid w:val="000D7519"/>
    <w:rsid w:val="000D779E"/>
    <w:rsid w:val="000D7AD6"/>
    <w:rsid w:val="000D7B4D"/>
    <w:rsid w:val="000D7FFE"/>
    <w:rsid w:val="000E00D4"/>
    <w:rsid w:val="000E03BF"/>
    <w:rsid w:val="000E044B"/>
    <w:rsid w:val="000E0717"/>
    <w:rsid w:val="000E0A37"/>
    <w:rsid w:val="000E116E"/>
    <w:rsid w:val="000E1A7D"/>
    <w:rsid w:val="000E1C38"/>
    <w:rsid w:val="000E1D35"/>
    <w:rsid w:val="000E1F3A"/>
    <w:rsid w:val="000E2502"/>
    <w:rsid w:val="000E2A38"/>
    <w:rsid w:val="000E2AA0"/>
    <w:rsid w:val="000E2ACE"/>
    <w:rsid w:val="000E2C1E"/>
    <w:rsid w:val="000E2C3F"/>
    <w:rsid w:val="000E31E4"/>
    <w:rsid w:val="000E3223"/>
    <w:rsid w:val="000E3393"/>
    <w:rsid w:val="000E393E"/>
    <w:rsid w:val="000E39BC"/>
    <w:rsid w:val="000E3BB6"/>
    <w:rsid w:val="000E4754"/>
    <w:rsid w:val="000E49A6"/>
    <w:rsid w:val="000E4EA5"/>
    <w:rsid w:val="000E5050"/>
    <w:rsid w:val="000E51B4"/>
    <w:rsid w:val="000E5268"/>
    <w:rsid w:val="000E54FF"/>
    <w:rsid w:val="000E5668"/>
    <w:rsid w:val="000E5772"/>
    <w:rsid w:val="000E5B69"/>
    <w:rsid w:val="000E5F12"/>
    <w:rsid w:val="000E65B4"/>
    <w:rsid w:val="000E67DF"/>
    <w:rsid w:val="000E687B"/>
    <w:rsid w:val="000E6C87"/>
    <w:rsid w:val="000E6ECA"/>
    <w:rsid w:val="000E72FB"/>
    <w:rsid w:val="000E7777"/>
    <w:rsid w:val="000E796B"/>
    <w:rsid w:val="000E7E5D"/>
    <w:rsid w:val="000F02BA"/>
    <w:rsid w:val="000F02C1"/>
    <w:rsid w:val="000F0727"/>
    <w:rsid w:val="000F07C2"/>
    <w:rsid w:val="000F0852"/>
    <w:rsid w:val="000F0888"/>
    <w:rsid w:val="000F0F92"/>
    <w:rsid w:val="000F1308"/>
    <w:rsid w:val="000F14A3"/>
    <w:rsid w:val="000F1634"/>
    <w:rsid w:val="000F1F76"/>
    <w:rsid w:val="000F21D4"/>
    <w:rsid w:val="000F2741"/>
    <w:rsid w:val="000F2A26"/>
    <w:rsid w:val="000F2D4F"/>
    <w:rsid w:val="000F30E9"/>
    <w:rsid w:val="000F3173"/>
    <w:rsid w:val="000F3718"/>
    <w:rsid w:val="000F37EF"/>
    <w:rsid w:val="000F3D01"/>
    <w:rsid w:val="000F4171"/>
    <w:rsid w:val="000F430F"/>
    <w:rsid w:val="000F454C"/>
    <w:rsid w:val="000F464B"/>
    <w:rsid w:val="000F4887"/>
    <w:rsid w:val="000F493E"/>
    <w:rsid w:val="000F4E15"/>
    <w:rsid w:val="000F571C"/>
    <w:rsid w:val="000F574F"/>
    <w:rsid w:val="000F57E7"/>
    <w:rsid w:val="000F5E87"/>
    <w:rsid w:val="000F5F77"/>
    <w:rsid w:val="000F6086"/>
    <w:rsid w:val="000F6425"/>
    <w:rsid w:val="000F657B"/>
    <w:rsid w:val="000F6623"/>
    <w:rsid w:val="000F66E7"/>
    <w:rsid w:val="000F6921"/>
    <w:rsid w:val="000F6AF0"/>
    <w:rsid w:val="000F6B02"/>
    <w:rsid w:val="000F7179"/>
    <w:rsid w:val="000F71EC"/>
    <w:rsid w:val="000F7498"/>
    <w:rsid w:val="000F7AC3"/>
    <w:rsid w:val="000F7BEF"/>
    <w:rsid w:val="000F7D20"/>
    <w:rsid w:val="000F7E0C"/>
    <w:rsid w:val="000F7E5B"/>
    <w:rsid w:val="000F7EF3"/>
    <w:rsid w:val="00100062"/>
    <w:rsid w:val="00100101"/>
    <w:rsid w:val="001004A8"/>
    <w:rsid w:val="00100587"/>
    <w:rsid w:val="0010094C"/>
    <w:rsid w:val="00100967"/>
    <w:rsid w:val="00100A3E"/>
    <w:rsid w:val="00100C14"/>
    <w:rsid w:val="00100EAA"/>
    <w:rsid w:val="00100FDD"/>
    <w:rsid w:val="0010131A"/>
    <w:rsid w:val="0010159A"/>
    <w:rsid w:val="001022A2"/>
    <w:rsid w:val="00102635"/>
    <w:rsid w:val="001026C1"/>
    <w:rsid w:val="00102EE2"/>
    <w:rsid w:val="001032C9"/>
    <w:rsid w:val="00103628"/>
    <w:rsid w:val="0010380F"/>
    <w:rsid w:val="00103AF6"/>
    <w:rsid w:val="00104070"/>
    <w:rsid w:val="001043E8"/>
    <w:rsid w:val="00104450"/>
    <w:rsid w:val="00104752"/>
    <w:rsid w:val="00104897"/>
    <w:rsid w:val="0010497F"/>
    <w:rsid w:val="00104A69"/>
    <w:rsid w:val="00104CBF"/>
    <w:rsid w:val="00105B08"/>
    <w:rsid w:val="00105C2C"/>
    <w:rsid w:val="00105F7C"/>
    <w:rsid w:val="0010624F"/>
    <w:rsid w:val="00106738"/>
    <w:rsid w:val="00107048"/>
    <w:rsid w:val="00107159"/>
    <w:rsid w:val="001071DE"/>
    <w:rsid w:val="0010721C"/>
    <w:rsid w:val="00107523"/>
    <w:rsid w:val="001076F0"/>
    <w:rsid w:val="00107967"/>
    <w:rsid w:val="001079C0"/>
    <w:rsid w:val="00107D88"/>
    <w:rsid w:val="001106C0"/>
    <w:rsid w:val="00110D13"/>
    <w:rsid w:val="001112AB"/>
    <w:rsid w:val="0011160E"/>
    <w:rsid w:val="001119FF"/>
    <w:rsid w:val="00111BE6"/>
    <w:rsid w:val="001121C6"/>
    <w:rsid w:val="00112325"/>
    <w:rsid w:val="00112435"/>
    <w:rsid w:val="001124D9"/>
    <w:rsid w:val="0011292E"/>
    <w:rsid w:val="00112B8A"/>
    <w:rsid w:val="0011309B"/>
    <w:rsid w:val="00113703"/>
    <w:rsid w:val="001139CA"/>
    <w:rsid w:val="00113AC2"/>
    <w:rsid w:val="001142AA"/>
    <w:rsid w:val="001142E4"/>
    <w:rsid w:val="00114636"/>
    <w:rsid w:val="001146FF"/>
    <w:rsid w:val="00114973"/>
    <w:rsid w:val="0011502B"/>
    <w:rsid w:val="001151D3"/>
    <w:rsid w:val="00115559"/>
    <w:rsid w:val="0011558A"/>
    <w:rsid w:val="00115CD0"/>
    <w:rsid w:val="00115CD5"/>
    <w:rsid w:val="00115CD9"/>
    <w:rsid w:val="00116242"/>
    <w:rsid w:val="00116246"/>
    <w:rsid w:val="001165D4"/>
    <w:rsid w:val="00116778"/>
    <w:rsid w:val="0011691E"/>
    <w:rsid w:val="00116B90"/>
    <w:rsid w:val="00116BEC"/>
    <w:rsid w:val="00116E77"/>
    <w:rsid w:val="00116FFB"/>
    <w:rsid w:val="001174F4"/>
    <w:rsid w:val="00117737"/>
    <w:rsid w:val="001179A8"/>
    <w:rsid w:val="00117C32"/>
    <w:rsid w:val="00117DBB"/>
    <w:rsid w:val="0012053E"/>
    <w:rsid w:val="0012086E"/>
    <w:rsid w:val="00120E82"/>
    <w:rsid w:val="00120F56"/>
    <w:rsid w:val="00121012"/>
    <w:rsid w:val="00121510"/>
    <w:rsid w:val="00121C48"/>
    <w:rsid w:val="00121E33"/>
    <w:rsid w:val="00121E7D"/>
    <w:rsid w:val="00121EDE"/>
    <w:rsid w:val="00121FDD"/>
    <w:rsid w:val="00122115"/>
    <w:rsid w:val="00122266"/>
    <w:rsid w:val="00122534"/>
    <w:rsid w:val="00122567"/>
    <w:rsid w:val="00122830"/>
    <w:rsid w:val="001229A9"/>
    <w:rsid w:val="00122C9B"/>
    <w:rsid w:val="00122D63"/>
    <w:rsid w:val="00122E22"/>
    <w:rsid w:val="00123562"/>
    <w:rsid w:val="00123954"/>
    <w:rsid w:val="0012395D"/>
    <w:rsid w:val="00124058"/>
    <w:rsid w:val="0012445E"/>
    <w:rsid w:val="0012458F"/>
    <w:rsid w:val="001246FD"/>
    <w:rsid w:val="00124804"/>
    <w:rsid w:val="00124A15"/>
    <w:rsid w:val="00124BDB"/>
    <w:rsid w:val="00124E38"/>
    <w:rsid w:val="00124F7E"/>
    <w:rsid w:val="00124FD7"/>
    <w:rsid w:val="00124FF4"/>
    <w:rsid w:val="00125222"/>
    <w:rsid w:val="001253C3"/>
    <w:rsid w:val="001257BA"/>
    <w:rsid w:val="001257C5"/>
    <w:rsid w:val="00125AC3"/>
    <w:rsid w:val="00125CDE"/>
    <w:rsid w:val="001266DC"/>
    <w:rsid w:val="0012689F"/>
    <w:rsid w:val="0012695B"/>
    <w:rsid w:val="001269A4"/>
    <w:rsid w:val="00126A85"/>
    <w:rsid w:val="00126CAD"/>
    <w:rsid w:val="00126D02"/>
    <w:rsid w:val="00126D2E"/>
    <w:rsid w:val="0012710E"/>
    <w:rsid w:val="001273C5"/>
    <w:rsid w:val="001276B6"/>
    <w:rsid w:val="001276FC"/>
    <w:rsid w:val="00127738"/>
    <w:rsid w:val="00127E19"/>
    <w:rsid w:val="00130B1A"/>
    <w:rsid w:val="00130B3D"/>
    <w:rsid w:val="00130CC3"/>
    <w:rsid w:val="00130D3E"/>
    <w:rsid w:val="0013121B"/>
    <w:rsid w:val="001321C6"/>
    <w:rsid w:val="001322CF"/>
    <w:rsid w:val="00132375"/>
    <w:rsid w:val="001324FC"/>
    <w:rsid w:val="00132BAB"/>
    <w:rsid w:val="00132E73"/>
    <w:rsid w:val="00133093"/>
    <w:rsid w:val="001331D4"/>
    <w:rsid w:val="00133245"/>
    <w:rsid w:val="00133511"/>
    <w:rsid w:val="001336E9"/>
    <w:rsid w:val="0013374D"/>
    <w:rsid w:val="00133970"/>
    <w:rsid w:val="001339AE"/>
    <w:rsid w:val="00133A14"/>
    <w:rsid w:val="00133D1F"/>
    <w:rsid w:val="00133D36"/>
    <w:rsid w:val="00133F15"/>
    <w:rsid w:val="00133F33"/>
    <w:rsid w:val="00134326"/>
    <w:rsid w:val="001343BD"/>
    <w:rsid w:val="00134424"/>
    <w:rsid w:val="00134C68"/>
    <w:rsid w:val="00135232"/>
    <w:rsid w:val="00135240"/>
    <w:rsid w:val="001355D1"/>
    <w:rsid w:val="00135616"/>
    <w:rsid w:val="00135F35"/>
    <w:rsid w:val="00135FFD"/>
    <w:rsid w:val="0013601D"/>
    <w:rsid w:val="00136487"/>
    <w:rsid w:val="001364AB"/>
    <w:rsid w:val="00136915"/>
    <w:rsid w:val="0013707C"/>
    <w:rsid w:val="00137156"/>
    <w:rsid w:val="001371D5"/>
    <w:rsid w:val="001372A5"/>
    <w:rsid w:val="00137543"/>
    <w:rsid w:val="00137712"/>
    <w:rsid w:val="00137AFD"/>
    <w:rsid w:val="00137CC7"/>
    <w:rsid w:val="00137F6D"/>
    <w:rsid w:val="00140023"/>
    <w:rsid w:val="001400DC"/>
    <w:rsid w:val="0014012B"/>
    <w:rsid w:val="0014096A"/>
    <w:rsid w:val="00140985"/>
    <w:rsid w:val="00140EB2"/>
    <w:rsid w:val="0014102C"/>
    <w:rsid w:val="0014116E"/>
    <w:rsid w:val="001414D3"/>
    <w:rsid w:val="00141517"/>
    <w:rsid w:val="00141D69"/>
    <w:rsid w:val="00141F1E"/>
    <w:rsid w:val="0014203B"/>
    <w:rsid w:val="00142053"/>
    <w:rsid w:val="0014221A"/>
    <w:rsid w:val="001423EA"/>
    <w:rsid w:val="00142624"/>
    <w:rsid w:val="00142C5D"/>
    <w:rsid w:val="00142C80"/>
    <w:rsid w:val="00142CB7"/>
    <w:rsid w:val="00142D4B"/>
    <w:rsid w:val="00142F25"/>
    <w:rsid w:val="001430A7"/>
    <w:rsid w:val="0014334B"/>
    <w:rsid w:val="00143749"/>
    <w:rsid w:val="001437AA"/>
    <w:rsid w:val="0014384D"/>
    <w:rsid w:val="0014384F"/>
    <w:rsid w:val="00143B47"/>
    <w:rsid w:val="00144345"/>
    <w:rsid w:val="001446D2"/>
    <w:rsid w:val="00144BF4"/>
    <w:rsid w:val="00144D62"/>
    <w:rsid w:val="00144E27"/>
    <w:rsid w:val="001458DF"/>
    <w:rsid w:val="00145CF1"/>
    <w:rsid w:val="00145DBB"/>
    <w:rsid w:val="0014678D"/>
    <w:rsid w:val="00146907"/>
    <w:rsid w:val="00146926"/>
    <w:rsid w:val="00146B05"/>
    <w:rsid w:val="00147082"/>
    <w:rsid w:val="001471FC"/>
    <w:rsid w:val="001472B5"/>
    <w:rsid w:val="00147566"/>
    <w:rsid w:val="00147CFC"/>
    <w:rsid w:val="00147D44"/>
    <w:rsid w:val="0015026B"/>
    <w:rsid w:val="00150413"/>
    <w:rsid w:val="0015048B"/>
    <w:rsid w:val="00150512"/>
    <w:rsid w:val="001506A7"/>
    <w:rsid w:val="0015075E"/>
    <w:rsid w:val="00150A6A"/>
    <w:rsid w:val="00150B45"/>
    <w:rsid w:val="00150C86"/>
    <w:rsid w:val="0015135F"/>
    <w:rsid w:val="00151581"/>
    <w:rsid w:val="0015176F"/>
    <w:rsid w:val="00151F8F"/>
    <w:rsid w:val="001520FC"/>
    <w:rsid w:val="00152100"/>
    <w:rsid w:val="00152375"/>
    <w:rsid w:val="0015237D"/>
    <w:rsid w:val="001529D0"/>
    <w:rsid w:val="00152C7D"/>
    <w:rsid w:val="00152CA9"/>
    <w:rsid w:val="0015317E"/>
    <w:rsid w:val="0015327A"/>
    <w:rsid w:val="001534D5"/>
    <w:rsid w:val="00153506"/>
    <w:rsid w:val="001536F6"/>
    <w:rsid w:val="00153868"/>
    <w:rsid w:val="00153964"/>
    <w:rsid w:val="001541CF"/>
    <w:rsid w:val="001545B4"/>
    <w:rsid w:val="0015466B"/>
    <w:rsid w:val="00154874"/>
    <w:rsid w:val="00154889"/>
    <w:rsid w:val="001548B5"/>
    <w:rsid w:val="00154D3A"/>
    <w:rsid w:val="00155639"/>
    <w:rsid w:val="0015597F"/>
    <w:rsid w:val="00155B08"/>
    <w:rsid w:val="00155F99"/>
    <w:rsid w:val="00156222"/>
    <w:rsid w:val="00157078"/>
    <w:rsid w:val="001572CD"/>
    <w:rsid w:val="0015756A"/>
    <w:rsid w:val="00157A11"/>
    <w:rsid w:val="00160751"/>
    <w:rsid w:val="00160D7C"/>
    <w:rsid w:val="00160DD7"/>
    <w:rsid w:val="00160F51"/>
    <w:rsid w:val="001611F1"/>
    <w:rsid w:val="001612F3"/>
    <w:rsid w:val="0016153D"/>
    <w:rsid w:val="00161931"/>
    <w:rsid w:val="00161A90"/>
    <w:rsid w:val="00161ABD"/>
    <w:rsid w:val="00161AF5"/>
    <w:rsid w:val="0016202D"/>
    <w:rsid w:val="001625A5"/>
    <w:rsid w:val="0016288D"/>
    <w:rsid w:val="00162D2F"/>
    <w:rsid w:val="00162F3D"/>
    <w:rsid w:val="00162F85"/>
    <w:rsid w:val="00163B1A"/>
    <w:rsid w:val="00163B55"/>
    <w:rsid w:val="00163EAD"/>
    <w:rsid w:val="00164129"/>
    <w:rsid w:val="0016413A"/>
    <w:rsid w:val="00164AD3"/>
    <w:rsid w:val="00164B0B"/>
    <w:rsid w:val="00164D6D"/>
    <w:rsid w:val="00164D78"/>
    <w:rsid w:val="00164FB7"/>
    <w:rsid w:val="00165454"/>
    <w:rsid w:val="0016558E"/>
    <w:rsid w:val="00165ACA"/>
    <w:rsid w:val="00165D00"/>
    <w:rsid w:val="0016624D"/>
    <w:rsid w:val="0016654C"/>
    <w:rsid w:val="00166593"/>
    <w:rsid w:val="001668B9"/>
    <w:rsid w:val="001669D8"/>
    <w:rsid w:val="00166FC2"/>
    <w:rsid w:val="001671F8"/>
    <w:rsid w:val="00167214"/>
    <w:rsid w:val="0016778D"/>
    <w:rsid w:val="00167A52"/>
    <w:rsid w:val="001700DC"/>
    <w:rsid w:val="001701F0"/>
    <w:rsid w:val="00170A9A"/>
    <w:rsid w:val="00170B02"/>
    <w:rsid w:val="00170BD2"/>
    <w:rsid w:val="00170F55"/>
    <w:rsid w:val="001712CE"/>
    <w:rsid w:val="0017152D"/>
    <w:rsid w:val="00171624"/>
    <w:rsid w:val="0017176B"/>
    <w:rsid w:val="001719FD"/>
    <w:rsid w:val="00171A00"/>
    <w:rsid w:val="00171D64"/>
    <w:rsid w:val="00171FDA"/>
    <w:rsid w:val="00172030"/>
    <w:rsid w:val="00172164"/>
    <w:rsid w:val="001723CA"/>
    <w:rsid w:val="00172BB7"/>
    <w:rsid w:val="00172CBE"/>
    <w:rsid w:val="0017309C"/>
    <w:rsid w:val="001733A9"/>
    <w:rsid w:val="00173707"/>
    <w:rsid w:val="00173743"/>
    <w:rsid w:val="00173B04"/>
    <w:rsid w:val="00173BB9"/>
    <w:rsid w:val="00173BED"/>
    <w:rsid w:val="0017415A"/>
    <w:rsid w:val="00174755"/>
    <w:rsid w:val="00174A1A"/>
    <w:rsid w:val="00174A41"/>
    <w:rsid w:val="001753B4"/>
    <w:rsid w:val="00175882"/>
    <w:rsid w:val="00175A2F"/>
    <w:rsid w:val="00175A59"/>
    <w:rsid w:val="00175C35"/>
    <w:rsid w:val="00175D70"/>
    <w:rsid w:val="001760F4"/>
    <w:rsid w:val="001764D1"/>
    <w:rsid w:val="0017673B"/>
    <w:rsid w:val="001768C7"/>
    <w:rsid w:val="00176B2F"/>
    <w:rsid w:val="00176C14"/>
    <w:rsid w:val="00176DA0"/>
    <w:rsid w:val="00176DC2"/>
    <w:rsid w:val="00176E9E"/>
    <w:rsid w:val="00177039"/>
    <w:rsid w:val="001771CC"/>
    <w:rsid w:val="00177324"/>
    <w:rsid w:val="00177537"/>
    <w:rsid w:val="00177909"/>
    <w:rsid w:val="00180218"/>
    <w:rsid w:val="001804B5"/>
    <w:rsid w:val="001807EF"/>
    <w:rsid w:val="00180846"/>
    <w:rsid w:val="001811E2"/>
    <w:rsid w:val="00181283"/>
    <w:rsid w:val="0018143D"/>
    <w:rsid w:val="0018153E"/>
    <w:rsid w:val="001817D5"/>
    <w:rsid w:val="0018181A"/>
    <w:rsid w:val="00181FBC"/>
    <w:rsid w:val="00181FFA"/>
    <w:rsid w:val="001824D4"/>
    <w:rsid w:val="00182989"/>
    <w:rsid w:val="00182CF7"/>
    <w:rsid w:val="00182D6E"/>
    <w:rsid w:val="0018301A"/>
    <w:rsid w:val="001831FB"/>
    <w:rsid w:val="00183325"/>
    <w:rsid w:val="00183760"/>
    <w:rsid w:val="00183B3C"/>
    <w:rsid w:val="00183BAB"/>
    <w:rsid w:val="00183CEF"/>
    <w:rsid w:val="00184039"/>
    <w:rsid w:val="00184205"/>
    <w:rsid w:val="001842DA"/>
    <w:rsid w:val="0018449D"/>
    <w:rsid w:val="0018478F"/>
    <w:rsid w:val="00184EB6"/>
    <w:rsid w:val="001851C2"/>
    <w:rsid w:val="00185269"/>
    <w:rsid w:val="0018537B"/>
    <w:rsid w:val="00185617"/>
    <w:rsid w:val="00185746"/>
    <w:rsid w:val="001858BE"/>
    <w:rsid w:val="00185B7D"/>
    <w:rsid w:val="00185E49"/>
    <w:rsid w:val="00185F0D"/>
    <w:rsid w:val="00185F83"/>
    <w:rsid w:val="00185FB0"/>
    <w:rsid w:val="00186500"/>
    <w:rsid w:val="001866CF"/>
    <w:rsid w:val="00187053"/>
    <w:rsid w:val="0018782D"/>
    <w:rsid w:val="00187C09"/>
    <w:rsid w:val="00187C82"/>
    <w:rsid w:val="00187DCB"/>
    <w:rsid w:val="0019002D"/>
    <w:rsid w:val="00190256"/>
    <w:rsid w:val="001902C2"/>
    <w:rsid w:val="0019074A"/>
    <w:rsid w:val="00190B6D"/>
    <w:rsid w:val="00190BBC"/>
    <w:rsid w:val="00190F5A"/>
    <w:rsid w:val="0019102B"/>
    <w:rsid w:val="0019184A"/>
    <w:rsid w:val="00191AE4"/>
    <w:rsid w:val="00191B8E"/>
    <w:rsid w:val="00191D1C"/>
    <w:rsid w:val="00191EA6"/>
    <w:rsid w:val="00191EAE"/>
    <w:rsid w:val="0019235D"/>
    <w:rsid w:val="001924B6"/>
    <w:rsid w:val="001927C4"/>
    <w:rsid w:val="00192C5A"/>
    <w:rsid w:val="0019327C"/>
    <w:rsid w:val="001933D5"/>
    <w:rsid w:val="001936D3"/>
    <w:rsid w:val="00193910"/>
    <w:rsid w:val="001939A4"/>
    <w:rsid w:val="00193A6A"/>
    <w:rsid w:val="00193C5A"/>
    <w:rsid w:val="00193E8D"/>
    <w:rsid w:val="0019419D"/>
    <w:rsid w:val="001945C4"/>
    <w:rsid w:val="001946CD"/>
    <w:rsid w:val="001947FF"/>
    <w:rsid w:val="00194BE1"/>
    <w:rsid w:val="00194C8D"/>
    <w:rsid w:val="00194FAB"/>
    <w:rsid w:val="00195330"/>
    <w:rsid w:val="00195648"/>
    <w:rsid w:val="0019584A"/>
    <w:rsid w:val="00195A99"/>
    <w:rsid w:val="00195B5A"/>
    <w:rsid w:val="00195D2E"/>
    <w:rsid w:val="001961B7"/>
    <w:rsid w:val="001963F7"/>
    <w:rsid w:val="0019675F"/>
    <w:rsid w:val="00196ACA"/>
    <w:rsid w:val="00196DAE"/>
    <w:rsid w:val="00196E15"/>
    <w:rsid w:val="00196E3B"/>
    <w:rsid w:val="00197062"/>
    <w:rsid w:val="00197265"/>
    <w:rsid w:val="0019744C"/>
    <w:rsid w:val="00197852"/>
    <w:rsid w:val="00197921"/>
    <w:rsid w:val="001A008F"/>
    <w:rsid w:val="001A045B"/>
    <w:rsid w:val="001A09D5"/>
    <w:rsid w:val="001A0BFD"/>
    <w:rsid w:val="001A0E7B"/>
    <w:rsid w:val="001A1477"/>
    <w:rsid w:val="001A16FF"/>
    <w:rsid w:val="001A170B"/>
    <w:rsid w:val="001A1712"/>
    <w:rsid w:val="001A1990"/>
    <w:rsid w:val="001A19CC"/>
    <w:rsid w:val="001A1AB0"/>
    <w:rsid w:val="001A1B0E"/>
    <w:rsid w:val="001A1D6D"/>
    <w:rsid w:val="001A1E4D"/>
    <w:rsid w:val="001A1E79"/>
    <w:rsid w:val="001A246C"/>
    <w:rsid w:val="001A2550"/>
    <w:rsid w:val="001A2665"/>
    <w:rsid w:val="001A2B57"/>
    <w:rsid w:val="001A2CD3"/>
    <w:rsid w:val="001A2F22"/>
    <w:rsid w:val="001A3358"/>
    <w:rsid w:val="001A3BD6"/>
    <w:rsid w:val="001A3CE8"/>
    <w:rsid w:val="001A3E73"/>
    <w:rsid w:val="001A41C0"/>
    <w:rsid w:val="001A472D"/>
    <w:rsid w:val="001A4A4E"/>
    <w:rsid w:val="001A4ADC"/>
    <w:rsid w:val="001A5090"/>
    <w:rsid w:val="001A53C3"/>
    <w:rsid w:val="001A54E0"/>
    <w:rsid w:val="001A54FB"/>
    <w:rsid w:val="001A59C0"/>
    <w:rsid w:val="001A5A90"/>
    <w:rsid w:val="001A5BCF"/>
    <w:rsid w:val="001A5D53"/>
    <w:rsid w:val="001A600A"/>
    <w:rsid w:val="001A637B"/>
    <w:rsid w:val="001A6514"/>
    <w:rsid w:val="001A658B"/>
    <w:rsid w:val="001A65A0"/>
    <w:rsid w:val="001A65A7"/>
    <w:rsid w:val="001A6755"/>
    <w:rsid w:val="001A6A8D"/>
    <w:rsid w:val="001A6B0C"/>
    <w:rsid w:val="001A6B56"/>
    <w:rsid w:val="001A6FE8"/>
    <w:rsid w:val="001A7402"/>
    <w:rsid w:val="001A76DB"/>
    <w:rsid w:val="001A77E4"/>
    <w:rsid w:val="001A7BF6"/>
    <w:rsid w:val="001A7C20"/>
    <w:rsid w:val="001A7F0C"/>
    <w:rsid w:val="001A7F47"/>
    <w:rsid w:val="001B000D"/>
    <w:rsid w:val="001B02AF"/>
    <w:rsid w:val="001B030D"/>
    <w:rsid w:val="001B04C2"/>
    <w:rsid w:val="001B060C"/>
    <w:rsid w:val="001B0C63"/>
    <w:rsid w:val="001B100E"/>
    <w:rsid w:val="001B12FC"/>
    <w:rsid w:val="001B144B"/>
    <w:rsid w:val="001B15EF"/>
    <w:rsid w:val="001B1633"/>
    <w:rsid w:val="001B16F9"/>
    <w:rsid w:val="001B2167"/>
    <w:rsid w:val="001B234C"/>
    <w:rsid w:val="001B24E8"/>
    <w:rsid w:val="001B2595"/>
    <w:rsid w:val="001B259C"/>
    <w:rsid w:val="001B26A2"/>
    <w:rsid w:val="001B2701"/>
    <w:rsid w:val="001B2CA5"/>
    <w:rsid w:val="001B2F2B"/>
    <w:rsid w:val="001B3024"/>
    <w:rsid w:val="001B307B"/>
    <w:rsid w:val="001B32F6"/>
    <w:rsid w:val="001B38DC"/>
    <w:rsid w:val="001B3934"/>
    <w:rsid w:val="001B470B"/>
    <w:rsid w:val="001B48B3"/>
    <w:rsid w:val="001B4ACE"/>
    <w:rsid w:val="001B4B81"/>
    <w:rsid w:val="001B516E"/>
    <w:rsid w:val="001B54D5"/>
    <w:rsid w:val="001B55DF"/>
    <w:rsid w:val="001B5817"/>
    <w:rsid w:val="001B5A6D"/>
    <w:rsid w:val="001B6241"/>
    <w:rsid w:val="001B699D"/>
    <w:rsid w:val="001B6E77"/>
    <w:rsid w:val="001B6F10"/>
    <w:rsid w:val="001B701B"/>
    <w:rsid w:val="001B702F"/>
    <w:rsid w:val="001B70D7"/>
    <w:rsid w:val="001B73F3"/>
    <w:rsid w:val="001B7655"/>
    <w:rsid w:val="001B790E"/>
    <w:rsid w:val="001B79C8"/>
    <w:rsid w:val="001B7E77"/>
    <w:rsid w:val="001C06D6"/>
    <w:rsid w:val="001C0B03"/>
    <w:rsid w:val="001C0C5D"/>
    <w:rsid w:val="001C0C8C"/>
    <w:rsid w:val="001C0F16"/>
    <w:rsid w:val="001C12D5"/>
    <w:rsid w:val="001C14AC"/>
    <w:rsid w:val="001C14E3"/>
    <w:rsid w:val="001C158E"/>
    <w:rsid w:val="001C1605"/>
    <w:rsid w:val="001C1C73"/>
    <w:rsid w:val="001C1FE5"/>
    <w:rsid w:val="001C27CA"/>
    <w:rsid w:val="001C2953"/>
    <w:rsid w:val="001C2A28"/>
    <w:rsid w:val="001C2CF5"/>
    <w:rsid w:val="001C2D5E"/>
    <w:rsid w:val="001C2DB6"/>
    <w:rsid w:val="001C3054"/>
    <w:rsid w:val="001C30E9"/>
    <w:rsid w:val="001C323C"/>
    <w:rsid w:val="001C3334"/>
    <w:rsid w:val="001C3633"/>
    <w:rsid w:val="001C3983"/>
    <w:rsid w:val="001C3ABE"/>
    <w:rsid w:val="001C448C"/>
    <w:rsid w:val="001C44BA"/>
    <w:rsid w:val="001C44F2"/>
    <w:rsid w:val="001C4A3A"/>
    <w:rsid w:val="001C4BDD"/>
    <w:rsid w:val="001C4D81"/>
    <w:rsid w:val="001C50F9"/>
    <w:rsid w:val="001C5104"/>
    <w:rsid w:val="001C5240"/>
    <w:rsid w:val="001C5271"/>
    <w:rsid w:val="001C5308"/>
    <w:rsid w:val="001C554E"/>
    <w:rsid w:val="001C57F1"/>
    <w:rsid w:val="001C5932"/>
    <w:rsid w:val="001C59DF"/>
    <w:rsid w:val="001C5A8C"/>
    <w:rsid w:val="001C5C15"/>
    <w:rsid w:val="001C5DFD"/>
    <w:rsid w:val="001C6506"/>
    <w:rsid w:val="001C6539"/>
    <w:rsid w:val="001C6A49"/>
    <w:rsid w:val="001C6BF3"/>
    <w:rsid w:val="001C6CA1"/>
    <w:rsid w:val="001C6CE7"/>
    <w:rsid w:val="001C6DBE"/>
    <w:rsid w:val="001C7436"/>
    <w:rsid w:val="001C7561"/>
    <w:rsid w:val="001C77B8"/>
    <w:rsid w:val="001C78BC"/>
    <w:rsid w:val="001D00C7"/>
    <w:rsid w:val="001D02B8"/>
    <w:rsid w:val="001D0472"/>
    <w:rsid w:val="001D04A9"/>
    <w:rsid w:val="001D04B6"/>
    <w:rsid w:val="001D09EC"/>
    <w:rsid w:val="001D09ED"/>
    <w:rsid w:val="001D10F6"/>
    <w:rsid w:val="001D1141"/>
    <w:rsid w:val="001D1423"/>
    <w:rsid w:val="001D185B"/>
    <w:rsid w:val="001D223F"/>
    <w:rsid w:val="001D224E"/>
    <w:rsid w:val="001D22C3"/>
    <w:rsid w:val="001D2646"/>
    <w:rsid w:val="001D28ED"/>
    <w:rsid w:val="001D2A7B"/>
    <w:rsid w:val="001D2DA4"/>
    <w:rsid w:val="001D38D0"/>
    <w:rsid w:val="001D3BB1"/>
    <w:rsid w:val="001D3BF3"/>
    <w:rsid w:val="001D427C"/>
    <w:rsid w:val="001D493D"/>
    <w:rsid w:val="001D4B82"/>
    <w:rsid w:val="001D4EEA"/>
    <w:rsid w:val="001D582D"/>
    <w:rsid w:val="001D5A55"/>
    <w:rsid w:val="001D63C3"/>
    <w:rsid w:val="001D64BD"/>
    <w:rsid w:val="001D65EC"/>
    <w:rsid w:val="001D687C"/>
    <w:rsid w:val="001D6BB3"/>
    <w:rsid w:val="001D6BE6"/>
    <w:rsid w:val="001D6D3E"/>
    <w:rsid w:val="001D7077"/>
    <w:rsid w:val="001D750A"/>
    <w:rsid w:val="001D7A92"/>
    <w:rsid w:val="001D7F1B"/>
    <w:rsid w:val="001E00F7"/>
    <w:rsid w:val="001E01C3"/>
    <w:rsid w:val="001E0255"/>
    <w:rsid w:val="001E0F2D"/>
    <w:rsid w:val="001E157B"/>
    <w:rsid w:val="001E177A"/>
    <w:rsid w:val="001E18C5"/>
    <w:rsid w:val="001E1D16"/>
    <w:rsid w:val="001E1F22"/>
    <w:rsid w:val="001E213E"/>
    <w:rsid w:val="001E248C"/>
    <w:rsid w:val="001E28C6"/>
    <w:rsid w:val="001E2BBD"/>
    <w:rsid w:val="001E2EB5"/>
    <w:rsid w:val="001E2ED7"/>
    <w:rsid w:val="001E301F"/>
    <w:rsid w:val="001E32A9"/>
    <w:rsid w:val="001E3483"/>
    <w:rsid w:val="001E349E"/>
    <w:rsid w:val="001E37C0"/>
    <w:rsid w:val="001E3C1B"/>
    <w:rsid w:val="001E41A2"/>
    <w:rsid w:val="001E4677"/>
    <w:rsid w:val="001E49EA"/>
    <w:rsid w:val="001E4CB4"/>
    <w:rsid w:val="001E525C"/>
    <w:rsid w:val="001E545C"/>
    <w:rsid w:val="001E551C"/>
    <w:rsid w:val="001E5A57"/>
    <w:rsid w:val="001E5B94"/>
    <w:rsid w:val="001E60A6"/>
    <w:rsid w:val="001E617C"/>
    <w:rsid w:val="001E674D"/>
    <w:rsid w:val="001E68D3"/>
    <w:rsid w:val="001E6951"/>
    <w:rsid w:val="001E6A1D"/>
    <w:rsid w:val="001E6C67"/>
    <w:rsid w:val="001E6E77"/>
    <w:rsid w:val="001E7753"/>
    <w:rsid w:val="001E79D8"/>
    <w:rsid w:val="001E7E99"/>
    <w:rsid w:val="001E7ECE"/>
    <w:rsid w:val="001E7F1F"/>
    <w:rsid w:val="001F00B3"/>
    <w:rsid w:val="001F0618"/>
    <w:rsid w:val="001F06DE"/>
    <w:rsid w:val="001F0D2E"/>
    <w:rsid w:val="001F0E0B"/>
    <w:rsid w:val="001F0E52"/>
    <w:rsid w:val="001F102D"/>
    <w:rsid w:val="001F106E"/>
    <w:rsid w:val="001F134D"/>
    <w:rsid w:val="001F1516"/>
    <w:rsid w:val="001F1899"/>
    <w:rsid w:val="001F19A7"/>
    <w:rsid w:val="001F19C8"/>
    <w:rsid w:val="001F1ABF"/>
    <w:rsid w:val="001F1CF1"/>
    <w:rsid w:val="001F23FC"/>
    <w:rsid w:val="001F2870"/>
    <w:rsid w:val="001F2F6A"/>
    <w:rsid w:val="001F3158"/>
    <w:rsid w:val="001F354B"/>
    <w:rsid w:val="001F3607"/>
    <w:rsid w:val="001F3895"/>
    <w:rsid w:val="001F3964"/>
    <w:rsid w:val="001F3CEF"/>
    <w:rsid w:val="001F49E8"/>
    <w:rsid w:val="001F4E9A"/>
    <w:rsid w:val="001F5132"/>
    <w:rsid w:val="001F5844"/>
    <w:rsid w:val="001F59AC"/>
    <w:rsid w:val="001F5A42"/>
    <w:rsid w:val="001F5A81"/>
    <w:rsid w:val="001F60CB"/>
    <w:rsid w:val="001F64E4"/>
    <w:rsid w:val="001F6AB6"/>
    <w:rsid w:val="001F6C23"/>
    <w:rsid w:val="001F710D"/>
    <w:rsid w:val="001F79A2"/>
    <w:rsid w:val="001F7FDD"/>
    <w:rsid w:val="00200219"/>
    <w:rsid w:val="002006E4"/>
    <w:rsid w:val="00200C32"/>
    <w:rsid w:val="00200CDB"/>
    <w:rsid w:val="00201117"/>
    <w:rsid w:val="002012E6"/>
    <w:rsid w:val="0020145E"/>
    <w:rsid w:val="00201702"/>
    <w:rsid w:val="00202117"/>
    <w:rsid w:val="002021E1"/>
    <w:rsid w:val="00202343"/>
    <w:rsid w:val="002024DD"/>
    <w:rsid w:val="00202E06"/>
    <w:rsid w:val="00202F4C"/>
    <w:rsid w:val="00203155"/>
    <w:rsid w:val="00203310"/>
    <w:rsid w:val="00203560"/>
    <w:rsid w:val="002038A6"/>
    <w:rsid w:val="00203B1A"/>
    <w:rsid w:val="00203FB2"/>
    <w:rsid w:val="002042F5"/>
    <w:rsid w:val="00204667"/>
    <w:rsid w:val="002046C0"/>
    <w:rsid w:val="00204710"/>
    <w:rsid w:val="002049A4"/>
    <w:rsid w:val="00204AD5"/>
    <w:rsid w:val="00204C20"/>
    <w:rsid w:val="00204DF1"/>
    <w:rsid w:val="00204F0C"/>
    <w:rsid w:val="002053A4"/>
    <w:rsid w:val="002053A6"/>
    <w:rsid w:val="00205718"/>
    <w:rsid w:val="00205E15"/>
    <w:rsid w:val="002063C7"/>
    <w:rsid w:val="00206511"/>
    <w:rsid w:val="00206B24"/>
    <w:rsid w:val="00206F80"/>
    <w:rsid w:val="0020710B"/>
    <w:rsid w:val="002073AE"/>
    <w:rsid w:val="002073D2"/>
    <w:rsid w:val="002074E9"/>
    <w:rsid w:val="0020751F"/>
    <w:rsid w:val="002075DC"/>
    <w:rsid w:val="00207978"/>
    <w:rsid w:val="00207A2E"/>
    <w:rsid w:val="00207A83"/>
    <w:rsid w:val="00207B46"/>
    <w:rsid w:val="00207E7B"/>
    <w:rsid w:val="00207E81"/>
    <w:rsid w:val="00210278"/>
    <w:rsid w:val="00210655"/>
    <w:rsid w:val="002106B4"/>
    <w:rsid w:val="0021095A"/>
    <w:rsid w:val="00210AD9"/>
    <w:rsid w:val="0021101E"/>
    <w:rsid w:val="00211152"/>
    <w:rsid w:val="00211378"/>
    <w:rsid w:val="002116F6"/>
    <w:rsid w:val="00211705"/>
    <w:rsid w:val="0021177B"/>
    <w:rsid w:val="00211C7E"/>
    <w:rsid w:val="00211EB6"/>
    <w:rsid w:val="00212064"/>
    <w:rsid w:val="002120B0"/>
    <w:rsid w:val="00212437"/>
    <w:rsid w:val="00212681"/>
    <w:rsid w:val="00212914"/>
    <w:rsid w:val="00212AEF"/>
    <w:rsid w:val="00212B28"/>
    <w:rsid w:val="00212E82"/>
    <w:rsid w:val="00212F35"/>
    <w:rsid w:val="00213010"/>
    <w:rsid w:val="00213406"/>
    <w:rsid w:val="002137D2"/>
    <w:rsid w:val="002138BD"/>
    <w:rsid w:val="00213DE2"/>
    <w:rsid w:val="00213E69"/>
    <w:rsid w:val="00214176"/>
    <w:rsid w:val="002141CF"/>
    <w:rsid w:val="00214248"/>
    <w:rsid w:val="002143C2"/>
    <w:rsid w:val="00214727"/>
    <w:rsid w:val="0021488C"/>
    <w:rsid w:val="00214F66"/>
    <w:rsid w:val="00215036"/>
    <w:rsid w:val="0021528E"/>
    <w:rsid w:val="00215BD9"/>
    <w:rsid w:val="00215D34"/>
    <w:rsid w:val="00215DEB"/>
    <w:rsid w:val="00216430"/>
    <w:rsid w:val="00216AFE"/>
    <w:rsid w:val="002170F6"/>
    <w:rsid w:val="00217649"/>
    <w:rsid w:val="00217995"/>
    <w:rsid w:val="002179F5"/>
    <w:rsid w:val="00217ADA"/>
    <w:rsid w:val="00217BA5"/>
    <w:rsid w:val="00217D18"/>
    <w:rsid w:val="00220236"/>
    <w:rsid w:val="002202EA"/>
    <w:rsid w:val="00220707"/>
    <w:rsid w:val="00220891"/>
    <w:rsid w:val="002209F7"/>
    <w:rsid w:val="00220A60"/>
    <w:rsid w:val="00220B7D"/>
    <w:rsid w:val="00220E22"/>
    <w:rsid w:val="00220FCF"/>
    <w:rsid w:val="00220FE3"/>
    <w:rsid w:val="00220FFF"/>
    <w:rsid w:val="00221065"/>
    <w:rsid w:val="00221DA2"/>
    <w:rsid w:val="00221F34"/>
    <w:rsid w:val="0022237A"/>
    <w:rsid w:val="002224BE"/>
    <w:rsid w:val="0022299F"/>
    <w:rsid w:val="002229EE"/>
    <w:rsid w:val="002230E5"/>
    <w:rsid w:val="002234C1"/>
    <w:rsid w:val="00223862"/>
    <w:rsid w:val="00223C88"/>
    <w:rsid w:val="00223E2A"/>
    <w:rsid w:val="00223E65"/>
    <w:rsid w:val="00224269"/>
    <w:rsid w:val="002244AA"/>
    <w:rsid w:val="00224BBA"/>
    <w:rsid w:val="00224DB2"/>
    <w:rsid w:val="00224E68"/>
    <w:rsid w:val="00224F9A"/>
    <w:rsid w:val="002252F0"/>
    <w:rsid w:val="00225383"/>
    <w:rsid w:val="00225C8D"/>
    <w:rsid w:val="0022634D"/>
    <w:rsid w:val="0022654D"/>
    <w:rsid w:val="002265F8"/>
    <w:rsid w:val="00226760"/>
    <w:rsid w:val="002268DF"/>
    <w:rsid w:val="00226977"/>
    <w:rsid w:val="00226D69"/>
    <w:rsid w:val="00226E56"/>
    <w:rsid w:val="0022720D"/>
    <w:rsid w:val="00227310"/>
    <w:rsid w:val="00227350"/>
    <w:rsid w:val="002276C0"/>
    <w:rsid w:val="002278C6"/>
    <w:rsid w:val="00227971"/>
    <w:rsid w:val="00227B7D"/>
    <w:rsid w:val="00227D3E"/>
    <w:rsid w:val="00227FF6"/>
    <w:rsid w:val="0023011C"/>
    <w:rsid w:val="0023067C"/>
    <w:rsid w:val="00230759"/>
    <w:rsid w:val="00230B18"/>
    <w:rsid w:val="00231391"/>
    <w:rsid w:val="002314BA"/>
    <w:rsid w:val="00231F52"/>
    <w:rsid w:val="0023209D"/>
    <w:rsid w:val="0023272D"/>
    <w:rsid w:val="00232A76"/>
    <w:rsid w:val="0023345B"/>
    <w:rsid w:val="00233EEA"/>
    <w:rsid w:val="00234155"/>
    <w:rsid w:val="002341B4"/>
    <w:rsid w:val="00234212"/>
    <w:rsid w:val="00234305"/>
    <w:rsid w:val="00234542"/>
    <w:rsid w:val="0023464C"/>
    <w:rsid w:val="002348DD"/>
    <w:rsid w:val="00234AAE"/>
    <w:rsid w:val="00234E32"/>
    <w:rsid w:val="002357A5"/>
    <w:rsid w:val="00235A0F"/>
    <w:rsid w:val="00235AF0"/>
    <w:rsid w:val="00235BC5"/>
    <w:rsid w:val="00235C25"/>
    <w:rsid w:val="00235F28"/>
    <w:rsid w:val="00235F2E"/>
    <w:rsid w:val="00236074"/>
    <w:rsid w:val="0023612F"/>
    <w:rsid w:val="00236CB0"/>
    <w:rsid w:val="00236CE5"/>
    <w:rsid w:val="00237135"/>
    <w:rsid w:val="00237534"/>
    <w:rsid w:val="002375EA"/>
    <w:rsid w:val="00237E4A"/>
    <w:rsid w:val="00240038"/>
    <w:rsid w:val="0024003A"/>
    <w:rsid w:val="00240202"/>
    <w:rsid w:val="00240DD0"/>
    <w:rsid w:val="00240EDA"/>
    <w:rsid w:val="00240F7B"/>
    <w:rsid w:val="002410EF"/>
    <w:rsid w:val="00241687"/>
    <w:rsid w:val="0024174E"/>
    <w:rsid w:val="0024177B"/>
    <w:rsid w:val="002418F9"/>
    <w:rsid w:val="002424DF"/>
    <w:rsid w:val="002428DF"/>
    <w:rsid w:val="0024294F"/>
    <w:rsid w:val="002429CD"/>
    <w:rsid w:val="00242A78"/>
    <w:rsid w:val="00242F75"/>
    <w:rsid w:val="00242FF3"/>
    <w:rsid w:val="00243511"/>
    <w:rsid w:val="00244A67"/>
    <w:rsid w:val="00244C0E"/>
    <w:rsid w:val="00245868"/>
    <w:rsid w:val="002459FD"/>
    <w:rsid w:val="0024626C"/>
    <w:rsid w:val="002466E1"/>
    <w:rsid w:val="00246A2F"/>
    <w:rsid w:val="00246C02"/>
    <w:rsid w:val="00246C6E"/>
    <w:rsid w:val="00246E1B"/>
    <w:rsid w:val="00246F3F"/>
    <w:rsid w:val="0024729E"/>
    <w:rsid w:val="00247302"/>
    <w:rsid w:val="002474B8"/>
    <w:rsid w:val="00247610"/>
    <w:rsid w:val="0024768A"/>
    <w:rsid w:val="002478F1"/>
    <w:rsid w:val="00247D9B"/>
    <w:rsid w:val="002502FC"/>
    <w:rsid w:val="00250316"/>
    <w:rsid w:val="00250690"/>
    <w:rsid w:val="00250983"/>
    <w:rsid w:val="00250D56"/>
    <w:rsid w:val="002512FC"/>
    <w:rsid w:val="002519B4"/>
    <w:rsid w:val="00251CF3"/>
    <w:rsid w:val="002523D3"/>
    <w:rsid w:val="002525EF"/>
    <w:rsid w:val="00252B73"/>
    <w:rsid w:val="00252BCC"/>
    <w:rsid w:val="0025337C"/>
    <w:rsid w:val="00253767"/>
    <w:rsid w:val="00253841"/>
    <w:rsid w:val="00253994"/>
    <w:rsid w:val="00253A1B"/>
    <w:rsid w:val="00253D04"/>
    <w:rsid w:val="00253DA8"/>
    <w:rsid w:val="00253E7E"/>
    <w:rsid w:val="00254B68"/>
    <w:rsid w:val="00254DA6"/>
    <w:rsid w:val="00254EC5"/>
    <w:rsid w:val="00255068"/>
    <w:rsid w:val="002550FA"/>
    <w:rsid w:val="002552D8"/>
    <w:rsid w:val="002553B3"/>
    <w:rsid w:val="002554CB"/>
    <w:rsid w:val="002557F8"/>
    <w:rsid w:val="002559D4"/>
    <w:rsid w:val="00255B9F"/>
    <w:rsid w:val="00255F36"/>
    <w:rsid w:val="0025610D"/>
    <w:rsid w:val="00256AC0"/>
    <w:rsid w:val="00256C0A"/>
    <w:rsid w:val="00256CD1"/>
    <w:rsid w:val="00257301"/>
    <w:rsid w:val="00257838"/>
    <w:rsid w:val="00257BA8"/>
    <w:rsid w:val="00257F10"/>
    <w:rsid w:val="00260076"/>
    <w:rsid w:val="00260366"/>
    <w:rsid w:val="002607AA"/>
    <w:rsid w:val="00260EAA"/>
    <w:rsid w:val="002613F3"/>
    <w:rsid w:val="0026141E"/>
    <w:rsid w:val="002614CC"/>
    <w:rsid w:val="002617D2"/>
    <w:rsid w:val="00261958"/>
    <w:rsid w:val="00261A91"/>
    <w:rsid w:val="00261B3E"/>
    <w:rsid w:val="00261CA6"/>
    <w:rsid w:val="00261DF9"/>
    <w:rsid w:val="00262742"/>
    <w:rsid w:val="00262C67"/>
    <w:rsid w:val="00262E6C"/>
    <w:rsid w:val="00262EB8"/>
    <w:rsid w:val="00262EF3"/>
    <w:rsid w:val="00262EFC"/>
    <w:rsid w:val="00262FC7"/>
    <w:rsid w:val="002631A6"/>
    <w:rsid w:val="002631BF"/>
    <w:rsid w:val="002633EA"/>
    <w:rsid w:val="0026342A"/>
    <w:rsid w:val="0026384D"/>
    <w:rsid w:val="0026394F"/>
    <w:rsid w:val="00264059"/>
    <w:rsid w:val="00264121"/>
    <w:rsid w:val="002641F3"/>
    <w:rsid w:val="00264551"/>
    <w:rsid w:val="0026473F"/>
    <w:rsid w:val="002647AC"/>
    <w:rsid w:val="00264996"/>
    <w:rsid w:val="002649BB"/>
    <w:rsid w:val="00264A3D"/>
    <w:rsid w:val="00264E87"/>
    <w:rsid w:val="00264EB3"/>
    <w:rsid w:val="00264FC1"/>
    <w:rsid w:val="00265678"/>
    <w:rsid w:val="00265837"/>
    <w:rsid w:val="00265C6A"/>
    <w:rsid w:val="00265CF8"/>
    <w:rsid w:val="00265DDA"/>
    <w:rsid w:val="00265ED8"/>
    <w:rsid w:val="0026602D"/>
    <w:rsid w:val="00266870"/>
    <w:rsid w:val="00266E31"/>
    <w:rsid w:val="00266E9F"/>
    <w:rsid w:val="00266EB5"/>
    <w:rsid w:val="002670F3"/>
    <w:rsid w:val="002674B4"/>
    <w:rsid w:val="002678FB"/>
    <w:rsid w:val="0026794C"/>
    <w:rsid w:val="00270136"/>
    <w:rsid w:val="002701AD"/>
    <w:rsid w:val="0027031B"/>
    <w:rsid w:val="00270A61"/>
    <w:rsid w:val="00270B36"/>
    <w:rsid w:val="00270BCB"/>
    <w:rsid w:val="00270CA3"/>
    <w:rsid w:val="0027128A"/>
    <w:rsid w:val="00271362"/>
    <w:rsid w:val="002717B3"/>
    <w:rsid w:val="00271CFE"/>
    <w:rsid w:val="00271D52"/>
    <w:rsid w:val="00272324"/>
    <w:rsid w:val="002726D1"/>
    <w:rsid w:val="00272895"/>
    <w:rsid w:val="0027299D"/>
    <w:rsid w:val="00272C53"/>
    <w:rsid w:val="00273423"/>
    <w:rsid w:val="00273471"/>
    <w:rsid w:val="002734E1"/>
    <w:rsid w:val="00273A5D"/>
    <w:rsid w:val="00273B79"/>
    <w:rsid w:val="0027413D"/>
    <w:rsid w:val="0027429F"/>
    <w:rsid w:val="002744A1"/>
    <w:rsid w:val="002744EB"/>
    <w:rsid w:val="00274A0B"/>
    <w:rsid w:val="00274EFB"/>
    <w:rsid w:val="00274FCF"/>
    <w:rsid w:val="002751A3"/>
    <w:rsid w:val="0027543E"/>
    <w:rsid w:val="002755DB"/>
    <w:rsid w:val="0027594F"/>
    <w:rsid w:val="00275A3B"/>
    <w:rsid w:val="00275B96"/>
    <w:rsid w:val="00275CA3"/>
    <w:rsid w:val="00275E93"/>
    <w:rsid w:val="00275F49"/>
    <w:rsid w:val="00276035"/>
    <w:rsid w:val="00276143"/>
    <w:rsid w:val="0027632E"/>
    <w:rsid w:val="00276CB0"/>
    <w:rsid w:val="00276E98"/>
    <w:rsid w:val="002771A9"/>
    <w:rsid w:val="00277402"/>
    <w:rsid w:val="00277435"/>
    <w:rsid w:val="0027776D"/>
    <w:rsid w:val="00277D1E"/>
    <w:rsid w:val="00277D69"/>
    <w:rsid w:val="00277ED8"/>
    <w:rsid w:val="002800DE"/>
    <w:rsid w:val="00280233"/>
    <w:rsid w:val="00280784"/>
    <w:rsid w:val="00280DC4"/>
    <w:rsid w:val="00280F74"/>
    <w:rsid w:val="00280F9F"/>
    <w:rsid w:val="0028112C"/>
    <w:rsid w:val="00281152"/>
    <w:rsid w:val="002816A9"/>
    <w:rsid w:val="002817DF"/>
    <w:rsid w:val="00281A8D"/>
    <w:rsid w:val="00281B09"/>
    <w:rsid w:val="00281E19"/>
    <w:rsid w:val="00281EE8"/>
    <w:rsid w:val="002826A7"/>
    <w:rsid w:val="0028273D"/>
    <w:rsid w:val="002828B4"/>
    <w:rsid w:val="00282B9F"/>
    <w:rsid w:val="00282E31"/>
    <w:rsid w:val="002833AB"/>
    <w:rsid w:val="00283468"/>
    <w:rsid w:val="002835C0"/>
    <w:rsid w:val="002838C2"/>
    <w:rsid w:val="002838CE"/>
    <w:rsid w:val="00283945"/>
    <w:rsid w:val="00283B0A"/>
    <w:rsid w:val="00283CF3"/>
    <w:rsid w:val="0028403F"/>
    <w:rsid w:val="00284817"/>
    <w:rsid w:val="00284918"/>
    <w:rsid w:val="00284C38"/>
    <w:rsid w:val="00285565"/>
    <w:rsid w:val="0028572A"/>
    <w:rsid w:val="00285747"/>
    <w:rsid w:val="002857F6"/>
    <w:rsid w:val="00285A97"/>
    <w:rsid w:val="00285BE4"/>
    <w:rsid w:val="00285C89"/>
    <w:rsid w:val="002862FA"/>
    <w:rsid w:val="0028667B"/>
    <w:rsid w:val="0028669B"/>
    <w:rsid w:val="00286867"/>
    <w:rsid w:val="00286904"/>
    <w:rsid w:val="002869F9"/>
    <w:rsid w:val="00286A24"/>
    <w:rsid w:val="00286BB1"/>
    <w:rsid w:val="00286C65"/>
    <w:rsid w:val="00286CE1"/>
    <w:rsid w:val="00286E50"/>
    <w:rsid w:val="00287964"/>
    <w:rsid w:val="002879D7"/>
    <w:rsid w:val="00287F8F"/>
    <w:rsid w:val="00290464"/>
    <w:rsid w:val="0029047C"/>
    <w:rsid w:val="002909BF"/>
    <w:rsid w:val="00290BCC"/>
    <w:rsid w:val="00290D31"/>
    <w:rsid w:val="00290D83"/>
    <w:rsid w:val="00290E54"/>
    <w:rsid w:val="002918BF"/>
    <w:rsid w:val="00291932"/>
    <w:rsid w:val="00291990"/>
    <w:rsid w:val="002919C6"/>
    <w:rsid w:val="00291D4C"/>
    <w:rsid w:val="00291E9C"/>
    <w:rsid w:val="002920FB"/>
    <w:rsid w:val="00292172"/>
    <w:rsid w:val="0029304C"/>
    <w:rsid w:val="002936F2"/>
    <w:rsid w:val="00293DA1"/>
    <w:rsid w:val="0029426B"/>
    <w:rsid w:val="002942FF"/>
    <w:rsid w:val="0029478A"/>
    <w:rsid w:val="00294B7E"/>
    <w:rsid w:val="00294C6D"/>
    <w:rsid w:val="00294DCE"/>
    <w:rsid w:val="002954F7"/>
    <w:rsid w:val="0029551A"/>
    <w:rsid w:val="00295561"/>
    <w:rsid w:val="00295A12"/>
    <w:rsid w:val="00295C2D"/>
    <w:rsid w:val="00295E02"/>
    <w:rsid w:val="002964E5"/>
    <w:rsid w:val="00296B5D"/>
    <w:rsid w:val="00296F46"/>
    <w:rsid w:val="0029714D"/>
    <w:rsid w:val="002971EE"/>
    <w:rsid w:val="00297415"/>
    <w:rsid w:val="002977F9"/>
    <w:rsid w:val="002978A1"/>
    <w:rsid w:val="00297927"/>
    <w:rsid w:val="00297C67"/>
    <w:rsid w:val="002A00EF"/>
    <w:rsid w:val="002A0510"/>
    <w:rsid w:val="002A0731"/>
    <w:rsid w:val="002A0B3A"/>
    <w:rsid w:val="002A1387"/>
    <w:rsid w:val="002A14C8"/>
    <w:rsid w:val="002A1557"/>
    <w:rsid w:val="002A17C1"/>
    <w:rsid w:val="002A1AF6"/>
    <w:rsid w:val="002A1BA2"/>
    <w:rsid w:val="002A1C0B"/>
    <w:rsid w:val="002A1C80"/>
    <w:rsid w:val="002A2E81"/>
    <w:rsid w:val="002A2F8B"/>
    <w:rsid w:val="002A2FEB"/>
    <w:rsid w:val="002A3340"/>
    <w:rsid w:val="002A3394"/>
    <w:rsid w:val="002A360C"/>
    <w:rsid w:val="002A36FC"/>
    <w:rsid w:val="002A373F"/>
    <w:rsid w:val="002A3AF5"/>
    <w:rsid w:val="002A3B22"/>
    <w:rsid w:val="002A3B2E"/>
    <w:rsid w:val="002A3BFC"/>
    <w:rsid w:val="002A3DAE"/>
    <w:rsid w:val="002A3FBC"/>
    <w:rsid w:val="002A4054"/>
    <w:rsid w:val="002A409E"/>
    <w:rsid w:val="002A4822"/>
    <w:rsid w:val="002A4847"/>
    <w:rsid w:val="002A4B26"/>
    <w:rsid w:val="002A4CF6"/>
    <w:rsid w:val="002A501D"/>
    <w:rsid w:val="002A5069"/>
    <w:rsid w:val="002A5784"/>
    <w:rsid w:val="002A6611"/>
    <w:rsid w:val="002A69B6"/>
    <w:rsid w:val="002A6B5C"/>
    <w:rsid w:val="002A6CC1"/>
    <w:rsid w:val="002A6D32"/>
    <w:rsid w:val="002A7233"/>
    <w:rsid w:val="002A7499"/>
    <w:rsid w:val="002A7636"/>
    <w:rsid w:val="002A78B1"/>
    <w:rsid w:val="002A79F7"/>
    <w:rsid w:val="002A7C9A"/>
    <w:rsid w:val="002A7D4D"/>
    <w:rsid w:val="002B00B8"/>
    <w:rsid w:val="002B023E"/>
    <w:rsid w:val="002B047F"/>
    <w:rsid w:val="002B08CA"/>
    <w:rsid w:val="002B0ECF"/>
    <w:rsid w:val="002B0FC2"/>
    <w:rsid w:val="002B1255"/>
    <w:rsid w:val="002B1272"/>
    <w:rsid w:val="002B13F6"/>
    <w:rsid w:val="002B1670"/>
    <w:rsid w:val="002B1955"/>
    <w:rsid w:val="002B1B6F"/>
    <w:rsid w:val="002B1CC6"/>
    <w:rsid w:val="002B2918"/>
    <w:rsid w:val="002B2995"/>
    <w:rsid w:val="002B2C1E"/>
    <w:rsid w:val="002B2D82"/>
    <w:rsid w:val="002B2E33"/>
    <w:rsid w:val="002B3241"/>
    <w:rsid w:val="002B3278"/>
    <w:rsid w:val="002B35FD"/>
    <w:rsid w:val="002B38BB"/>
    <w:rsid w:val="002B3913"/>
    <w:rsid w:val="002B3B19"/>
    <w:rsid w:val="002B3D32"/>
    <w:rsid w:val="002B4089"/>
    <w:rsid w:val="002B40EA"/>
    <w:rsid w:val="002B41E4"/>
    <w:rsid w:val="002B44F3"/>
    <w:rsid w:val="002B45F2"/>
    <w:rsid w:val="002B4A68"/>
    <w:rsid w:val="002B4BBA"/>
    <w:rsid w:val="002B4BBB"/>
    <w:rsid w:val="002B4F43"/>
    <w:rsid w:val="002B4F86"/>
    <w:rsid w:val="002B577D"/>
    <w:rsid w:val="002B57CF"/>
    <w:rsid w:val="002B5AF7"/>
    <w:rsid w:val="002B5BDA"/>
    <w:rsid w:val="002B61F5"/>
    <w:rsid w:val="002B64AD"/>
    <w:rsid w:val="002B6B31"/>
    <w:rsid w:val="002B7C97"/>
    <w:rsid w:val="002C020F"/>
    <w:rsid w:val="002C038C"/>
    <w:rsid w:val="002C049E"/>
    <w:rsid w:val="002C076A"/>
    <w:rsid w:val="002C07D7"/>
    <w:rsid w:val="002C0A49"/>
    <w:rsid w:val="002C0B71"/>
    <w:rsid w:val="002C0FCA"/>
    <w:rsid w:val="002C13B6"/>
    <w:rsid w:val="002C148E"/>
    <w:rsid w:val="002C1553"/>
    <w:rsid w:val="002C194C"/>
    <w:rsid w:val="002C207E"/>
    <w:rsid w:val="002C2195"/>
    <w:rsid w:val="002C2437"/>
    <w:rsid w:val="002C279B"/>
    <w:rsid w:val="002C2E73"/>
    <w:rsid w:val="002C310F"/>
    <w:rsid w:val="002C3492"/>
    <w:rsid w:val="002C357A"/>
    <w:rsid w:val="002C3954"/>
    <w:rsid w:val="002C3A51"/>
    <w:rsid w:val="002C4859"/>
    <w:rsid w:val="002C4ABC"/>
    <w:rsid w:val="002C4E29"/>
    <w:rsid w:val="002C4EF8"/>
    <w:rsid w:val="002C558F"/>
    <w:rsid w:val="002C56B0"/>
    <w:rsid w:val="002C5997"/>
    <w:rsid w:val="002C5B4B"/>
    <w:rsid w:val="002C6241"/>
    <w:rsid w:val="002C6309"/>
    <w:rsid w:val="002C6529"/>
    <w:rsid w:val="002C65E7"/>
    <w:rsid w:val="002C6AA2"/>
    <w:rsid w:val="002C6CF6"/>
    <w:rsid w:val="002C73F9"/>
    <w:rsid w:val="002C763E"/>
    <w:rsid w:val="002C7656"/>
    <w:rsid w:val="002C7797"/>
    <w:rsid w:val="002C7A36"/>
    <w:rsid w:val="002D01A1"/>
    <w:rsid w:val="002D01F0"/>
    <w:rsid w:val="002D02FC"/>
    <w:rsid w:val="002D07AC"/>
    <w:rsid w:val="002D07D0"/>
    <w:rsid w:val="002D09B9"/>
    <w:rsid w:val="002D0A69"/>
    <w:rsid w:val="002D0F0D"/>
    <w:rsid w:val="002D0F42"/>
    <w:rsid w:val="002D107B"/>
    <w:rsid w:val="002D13EF"/>
    <w:rsid w:val="002D18F8"/>
    <w:rsid w:val="002D1BF7"/>
    <w:rsid w:val="002D1C06"/>
    <w:rsid w:val="002D1F53"/>
    <w:rsid w:val="002D213B"/>
    <w:rsid w:val="002D2C6D"/>
    <w:rsid w:val="002D2CAC"/>
    <w:rsid w:val="002D3437"/>
    <w:rsid w:val="002D345A"/>
    <w:rsid w:val="002D36AE"/>
    <w:rsid w:val="002D396F"/>
    <w:rsid w:val="002D42AC"/>
    <w:rsid w:val="002D48F1"/>
    <w:rsid w:val="002D4A0D"/>
    <w:rsid w:val="002D4B38"/>
    <w:rsid w:val="002D4C28"/>
    <w:rsid w:val="002D4D2A"/>
    <w:rsid w:val="002D4DB7"/>
    <w:rsid w:val="002D4E0C"/>
    <w:rsid w:val="002D4FD8"/>
    <w:rsid w:val="002D506A"/>
    <w:rsid w:val="002D536F"/>
    <w:rsid w:val="002D54F8"/>
    <w:rsid w:val="002D56D0"/>
    <w:rsid w:val="002D57F3"/>
    <w:rsid w:val="002D6096"/>
    <w:rsid w:val="002D60B1"/>
    <w:rsid w:val="002D6197"/>
    <w:rsid w:val="002D6445"/>
    <w:rsid w:val="002D6636"/>
    <w:rsid w:val="002D66E8"/>
    <w:rsid w:val="002D6850"/>
    <w:rsid w:val="002D6874"/>
    <w:rsid w:val="002D6924"/>
    <w:rsid w:val="002D6A07"/>
    <w:rsid w:val="002D6A95"/>
    <w:rsid w:val="002D6EE8"/>
    <w:rsid w:val="002D6EF1"/>
    <w:rsid w:val="002D6F24"/>
    <w:rsid w:val="002D6F9B"/>
    <w:rsid w:val="002D7128"/>
    <w:rsid w:val="002D7219"/>
    <w:rsid w:val="002D7270"/>
    <w:rsid w:val="002D73F2"/>
    <w:rsid w:val="002D75B1"/>
    <w:rsid w:val="002D78E4"/>
    <w:rsid w:val="002D7967"/>
    <w:rsid w:val="002D7A5C"/>
    <w:rsid w:val="002D7E19"/>
    <w:rsid w:val="002D7E93"/>
    <w:rsid w:val="002E024D"/>
    <w:rsid w:val="002E0D56"/>
    <w:rsid w:val="002E13B4"/>
    <w:rsid w:val="002E177E"/>
    <w:rsid w:val="002E1D9F"/>
    <w:rsid w:val="002E2447"/>
    <w:rsid w:val="002E2AB8"/>
    <w:rsid w:val="002E2AE6"/>
    <w:rsid w:val="002E2B75"/>
    <w:rsid w:val="002E2C2C"/>
    <w:rsid w:val="002E3029"/>
    <w:rsid w:val="002E3315"/>
    <w:rsid w:val="002E3711"/>
    <w:rsid w:val="002E3717"/>
    <w:rsid w:val="002E3752"/>
    <w:rsid w:val="002E3759"/>
    <w:rsid w:val="002E39CF"/>
    <w:rsid w:val="002E4E1D"/>
    <w:rsid w:val="002E4E87"/>
    <w:rsid w:val="002E4EE2"/>
    <w:rsid w:val="002E5252"/>
    <w:rsid w:val="002E5322"/>
    <w:rsid w:val="002E5A29"/>
    <w:rsid w:val="002E5C4D"/>
    <w:rsid w:val="002E5C8C"/>
    <w:rsid w:val="002E6259"/>
    <w:rsid w:val="002E62B8"/>
    <w:rsid w:val="002E66B7"/>
    <w:rsid w:val="002E6A40"/>
    <w:rsid w:val="002E6D08"/>
    <w:rsid w:val="002E6D30"/>
    <w:rsid w:val="002E701F"/>
    <w:rsid w:val="002E7038"/>
    <w:rsid w:val="002E7165"/>
    <w:rsid w:val="002E7796"/>
    <w:rsid w:val="002E7D26"/>
    <w:rsid w:val="002F0A97"/>
    <w:rsid w:val="002F0D8E"/>
    <w:rsid w:val="002F0D9C"/>
    <w:rsid w:val="002F0DF3"/>
    <w:rsid w:val="002F0E9A"/>
    <w:rsid w:val="002F11C4"/>
    <w:rsid w:val="002F1261"/>
    <w:rsid w:val="002F1353"/>
    <w:rsid w:val="002F1543"/>
    <w:rsid w:val="002F15A2"/>
    <w:rsid w:val="002F19B7"/>
    <w:rsid w:val="002F1A73"/>
    <w:rsid w:val="002F1BE9"/>
    <w:rsid w:val="002F1D41"/>
    <w:rsid w:val="002F20F2"/>
    <w:rsid w:val="002F2100"/>
    <w:rsid w:val="002F234A"/>
    <w:rsid w:val="002F2477"/>
    <w:rsid w:val="002F2B4B"/>
    <w:rsid w:val="002F2D08"/>
    <w:rsid w:val="002F321F"/>
    <w:rsid w:val="002F32E5"/>
    <w:rsid w:val="002F33A3"/>
    <w:rsid w:val="002F33C5"/>
    <w:rsid w:val="002F3418"/>
    <w:rsid w:val="002F343A"/>
    <w:rsid w:val="002F34EC"/>
    <w:rsid w:val="002F352E"/>
    <w:rsid w:val="002F35CB"/>
    <w:rsid w:val="002F36A6"/>
    <w:rsid w:val="002F37DA"/>
    <w:rsid w:val="002F38BB"/>
    <w:rsid w:val="002F3928"/>
    <w:rsid w:val="002F3C90"/>
    <w:rsid w:val="002F3D5B"/>
    <w:rsid w:val="002F3ECA"/>
    <w:rsid w:val="002F42A3"/>
    <w:rsid w:val="002F4376"/>
    <w:rsid w:val="002F45D7"/>
    <w:rsid w:val="002F4CAB"/>
    <w:rsid w:val="002F4ECC"/>
    <w:rsid w:val="002F5145"/>
    <w:rsid w:val="002F53BC"/>
    <w:rsid w:val="002F5614"/>
    <w:rsid w:val="002F5669"/>
    <w:rsid w:val="002F58CB"/>
    <w:rsid w:val="002F5E8B"/>
    <w:rsid w:val="002F5EF4"/>
    <w:rsid w:val="002F6181"/>
    <w:rsid w:val="002F63D1"/>
    <w:rsid w:val="002F73B4"/>
    <w:rsid w:val="002F76D2"/>
    <w:rsid w:val="002F7ABD"/>
    <w:rsid w:val="002F7CBA"/>
    <w:rsid w:val="002F7CE2"/>
    <w:rsid w:val="002F7F0C"/>
    <w:rsid w:val="00300777"/>
    <w:rsid w:val="003009FE"/>
    <w:rsid w:val="0030111E"/>
    <w:rsid w:val="003015AD"/>
    <w:rsid w:val="00301A39"/>
    <w:rsid w:val="00301A8F"/>
    <w:rsid w:val="00301F7C"/>
    <w:rsid w:val="00302074"/>
    <w:rsid w:val="00302335"/>
    <w:rsid w:val="00302651"/>
    <w:rsid w:val="00302944"/>
    <w:rsid w:val="00302A5C"/>
    <w:rsid w:val="00302B57"/>
    <w:rsid w:val="00303139"/>
    <w:rsid w:val="0030318F"/>
    <w:rsid w:val="00303339"/>
    <w:rsid w:val="0030400F"/>
    <w:rsid w:val="00304273"/>
    <w:rsid w:val="0030444D"/>
    <w:rsid w:val="0030490E"/>
    <w:rsid w:val="00304913"/>
    <w:rsid w:val="00304B73"/>
    <w:rsid w:val="00305292"/>
    <w:rsid w:val="00305698"/>
    <w:rsid w:val="0030595B"/>
    <w:rsid w:val="00305973"/>
    <w:rsid w:val="003059BC"/>
    <w:rsid w:val="00305EE9"/>
    <w:rsid w:val="00305F31"/>
    <w:rsid w:val="00306CAF"/>
    <w:rsid w:val="00306CE8"/>
    <w:rsid w:val="00306E1F"/>
    <w:rsid w:val="00306E9B"/>
    <w:rsid w:val="00306F0F"/>
    <w:rsid w:val="0030723A"/>
    <w:rsid w:val="00307357"/>
    <w:rsid w:val="003073A8"/>
    <w:rsid w:val="00307528"/>
    <w:rsid w:val="00307577"/>
    <w:rsid w:val="00307A67"/>
    <w:rsid w:val="00307E59"/>
    <w:rsid w:val="00310139"/>
    <w:rsid w:val="003106EC"/>
    <w:rsid w:val="00310BA6"/>
    <w:rsid w:val="00310E8D"/>
    <w:rsid w:val="00310EE8"/>
    <w:rsid w:val="00311324"/>
    <w:rsid w:val="003114DD"/>
    <w:rsid w:val="003116C9"/>
    <w:rsid w:val="0031186B"/>
    <w:rsid w:val="00311A22"/>
    <w:rsid w:val="00311CBA"/>
    <w:rsid w:val="00311D2B"/>
    <w:rsid w:val="00311E87"/>
    <w:rsid w:val="00311F91"/>
    <w:rsid w:val="00312510"/>
    <w:rsid w:val="003126A6"/>
    <w:rsid w:val="00312C91"/>
    <w:rsid w:val="0031341D"/>
    <w:rsid w:val="003134E3"/>
    <w:rsid w:val="0031387B"/>
    <w:rsid w:val="00314627"/>
    <w:rsid w:val="003149AA"/>
    <w:rsid w:val="00314B7D"/>
    <w:rsid w:val="00315327"/>
    <w:rsid w:val="00315470"/>
    <w:rsid w:val="003156A8"/>
    <w:rsid w:val="003158E0"/>
    <w:rsid w:val="00315A5A"/>
    <w:rsid w:val="00315D8C"/>
    <w:rsid w:val="0031603D"/>
    <w:rsid w:val="00316423"/>
    <w:rsid w:val="0031651C"/>
    <w:rsid w:val="00316520"/>
    <w:rsid w:val="003165FA"/>
    <w:rsid w:val="00316813"/>
    <w:rsid w:val="003168BA"/>
    <w:rsid w:val="00316995"/>
    <w:rsid w:val="00317339"/>
    <w:rsid w:val="003175F9"/>
    <w:rsid w:val="003178EF"/>
    <w:rsid w:val="00317F1B"/>
    <w:rsid w:val="003200C3"/>
    <w:rsid w:val="00320362"/>
    <w:rsid w:val="003203E5"/>
    <w:rsid w:val="0032040D"/>
    <w:rsid w:val="003205D9"/>
    <w:rsid w:val="00321501"/>
    <w:rsid w:val="0032164F"/>
    <w:rsid w:val="003218D2"/>
    <w:rsid w:val="00322008"/>
    <w:rsid w:val="0032237C"/>
    <w:rsid w:val="0032257A"/>
    <w:rsid w:val="00322592"/>
    <w:rsid w:val="00322B57"/>
    <w:rsid w:val="00322D77"/>
    <w:rsid w:val="00323441"/>
    <w:rsid w:val="0032356B"/>
    <w:rsid w:val="00323640"/>
    <w:rsid w:val="00323641"/>
    <w:rsid w:val="00323EDE"/>
    <w:rsid w:val="00323EEF"/>
    <w:rsid w:val="0032419F"/>
    <w:rsid w:val="00324344"/>
    <w:rsid w:val="00324451"/>
    <w:rsid w:val="00324F43"/>
    <w:rsid w:val="003259AE"/>
    <w:rsid w:val="003259B1"/>
    <w:rsid w:val="00325C1C"/>
    <w:rsid w:val="00325C33"/>
    <w:rsid w:val="00325E47"/>
    <w:rsid w:val="00326139"/>
    <w:rsid w:val="003261E1"/>
    <w:rsid w:val="003262A2"/>
    <w:rsid w:val="003262E1"/>
    <w:rsid w:val="00326406"/>
    <w:rsid w:val="003264EE"/>
    <w:rsid w:val="00326710"/>
    <w:rsid w:val="003268E2"/>
    <w:rsid w:val="00326918"/>
    <w:rsid w:val="00326E89"/>
    <w:rsid w:val="00326F74"/>
    <w:rsid w:val="003272B7"/>
    <w:rsid w:val="00327C59"/>
    <w:rsid w:val="003300B4"/>
    <w:rsid w:val="003300CB"/>
    <w:rsid w:val="00330164"/>
    <w:rsid w:val="003304FF"/>
    <w:rsid w:val="0033078C"/>
    <w:rsid w:val="003307EC"/>
    <w:rsid w:val="00330C81"/>
    <w:rsid w:val="00330D19"/>
    <w:rsid w:val="00330D1C"/>
    <w:rsid w:val="00330EAD"/>
    <w:rsid w:val="00330EF4"/>
    <w:rsid w:val="00331B05"/>
    <w:rsid w:val="00332253"/>
    <w:rsid w:val="0033232E"/>
    <w:rsid w:val="00332413"/>
    <w:rsid w:val="0033268B"/>
    <w:rsid w:val="0033284A"/>
    <w:rsid w:val="00332B66"/>
    <w:rsid w:val="00333597"/>
    <w:rsid w:val="00333858"/>
    <w:rsid w:val="003339AD"/>
    <w:rsid w:val="00333F22"/>
    <w:rsid w:val="00334303"/>
    <w:rsid w:val="003343BB"/>
    <w:rsid w:val="0033475D"/>
    <w:rsid w:val="00334B6E"/>
    <w:rsid w:val="003350DF"/>
    <w:rsid w:val="0033533E"/>
    <w:rsid w:val="00335524"/>
    <w:rsid w:val="003359BB"/>
    <w:rsid w:val="00335AD4"/>
    <w:rsid w:val="00335B00"/>
    <w:rsid w:val="00335BCF"/>
    <w:rsid w:val="00336271"/>
    <w:rsid w:val="00336416"/>
    <w:rsid w:val="00336B1F"/>
    <w:rsid w:val="00336BAE"/>
    <w:rsid w:val="00336E61"/>
    <w:rsid w:val="0033719B"/>
    <w:rsid w:val="003373B4"/>
    <w:rsid w:val="00337400"/>
    <w:rsid w:val="00337504"/>
    <w:rsid w:val="003377C9"/>
    <w:rsid w:val="0033793A"/>
    <w:rsid w:val="00340106"/>
    <w:rsid w:val="00340448"/>
    <w:rsid w:val="003409C1"/>
    <w:rsid w:val="00340CDF"/>
    <w:rsid w:val="00340D38"/>
    <w:rsid w:val="00340EA9"/>
    <w:rsid w:val="00341370"/>
    <w:rsid w:val="003414E2"/>
    <w:rsid w:val="003414F8"/>
    <w:rsid w:val="00341923"/>
    <w:rsid w:val="00341B17"/>
    <w:rsid w:val="00341BA2"/>
    <w:rsid w:val="00341BE5"/>
    <w:rsid w:val="00341F19"/>
    <w:rsid w:val="00341F49"/>
    <w:rsid w:val="003421A4"/>
    <w:rsid w:val="003421CC"/>
    <w:rsid w:val="00342721"/>
    <w:rsid w:val="00342748"/>
    <w:rsid w:val="00342AB1"/>
    <w:rsid w:val="00342EE8"/>
    <w:rsid w:val="00342F38"/>
    <w:rsid w:val="003430F9"/>
    <w:rsid w:val="0034326A"/>
    <w:rsid w:val="00343492"/>
    <w:rsid w:val="003435F7"/>
    <w:rsid w:val="00343822"/>
    <w:rsid w:val="00343A0C"/>
    <w:rsid w:val="003444E1"/>
    <w:rsid w:val="00344649"/>
    <w:rsid w:val="00344B80"/>
    <w:rsid w:val="00344E56"/>
    <w:rsid w:val="00344E99"/>
    <w:rsid w:val="00344EC7"/>
    <w:rsid w:val="003450CE"/>
    <w:rsid w:val="00345506"/>
    <w:rsid w:val="00345A76"/>
    <w:rsid w:val="00345A78"/>
    <w:rsid w:val="00345FDB"/>
    <w:rsid w:val="0034609C"/>
    <w:rsid w:val="00346DA9"/>
    <w:rsid w:val="00346DB3"/>
    <w:rsid w:val="00346DCE"/>
    <w:rsid w:val="00346F0D"/>
    <w:rsid w:val="003472D2"/>
    <w:rsid w:val="0034738D"/>
    <w:rsid w:val="003474E3"/>
    <w:rsid w:val="00347A88"/>
    <w:rsid w:val="00347AA3"/>
    <w:rsid w:val="00347DE6"/>
    <w:rsid w:val="00350311"/>
    <w:rsid w:val="0035036D"/>
    <w:rsid w:val="003503CC"/>
    <w:rsid w:val="003504F6"/>
    <w:rsid w:val="00350687"/>
    <w:rsid w:val="0035089C"/>
    <w:rsid w:val="00350D82"/>
    <w:rsid w:val="00350DBC"/>
    <w:rsid w:val="003511FD"/>
    <w:rsid w:val="00351266"/>
    <w:rsid w:val="00351274"/>
    <w:rsid w:val="00351C32"/>
    <w:rsid w:val="0035210B"/>
    <w:rsid w:val="003526E1"/>
    <w:rsid w:val="00352987"/>
    <w:rsid w:val="00352B0E"/>
    <w:rsid w:val="00352C02"/>
    <w:rsid w:val="00352D85"/>
    <w:rsid w:val="003532B3"/>
    <w:rsid w:val="00353401"/>
    <w:rsid w:val="00353BB8"/>
    <w:rsid w:val="00353C59"/>
    <w:rsid w:val="00353C94"/>
    <w:rsid w:val="00354110"/>
    <w:rsid w:val="003545E8"/>
    <w:rsid w:val="00354646"/>
    <w:rsid w:val="00354A20"/>
    <w:rsid w:val="00354A31"/>
    <w:rsid w:val="00354A42"/>
    <w:rsid w:val="00354B21"/>
    <w:rsid w:val="00354BC9"/>
    <w:rsid w:val="00354C40"/>
    <w:rsid w:val="00354CB9"/>
    <w:rsid w:val="00355053"/>
    <w:rsid w:val="003559F4"/>
    <w:rsid w:val="00356058"/>
    <w:rsid w:val="003562F5"/>
    <w:rsid w:val="003565AD"/>
    <w:rsid w:val="003565F3"/>
    <w:rsid w:val="003567CE"/>
    <w:rsid w:val="00356C2B"/>
    <w:rsid w:val="00356C61"/>
    <w:rsid w:val="00356DFA"/>
    <w:rsid w:val="003577FF"/>
    <w:rsid w:val="00357B01"/>
    <w:rsid w:val="00357B82"/>
    <w:rsid w:val="00357C83"/>
    <w:rsid w:val="00357D9B"/>
    <w:rsid w:val="00357E19"/>
    <w:rsid w:val="00360085"/>
    <w:rsid w:val="003600B0"/>
    <w:rsid w:val="003601F4"/>
    <w:rsid w:val="00360675"/>
    <w:rsid w:val="00360F02"/>
    <w:rsid w:val="00360F56"/>
    <w:rsid w:val="003610EF"/>
    <w:rsid w:val="0036134D"/>
    <w:rsid w:val="00361352"/>
    <w:rsid w:val="003617A8"/>
    <w:rsid w:val="00361912"/>
    <w:rsid w:val="00361A9D"/>
    <w:rsid w:val="00361C67"/>
    <w:rsid w:val="00361EC8"/>
    <w:rsid w:val="00362318"/>
    <w:rsid w:val="0036243B"/>
    <w:rsid w:val="00362500"/>
    <w:rsid w:val="0036266C"/>
    <w:rsid w:val="00362AB6"/>
    <w:rsid w:val="00362B6F"/>
    <w:rsid w:val="00362BB5"/>
    <w:rsid w:val="00363027"/>
    <w:rsid w:val="00363083"/>
    <w:rsid w:val="003634BD"/>
    <w:rsid w:val="0036362D"/>
    <w:rsid w:val="0036387B"/>
    <w:rsid w:val="00363973"/>
    <w:rsid w:val="00363AEF"/>
    <w:rsid w:val="00363D8F"/>
    <w:rsid w:val="00363F33"/>
    <w:rsid w:val="00364010"/>
    <w:rsid w:val="00364052"/>
    <w:rsid w:val="003640BF"/>
    <w:rsid w:val="00364AB7"/>
    <w:rsid w:val="00364B33"/>
    <w:rsid w:val="00364CB1"/>
    <w:rsid w:val="00364D23"/>
    <w:rsid w:val="00364D9A"/>
    <w:rsid w:val="0036500A"/>
    <w:rsid w:val="003651AD"/>
    <w:rsid w:val="0036583C"/>
    <w:rsid w:val="00365883"/>
    <w:rsid w:val="00365B01"/>
    <w:rsid w:val="00365DE0"/>
    <w:rsid w:val="00366324"/>
    <w:rsid w:val="00366478"/>
    <w:rsid w:val="003665FA"/>
    <w:rsid w:val="0036692F"/>
    <w:rsid w:val="00366DDB"/>
    <w:rsid w:val="00367F38"/>
    <w:rsid w:val="00370215"/>
    <w:rsid w:val="0037044D"/>
    <w:rsid w:val="00370BB5"/>
    <w:rsid w:val="00370C3E"/>
    <w:rsid w:val="00370DF9"/>
    <w:rsid w:val="00371149"/>
    <w:rsid w:val="00371173"/>
    <w:rsid w:val="003713D9"/>
    <w:rsid w:val="0037176E"/>
    <w:rsid w:val="00371863"/>
    <w:rsid w:val="00371F85"/>
    <w:rsid w:val="0037202D"/>
    <w:rsid w:val="00372492"/>
    <w:rsid w:val="003729B1"/>
    <w:rsid w:val="00372B23"/>
    <w:rsid w:val="00373241"/>
    <w:rsid w:val="00373393"/>
    <w:rsid w:val="003739C5"/>
    <w:rsid w:val="00373F76"/>
    <w:rsid w:val="003742CA"/>
    <w:rsid w:val="003745E7"/>
    <w:rsid w:val="0037471C"/>
    <w:rsid w:val="00374819"/>
    <w:rsid w:val="00374B17"/>
    <w:rsid w:val="00374D2A"/>
    <w:rsid w:val="00374F04"/>
    <w:rsid w:val="00374F0C"/>
    <w:rsid w:val="003751AB"/>
    <w:rsid w:val="0037548A"/>
    <w:rsid w:val="00375557"/>
    <w:rsid w:val="00375647"/>
    <w:rsid w:val="003759BF"/>
    <w:rsid w:val="00375D5F"/>
    <w:rsid w:val="00375EDB"/>
    <w:rsid w:val="0037627D"/>
    <w:rsid w:val="003769F6"/>
    <w:rsid w:val="00376A9E"/>
    <w:rsid w:val="00377410"/>
    <w:rsid w:val="0037744F"/>
    <w:rsid w:val="003776F8"/>
    <w:rsid w:val="00377819"/>
    <w:rsid w:val="0037781F"/>
    <w:rsid w:val="00377AA1"/>
    <w:rsid w:val="00377C10"/>
    <w:rsid w:val="00377C62"/>
    <w:rsid w:val="00377C69"/>
    <w:rsid w:val="00377EBE"/>
    <w:rsid w:val="003800CE"/>
    <w:rsid w:val="0038048C"/>
    <w:rsid w:val="00380794"/>
    <w:rsid w:val="00380AC8"/>
    <w:rsid w:val="00380ADE"/>
    <w:rsid w:val="00380B70"/>
    <w:rsid w:val="00380E71"/>
    <w:rsid w:val="003814C4"/>
    <w:rsid w:val="003815E4"/>
    <w:rsid w:val="00381740"/>
    <w:rsid w:val="00381A88"/>
    <w:rsid w:val="00381CE7"/>
    <w:rsid w:val="00381EDA"/>
    <w:rsid w:val="003820B1"/>
    <w:rsid w:val="003828BA"/>
    <w:rsid w:val="00382BB6"/>
    <w:rsid w:val="00382F23"/>
    <w:rsid w:val="00383305"/>
    <w:rsid w:val="003834B5"/>
    <w:rsid w:val="003837C9"/>
    <w:rsid w:val="003839F6"/>
    <w:rsid w:val="00383A8A"/>
    <w:rsid w:val="00383AC8"/>
    <w:rsid w:val="00383D1B"/>
    <w:rsid w:val="0038400B"/>
    <w:rsid w:val="003842AC"/>
    <w:rsid w:val="003843FC"/>
    <w:rsid w:val="003846A1"/>
    <w:rsid w:val="0038471E"/>
    <w:rsid w:val="003848A4"/>
    <w:rsid w:val="003848A5"/>
    <w:rsid w:val="00385200"/>
    <w:rsid w:val="00385357"/>
    <w:rsid w:val="00385544"/>
    <w:rsid w:val="003856D5"/>
    <w:rsid w:val="00385AF6"/>
    <w:rsid w:val="0038607F"/>
    <w:rsid w:val="0038620E"/>
    <w:rsid w:val="003863DB"/>
    <w:rsid w:val="0038662A"/>
    <w:rsid w:val="00386BC1"/>
    <w:rsid w:val="0038703A"/>
    <w:rsid w:val="00387233"/>
    <w:rsid w:val="0038761B"/>
    <w:rsid w:val="00387894"/>
    <w:rsid w:val="00387A59"/>
    <w:rsid w:val="00387A5F"/>
    <w:rsid w:val="00387C89"/>
    <w:rsid w:val="00387CBE"/>
    <w:rsid w:val="00390167"/>
    <w:rsid w:val="003902ED"/>
    <w:rsid w:val="00390304"/>
    <w:rsid w:val="003904B2"/>
    <w:rsid w:val="003904CE"/>
    <w:rsid w:val="003905AC"/>
    <w:rsid w:val="0039144A"/>
    <w:rsid w:val="00391456"/>
    <w:rsid w:val="003916F3"/>
    <w:rsid w:val="00391BE1"/>
    <w:rsid w:val="00392405"/>
    <w:rsid w:val="003928A1"/>
    <w:rsid w:val="00392BAD"/>
    <w:rsid w:val="003934F9"/>
    <w:rsid w:val="00393A97"/>
    <w:rsid w:val="00393D7A"/>
    <w:rsid w:val="00393F2D"/>
    <w:rsid w:val="00394390"/>
    <w:rsid w:val="00394DA3"/>
    <w:rsid w:val="00394DB2"/>
    <w:rsid w:val="003951F0"/>
    <w:rsid w:val="003954A5"/>
    <w:rsid w:val="0039578D"/>
    <w:rsid w:val="00395965"/>
    <w:rsid w:val="00395DE0"/>
    <w:rsid w:val="00395EFD"/>
    <w:rsid w:val="00395F0E"/>
    <w:rsid w:val="00396095"/>
    <w:rsid w:val="00396203"/>
    <w:rsid w:val="003962BB"/>
    <w:rsid w:val="00396469"/>
    <w:rsid w:val="003965BE"/>
    <w:rsid w:val="003965DA"/>
    <w:rsid w:val="0039696D"/>
    <w:rsid w:val="003972AF"/>
    <w:rsid w:val="00397632"/>
    <w:rsid w:val="00397AEC"/>
    <w:rsid w:val="00397B43"/>
    <w:rsid w:val="003A0551"/>
    <w:rsid w:val="003A098F"/>
    <w:rsid w:val="003A09D9"/>
    <w:rsid w:val="003A0B98"/>
    <w:rsid w:val="003A0C1D"/>
    <w:rsid w:val="003A0C91"/>
    <w:rsid w:val="003A12BF"/>
    <w:rsid w:val="003A13FF"/>
    <w:rsid w:val="003A193F"/>
    <w:rsid w:val="003A1BF3"/>
    <w:rsid w:val="003A1C9E"/>
    <w:rsid w:val="003A1CD9"/>
    <w:rsid w:val="003A1D73"/>
    <w:rsid w:val="003A1DDA"/>
    <w:rsid w:val="003A267C"/>
    <w:rsid w:val="003A352D"/>
    <w:rsid w:val="003A3855"/>
    <w:rsid w:val="003A3A3E"/>
    <w:rsid w:val="003A4267"/>
    <w:rsid w:val="003A4821"/>
    <w:rsid w:val="003A4963"/>
    <w:rsid w:val="003A4B0B"/>
    <w:rsid w:val="003A4C3E"/>
    <w:rsid w:val="003A4DC2"/>
    <w:rsid w:val="003A52F0"/>
    <w:rsid w:val="003A52F8"/>
    <w:rsid w:val="003A53FA"/>
    <w:rsid w:val="003A5821"/>
    <w:rsid w:val="003A5DF5"/>
    <w:rsid w:val="003A607D"/>
    <w:rsid w:val="003A6189"/>
    <w:rsid w:val="003A6224"/>
    <w:rsid w:val="003A639D"/>
    <w:rsid w:val="003A67AC"/>
    <w:rsid w:val="003A69EB"/>
    <w:rsid w:val="003A6A69"/>
    <w:rsid w:val="003A6BA6"/>
    <w:rsid w:val="003A6C85"/>
    <w:rsid w:val="003A6CCF"/>
    <w:rsid w:val="003A7310"/>
    <w:rsid w:val="003A7764"/>
    <w:rsid w:val="003A793E"/>
    <w:rsid w:val="003B028E"/>
    <w:rsid w:val="003B0C40"/>
    <w:rsid w:val="003B1285"/>
    <w:rsid w:val="003B12B3"/>
    <w:rsid w:val="003B165D"/>
    <w:rsid w:val="003B2163"/>
    <w:rsid w:val="003B2297"/>
    <w:rsid w:val="003B2473"/>
    <w:rsid w:val="003B257C"/>
    <w:rsid w:val="003B2694"/>
    <w:rsid w:val="003B2949"/>
    <w:rsid w:val="003B29DA"/>
    <w:rsid w:val="003B2B87"/>
    <w:rsid w:val="003B3015"/>
    <w:rsid w:val="003B3131"/>
    <w:rsid w:val="003B3345"/>
    <w:rsid w:val="003B3976"/>
    <w:rsid w:val="003B3AB6"/>
    <w:rsid w:val="003B3B4A"/>
    <w:rsid w:val="003B3D88"/>
    <w:rsid w:val="003B3FEC"/>
    <w:rsid w:val="003B4048"/>
    <w:rsid w:val="003B4664"/>
    <w:rsid w:val="003B48B3"/>
    <w:rsid w:val="003B5273"/>
    <w:rsid w:val="003B5499"/>
    <w:rsid w:val="003B55F1"/>
    <w:rsid w:val="003B5B2E"/>
    <w:rsid w:val="003B5D55"/>
    <w:rsid w:val="003B62BC"/>
    <w:rsid w:val="003B64E2"/>
    <w:rsid w:val="003B64E6"/>
    <w:rsid w:val="003B65B9"/>
    <w:rsid w:val="003B6650"/>
    <w:rsid w:val="003B66B9"/>
    <w:rsid w:val="003B66C8"/>
    <w:rsid w:val="003B67B3"/>
    <w:rsid w:val="003B6B6E"/>
    <w:rsid w:val="003B711E"/>
    <w:rsid w:val="003B7B74"/>
    <w:rsid w:val="003C05B0"/>
    <w:rsid w:val="003C06A2"/>
    <w:rsid w:val="003C076D"/>
    <w:rsid w:val="003C110C"/>
    <w:rsid w:val="003C1155"/>
    <w:rsid w:val="003C1313"/>
    <w:rsid w:val="003C1336"/>
    <w:rsid w:val="003C154E"/>
    <w:rsid w:val="003C177B"/>
    <w:rsid w:val="003C1C39"/>
    <w:rsid w:val="003C1E02"/>
    <w:rsid w:val="003C1E3D"/>
    <w:rsid w:val="003C2428"/>
    <w:rsid w:val="003C2694"/>
    <w:rsid w:val="003C2843"/>
    <w:rsid w:val="003C297E"/>
    <w:rsid w:val="003C2BD3"/>
    <w:rsid w:val="003C2F88"/>
    <w:rsid w:val="003C308A"/>
    <w:rsid w:val="003C31D8"/>
    <w:rsid w:val="003C3C6E"/>
    <w:rsid w:val="003C3D39"/>
    <w:rsid w:val="003C4519"/>
    <w:rsid w:val="003C46C0"/>
    <w:rsid w:val="003C4720"/>
    <w:rsid w:val="003C498A"/>
    <w:rsid w:val="003C4D30"/>
    <w:rsid w:val="003C4E5B"/>
    <w:rsid w:val="003C5807"/>
    <w:rsid w:val="003C5C14"/>
    <w:rsid w:val="003C6031"/>
    <w:rsid w:val="003C66AB"/>
    <w:rsid w:val="003C66C4"/>
    <w:rsid w:val="003C699A"/>
    <w:rsid w:val="003C69D6"/>
    <w:rsid w:val="003C6B08"/>
    <w:rsid w:val="003C6C63"/>
    <w:rsid w:val="003C6FE4"/>
    <w:rsid w:val="003C73AD"/>
    <w:rsid w:val="003C7AEA"/>
    <w:rsid w:val="003D001B"/>
    <w:rsid w:val="003D02EA"/>
    <w:rsid w:val="003D0379"/>
    <w:rsid w:val="003D03FC"/>
    <w:rsid w:val="003D049E"/>
    <w:rsid w:val="003D08BE"/>
    <w:rsid w:val="003D0A01"/>
    <w:rsid w:val="003D0D6D"/>
    <w:rsid w:val="003D0E72"/>
    <w:rsid w:val="003D17E4"/>
    <w:rsid w:val="003D18E1"/>
    <w:rsid w:val="003D197F"/>
    <w:rsid w:val="003D1984"/>
    <w:rsid w:val="003D1C81"/>
    <w:rsid w:val="003D1FE2"/>
    <w:rsid w:val="003D2067"/>
    <w:rsid w:val="003D21F7"/>
    <w:rsid w:val="003D21FA"/>
    <w:rsid w:val="003D2AF4"/>
    <w:rsid w:val="003D2C62"/>
    <w:rsid w:val="003D2FF0"/>
    <w:rsid w:val="003D3200"/>
    <w:rsid w:val="003D3566"/>
    <w:rsid w:val="003D35E5"/>
    <w:rsid w:val="003D3C97"/>
    <w:rsid w:val="003D42CE"/>
    <w:rsid w:val="003D443A"/>
    <w:rsid w:val="003D46FC"/>
    <w:rsid w:val="003D4748"/>
    <w:rsid w:val="003D4A94"/>
    <w:rsid w:val="003D4B3F"/>
    <w:rsid w:val="003D4C74"/>
    <w:rsid w:val="003D4E60"/>
    <w:rsid w:val="003D51BB"/>
    <w:rsid w:val="003D52F1"/>
    <w:rsid w:val="003D582B"/>
    <w:rsid w:val="003D5A87"/>
    <w:rsid w:val="003D5AA9"/>
    <w:rsid w:val="003D5C84"/>
    <w:rsid w:val="003D5E0A"/>
    <w:rsid w:val="003D5E4D"/>
    <w:rsid w:val="003D63DA"/>
    <w:rsid w:val="003D6784"/>
    <w:rsid w:val="003D6AB8"/>
    <w:rsid w:val="003D6D77"/>
    <w:rsid w:val="003D72ED"/>
    <w:rsid w:val="003D7531"/>
    <w:rsid w:val="003D7909"/>
    <w:rsid w:val="003D7A79"/>
    <w:rsid w:val="003D7B08"/>
    <w:rsid w:val="003D7B2C"/>
    <w:rsid w:val="003D7D1D"/>
    <w:rsid w:val="003D7EA2"/>
    <w:rsid w:val="003E003E"/>
    <w:rsid w:val="003E006B"/>
    <w:rsid w:val="003E010A"/>
    <w:rsid w:val="003E04FD"/>
    <w:rsid w:val="003E05A4"/>
    <w:rsid w:val="003E0832"/>
    <w:rsid w:val="003E0966"/>
    <w:rsid w:val="003E0B2D"/>
    <w:rsid w:val="003E0C08"/>
    <w:rsid w:val="003E1F36"/>
    <w:rsid w:val="003E208F"/>
    <w:rsid w:val="003E2230"/>
    <w:rsid w:val="003E238F"/>
    <w:rsid w:val="003E279B"/>
    <w:rsid w:val="003E285F"/>
    <w:rsid w:val="003E28C4"/>
    <w:rsid w:val="003E2950"/>
    <w:rsid w:val="003E2C6F"/>
    <w:rsid w:val="003E2C72"/>
    <w:rsid w:val="003E2DAD"/>
    <w:rsid w:val="003E2E0F"/>
    <w:rsid w:val="003E33B5"/>
    <w:rsid w:val="003E3648"/>
    <w:rsid w:val="003E3652"/>
    <w:rsid w:val="003E3A16"/>
    <w:rsid w:val="003E3EFD"/>
    <w:rsid w:val="003E4025"/>
    <w:rsid w:val="003E40B7"/>
    <w:rsid w:val="003E4301"/>
    <w:rsid w:val="003E4754"/>
    <w:rsid w:val="003E49B2"/>
    <w:rsid w:val="003E4A2C"/>
    <w:rsid w:val="003E4E35"/>
    <w:rsid w:val="003E5012"/>
    <w:rsid w:val="003E5034"/>
    <w:rsid w:val="003E53E7"/>
    <w:rsid w:val="003E5489"/>
    <w:rsid w:val="003E57B2"/>
    <w:rsid w:val="003E5936"/>
    <w:rsid w:val="003E5A1E"/>
    <w:rsid w:val="003E5C0B"/>
    <w:rsid w:val="003E5D42"/>
    <w:rsid w:val="003E609D"/>
    <w:rsid w:val="003E63AD"/>
    <w:rsid w:val="003E6433"/>
    <w:rsid w:val="003E6530"/>
    <w:rsid w:val="003E656B"/>
    <w:rsid w:val="003E69DA"/>
    <w:rsid w:val="003E69FF"/>
    <w:rsid w:val="003E6B60"/>
    <w:rsid w:val="003E6C5A"/>
    <w:rsid w:val="003E6D81"/>
    <w:rsid w:val="003E77E9"/>
    <w:rsid w:val="003E78F7"/>
    <w:rsid w:val="003E7A6D"/>
    <w:rsid w:val="003F0847"/>
    <w:rsid w:val="003F08B9"/>
    <w:rsid w:val="003F0B28"/>
    <w:rsid w:val="003F0D1D"/>
    <w:rsid w:val="003F0D44"/>
    <w:rsid w:val="003F0EE1"/>
    <w:rsid w:val="003F13CD"/>
    <w:rsid w:val="003F15ED"/>
    <w:rsid w:val="003F1694"/>
    <w:rsid w:val="003F18C8"/>
    <w:rsid w:val="003F18E6"/>
    <w:rsid w:val="003F1C80"/>
    <w:rsid w:val="003F1F29"/>
    <w:rsid w:val="003F2BAB"/>
    <w:rsid w:val="003F2BE0"/>
    <w:rsid w:val="003F366B"/>
    <w:rsid w:val="003F37C5"/>
    <w:rsid w:val="003F3977"/>
    <w:rsid w:val="003F3D28"/>
    <w:rsid w:val="003F3DE3"/>
    <w:rsid w:val="003F3F95"/>
    <w:rsid w:val="003F4158"/>
    <w:rsid w:val="003F44AD"/>
    <w:rsid w:val="003F48A4"/>
    <w:rsid w:val="003F4BA7"/>
    <w:rsid w:val="003F4D44"/>
    <w:rsid w:val="003F4F4C"/>
    <w:rsid w:val="003F55F1"/>
    <w:rsid w:val="003F5627"/>
    <w:rsid w:val="003F566B"/>
    <w:rsid w:val="003F5ABE"/>
    <w:rsid w:val="003F5C3D"/>
    <w:rsid w:val="003F5E54"/>
    <w:rsid w:val="003F6A5F"/>
    <w:rsid w:val="003F6C81"/>
    <w:rsid w:val="003F6FEA"/>
    <w:rsid w:val="003F70F0"/>
    <w:rsid w:val="003F7CF2"/>
    <w:rsid w:val="003F7DB4"/>
    <w:rsid w:val="003F7DDF"/>
    <w:rsid w:val="003F7F16"/>
    <w:rsid w:val="00400229"/>
    <w:rsid w:val="00400685"/>
    <w:rsid w:val="004006E0"/>
    <w:rsid w:val="004009E7"/>
    <w:rsid w:val="00400A1F"/>
    <w:rsid w:val="00400F1E"/>
    <w:rsid w:val="004015F2"/>
    <w:rsid w:val="00401617"/>
    <w:rsid w:val="00401664"/>
    <w:rsid w:val="0040175E"/>
    <w:rsid w:val="004017CD"/>
    <w:rsid w:val="004017EF"/>
    <w:rsid w:val="00401830"/>
    <w:rsid w:val="00401B4F"/>
    <w:rsid w:val="00401B70"/>
    <w:rsid w:val="00401FFD"/>
    <w:rsid w:val="004020F3"/>
    <w:rsid w:val="00402A4C"/>
    <w:rsid w:val="00402AB3"/>
    <w:rsid w:val="00402CA4"/>
    <w:rsid w:val="0040302B"/>
    <w:rsid w:val="0040315F"/>
    <w:rsid w:val="00403359"/>
    <w:rsid w:val="004035F6"/>
    <w:rsid w:val="004037B4"/>
    <w:rsid w:val="00403AB2"/>
    <w:rsid w:val="00403CB5"/>
    <w:rsid w:val="00403EE4"/>
    <w:rsid w:val="0040454A"/>
    <w:rsid w:val="00404620"/>
    <w:rsid w:val="004054ED"/>
    <w:rsid w:val="00406469"/>
    <w:rsid w:val="00406594"/>
    <w:rsid w:val="004066AF"/>
    <w:rsid w:val="00406870"/>
    <w:rsid w:val="00406B61"/>
    <w:rsid w:val="004072A0"/>
    <w:rsid w:val="00407360"/>
    <w:rsid w:val="00407439"/>
    <w:rsid w:val="00407C2F"/>
    <w:rsid w:val="00407EF6"/>
    <w:rsid w:val="00407F0E"/>
    <w:rsid w:val="00410187"/>
    <w:rsid w:val="004103D1"/>
    <w:rsid w:val="004104A2"/>
    <w:rsid w:val="0041075C"/>
    <w:rsid w:val="0041083B"/>
    <w:rsid w:val="0041099D"/>
    <w:rsid w:val="004114E0"/>
    <w:rsid w:val="0041176D"/>
    <w:rsid w:val="00411E48"/>
    <w:rsid w:val="00412599"/>
    <w:rsid w:val="00412B3B"/>
    <w:rsid w:val="004130D8"/>
    <w:rsid w:val="004132AD"/>
    <w:rsid w:val="004132F9"/>
    <w:rsid w:val="00413384"/>
    <w:rsid w:val="0041345B"/>
    <w:rsid w:val="00413838"/>
    <w:rsid w:val="00413C9C"/>
    <w:rsid w:val="00413DFD"/>
    <w:rsid w:val="00414171"/>
    <w:rsid w:val="004144CC"/>
    <w:rsid w:val="00414738"/>
    <w:rsid w:val="004147C7"/>
    <w:rsid w:val="00414974"/>
    <w:rsid w:val="00414FA3"/>
    <w:rsid w:val="004153D7"/>
    <w:rsid w:val="004154D2"/>
    <w:rsid w:val="0041574E"/>
    <w:rsid w:val="0041590E"/>
    <w:rsid w:val="00415E11"/>
    <w:rsid w:val="004162CD"/>
    <w:rsid w:val="0041648F"/>
    <w:rsid w:val="00416541"/>
    <w:rsid w:val="00416AD6"/>
    <w:rsid w:val="00416E58"/>
    <w:rsid w:val="004170BF"/>
    <w:rsid w:val="004170C7"/>
    <w:rsid w:val="0041712D"/>
    <w:rsid w:val="0041727B"/>
    <w:rsid w:val="004172C0"/>
    <w:rsid w:val="00417336"/>
    <w:rsid w:val="00417743"/>
    <w:rsid w:val="0042036C"/>
    <w:rsid w:val="004203C4"/>
    <w:rsid w:val="00420536"/>
    <w:rsid w:val="00420710"/>
    <w:rsid w:val="004207A2"/>
    <w:rsid w:val="0042090D"/>
    <w:rsid w:val="00420B27"/>
    <w:rsid w:val="00420CEB"/>
    <w:rsid w:val="00420D28"/>
    <w:rsid w:val="00420D84"/>
    <w:rsid w:val="00421336"/>
    <w:rsid w:val="0042167A"/>
    <w:rsid w:val="0042185F"/>
    <w:rsid w:val="00421BB5"/>
    <w:rsid w:val="00421DF5"/>
    <w:rsid w:val="00421EB8"/>
    <w:rsid w:val="004225EA"/>
    <w:rsid w:val="004228BC"/>
    <w:rsid w:val="00422AA4"/>
    <w:rsid w:val="00422DBB"/>
    <w:rsid w:val="0042314C"/>
    <w:rsid w:val="004231D3"/>
    <w:rsid w:val="00423656"/>
    <w:rsid w:val="00423683"/>
    <w:rsid w:val="004238EF"/>
    <w:rsid w:val="00423A1E"/>
    <w:rsid w:val="00423E90"/>
    <w:rsid w:val="00423FC6"/>
    <w:rsid w:val="004240CC"/>
    <w:rsid w:val="004241F4"/>
    <w:rsid w:val="00424229"/>
    <w:rsid w:val="0042458C"/>
    <w:rsid w:val="004245A4"/>
    <w:rsid w:val="00424761"/>
    <w:rsid w:val="00424AF0"/>
    <w:rsid w:val="00424D51"/>
    <w:rsid w:val="004256B2"/>
    <w:rsid w:val="00425833"/>
    <w:rsid w:val="00425CBD"/>
    <w:rsid w:val="00425E51"/>
    <w:rsid w:val="00425E90"/>
    <w:rsid w:val="00426081"/>
    <w:rsid w:val="0042655F"/>
    <w:rsid w:val="004265B2"/>
    <w:rsid w:val="00426699"/>
    <w:rsid w:val="00426981"/>
    <w:rsid w:val="00427035"/>
    <w:rsid w:val="00427196"/>
    <w:rsid w:val="00427402"/>
    <w:rsid w:val="004274E3"/>
    <w:rsid w:val="00427615"/>
    <w:rsid w:val="004278A3"/>
    <w:rsid w:val="00427905"/>
    <w:rsid w:val="00427C49"/>
    <w:rsid w:val="00427CFB"/>
    <w:rsid w:val="00427EA2"/>
    <w:rsid w:val="00427F56"/>
    <w:rsid w:val="0043055C"/>
    <w:rsid w:val="00430576"/>
    <w:rsid w:val="0043059E"/>
    <w:rsid w:val="0043094A"/>
    <w:rsid w:val="00430A68"/>
    <w:rsid w:val="00430B37"/>
    <w:rsid w:val="00430B41"/>
    <w:rsid w:val="00430F94"/>
    <w:rsid w:val="00431070"/>
    <w:rsid w:val="0043110C"/>
    <w:rsid w:val="0043138A"/>
    <w:rsid w:val="004318BE"/>
    <w:rsid w:val="00431B48"/>
    <w:rsid w:val="00431BBA"/>
    <w:rsid w:val="00431CF3"/>
    <w:rsid w:val="00431FA6"/>
    <w:rsid w:val="00432534"/>
    <w:rsid w:val="004326FD"/>
    <w:rsid w:val="00432840"/>
    <w:rsid w:val="00432F43"/>
    <w:rsid w:val="00432FB0"/>
    <w:rsid w:val="00433027"/>
    <w:rsid w:val="004340B6"/>
    <w:rsid w:val="00434267"/>
    <w:rsid w:val="00434496"/>
    <w:rsid w:val="0043487C"/>
    <w:rsid w:val="004349A2"/>
    <w:rsid w:val="00434FD3"/>
    <w:rsid w:val="004352C4"/>
    <w:rsid w:val="00435739"/>
    <w:rsid w:val="00435813"/>
    <w:rsid w:val="00435C07"/>
    <w:rsid w:val="00435EAF"/>
    <w:rsid w:val="00435EC5"/>
    <w:rsid w:val="00435ED3"/>
    <w:rsid w:val="004361F6"/>
    <w:rsid w:val="004367F3"/>
    <w:rsid w:val="004369B7"/>
    <w:rsid w:val="00436F20"/>
    <w:rsid w:val="0043713B"/>
    <w:rsid w:val="004371B3"/>
    <w:rsid w:val="00437249"/>
    <w:rsid w:val="0043732D"/>
    <w:rsid w:val="00437377"/>
    <w:rsid w:val="0043753D"/>
    <w:rsid w:val="004378C9"/>
    <w:rsid w:val="00437CFB"/>
    <w:rsid w:val="00437E5C"/>
    <w:rsid w:val="0044008F"/>
    <w:rsid w:val="00440286"/>
    <w:rsid w:val="00440746"/>
    <w:rsid w:val="00440AED"/>
    <w:rsid w:val="00440DA8"/>
    <w:rsid w:val="00441016"/>
    <w:rsid w:val="00441018"/>
    <w:rsid w:val="004413FF"/>
    <w:rsid w:val="0044198E"/>
    <w:rsid w:val="00441C9A"/>
    <w:rsid w:val="004427D4"/>
    <w:rsid w:val="0044294A"/>
    <w:rsid w:val="0044297B"/>
    <w:rsid w:val="0044357E"/>
    <w:rsid w:val="0044376E"/>
    <w:rsid w:val="00443B6C"/>
    <w:rsid w:val="00443E78"/>
    <w:rsid w:val="00443ED2"/>
    <w:rsid w:val="00443F93"/>
    <w:rsid w:val="0044400F"/>
    <w:rsid w:val="00444115"/>
    <w:rsid w:val="0044444D"/>
    <w:rsid w:val="004445E7"/>
    <w:rsid w:val="00444643"/>
    <w:rsid w:val="0044469B"/>
    <w:rsid w:val="004447CB"/>
    <w:rsid w:val="00444E6A"/>
    <w:rsid w:val="00445293"/>
    <w:rsid w:val="0044569A"/>
    <w:rsid w:val="004458C1"/>
    <w:rsid w:val="00445F3C"/>
    <w:rsid w:val="004462D1"/>
    <w:rsid w:val="00446524"/>
    <w:rsid w:val="00446A29"/>
    <w:rsid w:val="00447624"/>
    <w:rsid w:val="00447866"/>
    <w:rsid w:val="00447D83"/>
    <w:rsid w:val="00450231"/>
    <w:rsid w:val="00450237"/>
    <w:rsid w:val="00450370"/>
    <w:rsid w:val="0045070C"/>
    <w:rsid w:val="004507D7"/>
    <w:rsid w:val="00450867"/>
    <w:rsid w:val="0045094D"/>
    <w:rsid w:val="00450D0E"/>
    <w:rsid w:val="004511CD"/>
    <w:rsid w:val="00451226"/>
    <w:rsid w:val="0045179C"/>
    <w:rsid w:val="0045181C"/>
    <w:rsid w:val="00451E60"/>
    <w:rsid w:val="00452185"/>
    <w:rsid w:val="0045244D"/>
    <w:rsid w:val="0045263E"/>
    <w:rsid w:val="0045270E"/>
    <w:rsid w:val="00452749"/>
    <w:rsid w:val="0045274D"/>
    <w:rsid w:val="004528C1"/>
    <w:rsid w:val="00452A43"/>
    <w:rsid w:val="00452FCB"/>
    <w:rsid w:val="00453016"/>
    <w:rsid w:val="00453115"/>
    <w:rsid w:val="0045334D"/>
    <w:rsid w:val="0045335A"/>
    <w:rsid w:val="00453455"/>
    <w:rsid w:val="00453991"/>
    <w:rsid w:val="0045438F"/>
    <w:rsid w:val="00454556"/>
    <w:rsid w:val="00454882"/>
    <w:rsid w:val="004549E1"/>
    <w:rsid w:val="00454B5B"/>
    <w:rsid w:val="00454C2B"/>
    <w:rsid w:val="00454FC8"/>
    <w:rsid w:val="004553DC"/>
    <w:rsid w:val="0045545F"/>
    <w:rsid w:val="00455551"/>
    <w:rsid w:val="004555A2"/>
    <w:rsid w:val="004555C3"/>
    <w:rsid w:val="00455F14"/>
    <w:rsid w:val="004560B9"/>
    <w:rsid w:val="0045621F"/>
    <w:rsid w:val="0045690C"/>
    <w:rsid w:val="0045739B"/>
    <w:rsid w:val="00457644"/>
    <w:rsid w:val="00457709"/>
    <w:rsid w:val="00457737"/>
    <w:rsid w:val="00457934"/>
    <w:rsid w:val="00457C3B"/>
    <w:rsid w:val="0046009C"/>
    <w:rsid w:val="004601F8"/>
    <w:rsid w:val="0046057A"/>
    <w:rsid w:val="004608C0"/>
    <w:rsid w:val="0046090D"/>
    <w:rsid w:val="00460D39"/>
    <w:rsid w:val="00461465"/>
    <w:rsid w:val="00461A99"/>
    <w:rsid w:val="00461E9E"/>
    <w:rsid w:val="00461FD1"/>
    <w:rsid w:val="004626DD"/>
    <w:rsid w:val="00462B0E"/>
    <w:rsid w:val="00462DFA"/>
    <w:rsid w:val="00462F58"/>
    <w:rsid w:val="00463022"/>
    <w:rsid w:val="0046338E"/>
    <w:rsid w:val="0046367A"/>
    <w:rsid w:val="00463F44"/>
    <w:rsid w:val="004642BE"/>
    <w:rsid w:val="0046439B"/>
    <w:rsid w:val="004643DB"/>
    <w:rsid w:val="00464498"/>
    <w:rsid w:val="004644C9"/>
    <w:rsid w:val="00464893"/>
    <w:rsid w:val="004648EF"/>
    <w:rsid w:val="00464A5B"/>
    <w:rsid w:val="00465292"/>
    <w:rsid w:val="004654DD"/>
    <w:rsid w:val="004657DB"/>
    <w:rsid w:val="00465CD6"/>
    <w:rsid w:val="0046653C"/>
    <w:rsid w:val="0046667B"/>
    <w:rsid w:val="004667A2"/>
    <w:rsid w:val="00466D2A"/>
    <w:rsid w:val="00466D6B"/>
    <w:rsid w:val="00466EF3"/>
    <w:rsid w:val="00466F16"/>
    <w:rsid w:val="004670D6"/>
    <w:rsid w:val="0046728C"/>
    <w:rsid w:val="0046738D"/>
    <w:rsid w:val="0046780C"/>
    <w:rsid w:val="00467845"/>
    <w:rsid w:val="00467857"/>
    <w:rsid w:val="00467A3C"/>
    <w:rsid w:val="00467B81"/>
    <w:rsid w:val="00467DD7"/>
    <w:rsid w:val="004701A6"/>
    <w:rsid w:val="004703F4"/>
    <w:rsid w:val="004703FC"/>
    <w:rsid w:val="004708BE"/>
    <w:rsid w:val="0047095D"/>
    <w:rsid w:val="004709ED"/>
    <w:rsid w:val="00470B39"/>
    <w:rsid w:val="00470BB3"/>
    <w:rsid w:val="00470D73"/>
    <w:rsid w:val="00470F64"/>
    <w:rsid w:val="00471342"/>
    <w:rsid w:val="004717BB"/>
    <w:rsid w:val="00471940"/>
    <w:rsid w:val="00471B01"/>
    <w:rsid w:val="00471F50"/>
    <w:rsid w:val="00471F97"/>
    <w:rsid w:val="00472172"/>
    <w:rsid w:val="0047222D"/>
    <w:rsid w:val="004723E8"/>
    <w:rsid w:val="00472526"/>
    <w:rsid w:val="0047253E"/>
    <w:rsid w:val="00472E23"/>
    <w:rsid w:val="00472F4D"/>
    <w:rsid w:val="00472FEC"/>
    <w:rsid w:val="0047307F"/>
    <w:rsid w:val="00473491"/>
    <w:rsid w:val="00473FAC"/>
    <w:rsid w:val="004746A2"/>
    <w:rsid w:val="00474A4F"/>
    <w:rsid w:val="00474AB7"/>
    <w:rsid w:val="00474C4D"/>
    <w:rsid w:val="00474D8B"/>
    <w:rsid w:val="00474ED3"/>
    <w:rsid w:val="00474FDF"/>
    <w:rsid w:val="00475851"/>
    <w:rsid w:val="00475FEF"/>
    <w:rsid w:val="004764A5"/>
    <w:rsid w:val="00476538"/>
    <w:rsid w:val="0047664E"/>
    <w:rsid w:val="00476E41"/>
    <w:rsid w:val="004773A4"/>
    <w:rsid w:val="004775EA"/>
    <w:rsid w:val="00477AFE"/>
    <w:rsid w:val="00477BD4"/>
    <w:rsid w:val="00477C2D"/>
    <w:rsid w:val="00477D6F"/>
    <w:rsid w:val="00477D8F"/>
    <w:rsid w:val="004800F6"/>
    <w:rsid w:val="004802B0"/>
    <w:rsid w:val="00480393"/>
    <w:rsid w:val="004804E0"/>
    <w:rsid w:val="004807E2"/>
    <w:rsid w:val="00480E4E"/>
    <w:rsid w:val="0048139F"/>
    <w:rsid w:val="00481444"/>
    <w:rsid w:val="00481733"/>
    <w:rsid w:val="00481780"/>
    <w:rsid w:val="00481E79"/>
    <w:rsid w:val="00481FA9"/>
    <w:rsid w:val="0048216F"/>
    <w:rsid w:val="00482521"/>
    <w:rsid w:val="00482ACE"/>
    <w:rsid w:val="00482D4B"/>
    <w:rsid w:val="0048355F"/>
    <w:rsid w:val="0048371B"/>
    <w:rsid w:val="00483C16"/>
    <w:rsid w:val="00483FE1"/>
    <w:rsid w:val="00484003"/>
    <w:rsid w:val="0048421F"/>
    <w:rsid w:val="00484225"/>
    <w:rsid w:val="0048441A"/>
    <w:rsid w:val="004847EC"/>
    <w:rsid w:val="004847F4"/>
    <w:rsid w:val="004848BC"/>
    <w:rsid w:val="004848DB"/>
    <w:rsid w:val="00484C2F"/>
    <w:rsid w:val="00484E27"/>
    <w:rsid w:val="00484FAC"/>
    <w:rsid w:val="0048513C"/>
    <w:rsid w:val="0048518E"/>
    <w:rsid w:val="0048535A"/>
    <w:rsid w:val="004855D9"/>
    <w:rsid w:val="00485A60"/>
    <w:rsid w:val="00485BA2"/>
    <w:rsid w:val="00485CD7"/>
    <w:rsid w:val="00485DE0"/>
    <w:rsid w:val="00485DF1"/>
    <w:rsid w:val="00486215"/>
    <w:rsid w:val="004864CB"/>
    <w:rsid w:val="0048687B"/>
    <w:rsid w:val="00487056"/>
    <w:rsid w:val="00487165"/>
    <w:rsid w:val="00487212"/>
    <w:rsid w:val="00487516"/>
    <w:rsid w:val="00487D5D"/>
    <w:rsid w:val="00487EFF"/>
    <w:rsid w:val="00487F3D"/>
    <w:rsid w:val="004902AB"/>
    <w:rsid w:val="004908ED"/>
    <w:rsid w:val="00490AD3"/>
    <w:rsid w:val="00490E1D"/>
    <w:rsid w:val="00490E60"/>
    <w:rsid w:val="00490F01"/>
    <w:rsid w:val="004910B4"/>
    <w:rsid w:val="004913BE"/>
    <w:rsid w:val="0049143C"/>
    <w:rsid w:val="004914A0"/>
    <w:rsid w:val="00491999"/>
    <w:rsid w:val="00491BE3"/>
    <w:rsid w:val="00491E17"/>
    <w:rsid w:val="00492140"/>
    <w:rsid w:val="004924D6"/>
    <w:rsid w:val="0049258E"/>
    <w:rsid w:val="00492712"/>
    <w:rsid w:val="00492CF6"/>
    <w:rsid w:val="004930E5"/>
    <w:rsid w:val="00493636"/>
    <w:rsid w:val="004936F2"/>
    <w:rsid w:val="004937BA"/>
    <w:rsid w:val="00493C0F"/>
    <w:rsid w:val="00493C2D"/>
    <w:rsid w:val="00493E74"/>
    <w:rsid w:val="00494793"/>
    <w:rsid w:val="00494CC3"/>
    <w:rsid w:val="00494D32"/>
    <w:rsid w:val="00494D37"/>
    <w:rsid w:val="00494D57"/>
    <w:rsid w:val="00494DB5"/>
    <w:rsid w:val="0049513F"/>
    <w:rsid w:val="00495310"/>
    <w:rsid w:val="004957D4"/>
    <w:rsid w:val="0049661F"/>
    <w:rsid w:val="00496CD9"/>
    <w:rsid w:val="00496F2C"/>
    <w:rsid w:val="00496FE9"/>
    <w:rsid w:val="00497296"/>
    <w:rsid w:val="004973F1"/>
    <w:rsid w:val="00497666"/>
    <w:rsid w:val="00497815"/>
    <w:rsid w:val="004979EE"/>
    <w:rsid w:val="00497A21"/>
    <w:rsid w:val="00497D2A"/>
    <w:rsid w:val="00497DF8"/>
    <w:rsid w:val="00497F51"/>
    <w:rsid w:val="004A038B"/>
    <w:rsid w:val="004A03C7"/>
    <w:rsid w:val="004A05C2"/>
    <w:rsid w:val="004A0975"/>
    <w:rsid w:val="004A0A30"/>
    <w:rsid w:val="004A0BD5"/>
    <w:rsid w:val="004A0DA6"/>
    <w:rsid w:val="004A14E4"/>
    <w:rsid w:val="004A16B6"/>
    <w:rsid w:val="004A173B"/>
    <w:rsid w:val="004A1857"/>
    <w:rsid w:val="004A18A2"/>
    <w:rsid w:val="004A1B25"/>
    <w:rsid w:val="004A1EFD"/>
    <w:rsid w:val="004A22E5"/>
    <w:rsid w:val="004A2328"/>
    <w:rsid w:val="004A24AC"/>
    <w:rsid w:val="004A2CAC"/>
    <w:rsid w:val="004A2D79"/>
    <w:rsid w:val="004A2DF1"/>
    <w:rsid w:val="004A3111"/>
    <w:rsid w:val="004A31A8"/>
    <w:rsid w:val="004A33C8"/>
    <w:rsid w:val="004A33DE"/>
    <w:rsid w:val="004A3AC7"/>
    <w:rsid w:val="004A3D8F"/>
    <w:rsid w:val="004A4053"/>
    <w:rsid w:val="004A40DD"/>
    <w:rsid w:val="004A41D6"/>
    <w:rsid w:val="004A45BF"/>
    <w:rsid w:val="004A48FD"/>
    <w:rsid w:val="004A4B41"/>
    <w:rsid w:val="004A4BE9"/>
    <w:rsid w:val="004A519E"/>
    <w:rsid w:val="004A55B7"/>
    <w:rsid w:val="004A56F2"/>
    <w:rsid w:val="004A57A6"/>
    <w:rsid w:val="004A5A22"/>
    <w:rsid w:val="004A6214"/>
    <w:rsid w:val="004A6679"/>
    <w:rsid w:val="004A667A"/>
    <w:rsid w:val="004A6752"/>
    <w:rsid w:val="004A6937"/>
    <w:rsid w:val="004A6DF5"/>
    <w:rsid w:val="004A6E56"/>
    <w:rsid w:val="004A6FFE"/>
    <w:rsid w:val="004A741D"/>
    <w:rsid w:val="004A74B1"/>
    <w:rsid w:val="004A7615"/>
    <w:rsid w:val="004A779D"/>
    <w:rsid w:val="004A7853"/>
    <w:rsid w:val="004A7949"/>
    <w:rsid w:val="004A7B81"/>
    <w:rsid w:val="004A7DA3"/>
    <w:rsid w:val="004A7DC9"/>
    <w:rsid w:val="004B0517"/>
    <w:rsid w:val="004B0A34"/>
    <w:rsid w:val="004B0A57"/>
    <w:rsid w:val="004B0A62"/>
    <w:rsid w:val="004B0A8A"/>
    <w:rsid w:val="004B0ED5"/>
    <w:rsid w:val="004B0FC9"/>
    <w:rsid w:val="004B10CF"/>
    <w:rsid w:val="004B11AC"/>
    <w:rsid w:val="004B11E8"/>
    <w:rsid w:val="004B1299"/>
    <w:rsid w:val="004B13CB"/>
    <w:rsid w:val="004B1658"/>
    <w:rsid w:val="004B1729"/>
    <w:rsid w:val="004B1893"/>
    <w:rsid w:val="004B1D99"/>
    <w:rsid w:val="004B23B5"/>
    <w:rsid w:val="004B2768"/>
    <w:rsid w:val="004B2978"/>
    <w:rsid w:val="004B29F1"/>
    <w:rsid w:val="004B2F43"/>
    <w:rsid w:val="004B3095"/>
    <w:rsid w:val="004B311B"/>
    <w:rsid w:val="004B3197"/>
    <w:rsid w:val="004B33F9"/>
    <w:rsid w:val="004B3413"/>
    <w:rsid w:val="004B34C1"/>
    <w:rsid w:val="004B3ADA"/>
    <w:rsid w:val="004B3C0A"/>
    <w:rsid w:val="004B3C73"/>
    <w:rsid w:val="004B3C8D"/>
    <w:rsid w:val="004B3CC8"/>
    <w:rsid w:val="004B3D99"/>
    <w:rsid w:val="004B3DFC"/>
    <w:rsid w:val="004B435B"/>
    <w:rsid w:val="004B435D"/>
    <w:rsid w:val="004B4555"/>
    <w:rsid w:val="004B4D7A"/>
    <w:rsid w:val="004B4EE2"/>
    <w:rsid w:val="004B4FD2"/>
    <w:rsid w:val="004B5420"/>
    <w:rsid w:val="004B5806"/>
    <w:rsid w:val="004B5D00"/>
    <w:rsid w:val="004B654E"/>
    <w:rsid w:val="004B66EA"/>
    <w:rsid w:val="004B672F"/>
    <w:rsid w:val="004B67A4"/>
    <w:rsid w:val="004B6A8C"/>
    <w:rsid w:val="004B6D9F"/>
    <w:rsid w:val="004B7718"/>
    <w:rsid w:val="004B78C7"/>
    <w:rsid w:val="004B78FE"/>
    <w:rsid w:val="004B7B5E"/>
    <w:rsid w:val="004C0009"/>
    <w:rsid w:val="004C002B"/>
    <w:rsid w:val="004C05EC"/>
    <w:rsid w:val="004C077B"/>
    <w:rsid w:val="004C07F6"/>
    <w:rsid w:val="004C0E13"/>
    <w:rsid w:val="004C109D"/>
    <w:rsid w:val="004C11A9"/>
    <w:rsid w:val="004C12F4"/>
    <w:rsid w:val="004C1414"/>
    <w:rsid w:val="004C18F0"/>
    <w:rsid w:val="004C1992"/>
    <w:rsid w:val="004C1AEF"/>
    <w:rsid w:val="004C1C0F"/>
    <w:rsid w:val="004C1F45"/>
    <w:rsid w:val="004C2221"/>
    <w:rsid w:val="004C2343"/>
    <w:rsid w:val="004C254E"/>
    <w:rsid w:val="004C266E"/>
    <w:rsid w:val="004C2AC7"/>
    <w:rsid w:val="004C2D8E"/>
    <w:rsid w:val="004C2DF0"/>
    <w:rsid w:val="004C30D5"/>
    <w:rsid w:val="004C31D5"/>
    <w:rsid w:val="004C33E4"/>
    <w:rsid w:val="004C36B3"/>
    <w:rsid w:val="004C3EC3"/>
    <w:rsid w:val="004C3F36"/>
    <w:rsid w:val="004C4227"/>
    <w:rsid w:val="004C4469"/>
    <w:rsid w:val="004C449C"/>
    <w:rsid w:val="004C4BBC"/>
    <w:rsid w:val="004C56D1"/>
    <w:rsid w:val="004C5A0C"/>
    <w:rsid w:val="004C5A4C"/>
    <w:rsid w:val="004C5A66"/>
    <w:rsid w:val="004C614F"/>
    <w:rsid w:val="004C6240"/>
    <w:rsid w:val="004C642F"/>
    <w:rsid w:val="004C6478"/>
    <w:rsid w:val="004C663C"/>
    <w:rsid w:val="004C6994"/>
    <w:rsid w:val="004C6C91"/>
    <w:rsid w:val="004C6FA7"/>
    <w:rsid w:val="004C716A"/>
    <w:rsid w:val="004C71AE"/>
    <w:rsid w:val="004C752F"/>
    <w:rsid w:val="004C774E"/>
    <w:rsid w:val="004C786C"/>
    <w:rsid w:val="004C7917"/>
    <w:rsid w:val="004C7C10"/>
    <w:rsid w:val="004C7D36"/>
    <w:rsid w:val="004C7DA1"/>
    <w:rsid w:val="004D002E"/>
    <w:rsid w:val="004D0268"/>
    <w:rsid w:val="004D0469"/>
    <w:rsid w:val="004D05D8"/>
    <w:rsid w:val="004D088A"/>
    <w:rsid w:val="004D0AF0"/>
    <w:rsid w:val="004D0F39"/>
    <w:rsid w:val="004D0FD0"/>
    <w:rsid w:val="004D11E1"/>
    <w:rsid w:val="004D13E1"/>
    <w:rsid w:val="004D1886"/>
    <w:rsid w:val="004D18F9"/>
    <w:rsid w:val="004D1931"/>
    <w:rsid w:val="004D1A9A"/>
    <w:rsid w:val="004D1BE6"/>
    <w:rsid w:val="004D1EB5"/>
    <w:rsid w:val="004D20A3"/>
    <w:rsid w:val="004D2484"/>
    <w:rsid w:val="004D2514"/>
    <w:rsid w:val="004D2532"/>
    <w:rsid w:val="004D268F"/>
    <w:rsid w:val="004D2970"/>
    <w:rsid w:val="004D2AFE"/>
    <w:rsid w:val="004D2CEF"/>
    <w:rsid w:val="004D2FE8"/>
    <w:rsid w:val="004D339E"/>
    <w:rsid w:val="004D36A5"/>
    <w:rsid w:val="004D387B"/>
    <w:rsid w:val="004D38B9"/>
    <w:rsid w:val="004D3AC0"/>
    <w:rsid w:val="004D3E4E"/>
    <w:rsid w:val="004D4844"/>
    <w:rsid w:val="004D4ACC"/>
    <w:rsid w:val="004D4CCA"/>
    <w:rsid w:val="004D4E2C"/>
    <w:rsid w:val="004D52A0"/>
    <w:rsid w:val="004D57DC"/>
    <w:rsid w:val="004D5A50"/>
    <w:rsid w:val="004D5B56"/>
    <w:rsid w:val="004D5BDB"/>
    <w:rsid w:val="004D5DC4"/>
    <w:rsid w:val="004D5E4D"/>
    <w:rsid w:val="004D5EFB"/>
    <w:rsid w:val="004D5FA3"/>
    <w:rsid w:val="004D625C"/>
    <w:rsid w:val="004D6FE4"/>
    <w:rsid w:val="004D70C9"/>
    <w:rsid w:val="004D70CA"/>
    <w:rsid w:val="004D7844"/>
    <w:rsid w:val="004D7BBB"/>
    <w:rsid w:val="004D7EF2"/>
    <w:rsid w:val="004E00A7"/>
    <w:rsid w:val="004E039E"/>
    <w:rsid w:val="004E0730"/>
    <w:rsid w:val="004E076B"/>
    <w:rsid w:val="004E093E"/>
    <w:rsid w:val="004E1DD1"/>
    <w:rsid w:val="004E1F31"/>
    <w:rsid w:val="004E1FF8"/>
    <w:rsid w:val="004E27A6"/>
    <w:rsid w:val="004E280B"/>
    <w:rsid w:val="004E28B7"/>
    <w:rsid w:val="004E2B96"/>
    <w:rsid w:val="004E2BD6"/>
    <w:rsid w:val="004E2F7C"/>
    <w:rsid w:val="004E3179"/>
    <w:rsid w:val="004E3250"/>
    <w:rsid w:val="004E37B2"/>
    <w:rsid w:val="004E3843"/>
    <w:rsid w:val="004E3A5E"/>
    <w:rsid w:val="004E3B92"/>
    <w:rsid w:val="004E3C94"/>
    <w:rsid w:val="004E3FD5"/>
    <w:rsid w:val="004E40B7"/>
    <w:rsid w:val="004E424A"/>
    <w:rsid w:val="004E4305"/>
    <w:rsid w:val="004E47DC"/>
    <w:rsid w:val="004E482F"/>
    <w:rsid w:val="004E4AD3"/>
    <w:rsid w:val="004E5282"/>
    <w:rsid w:val="004E5415"/>
    <w:rsid w:val="004E54F8"/>
    <w:rsid w:val="004E5705"/>
    <w:rsid w:val="004E627D"/>
    <w:rsid w:val="004E628F"/>
    <w:rsid w:val="004E63FF"/>
    <w:rsid w:val="004E6785"/>
    <w:rsid w:val="004E6E1B"/>
    <w:rsid w:val="004E6EF4"/>
    <w:rsid w:val="004E7501"/>
    <w:rsid w:val="004F01C0"/>
    <w:rsid w:val="004F0B4E"/>
    <w:rsid w:val="004F0BA5"/>
    <w:rsid w:val="004F0C42"/>
    <w:rsid w:val="004F12C9"/>
    <w:rsid w:val="004F1661"/>
    <w:rsid w:val="004F17A8"/>
    <w:rsid w:val="004F18EE"/>
    <w:rsid w:val="004F1A22"/>
    <w:rsid w:val="004F1B18"/>
    <w:rsid w:val="004F1BA4"/>
    <w:rsid w:val="004F1C4A"/>
    <w:rsid w:val="004F23C9"/>
    <w:rsid w:val="004F264F"/>
    <w:rsid w:val="004F2736"/>
    <w:rsid w:val="004F278C"/>
    <w:rsid w:val="004F29C3"/>
    <w:rsid w:val="004F30F4"/>
    <w:rsid w:val="004F32E5"/>
    <w:rsid w:val="004F3407"/>
    <w:rsid w:val="004F3741"/>
    <w:rsid w:val="004F379F"/>
    <w:rsid w:val="004F3D90"/>
    <w:rsid w:val="004F3F40"/>
    <w:rsid w:val="004F3F83"/>
    <w:rsid w:val="004F41BB"/>
    <w:rsid w:val="004F46F3"/>
    <w:rsid w:val="004F4B17"/>
    <w:rsid w:val="004F55BE"/>
    <w:rsid w:val="004F55C7"/>
    <w:rsid w:val="004F561B"/>
    <w:rsid w:val="004F561C"/>
    <w:rsid w:val="004F593D"/>
    <w:rsid w:val="004F5A14"/>
    <w:rsid w:val="004F5B49"/>
    <w:rsid w:val="004F5B85"/>
    <w:rsid w:val="004F5D91"/>
    <w:rsid w:val="004F674F"/>
    <w:rsid w:val="004F6813"/>
    <w:rsid w:val="004F6993"/>
    <w:rsid w:val="004F6EAC"/>
    <w:rsid w:val="004F6F9A"/>
    <w:rsid w:val="004F7462"/>
    <w:rsid w:val="004F790A"/>
    <w:rsid w:val="004F7D82"/>
    <w:rsid w:val="004F7E83"/>
    <w:rsid w:val="005000A6"/>
    <w:rsid w:val="00500500"/>
    <w:rsid w:val="005008BB"/>
    <w:rsid w:val="00500F17"/>
    <w:rsid w:val="00500FD3"/>
    <w:rsid w:val="005014A6"/>
    <w:rsid w:val="005017E6"/>
    <w:rsid w:val="00501D80"/>
    <w:rsid w:val="00502038"/>
    <w:rsid w:val="005023A4"/>
    <w:rsid w:val="005024F9"/>
    <w:rsid w:val="00502EEB"/>
    <w:rsid w:val="0050320B"/>
    <w:rsid w:val="00503241"/>
    <w:rsid w:val="00503529"/>
    <w:rsid w:val="005036E3"/>
    <w:rsid w:val="0050381A"/>
    <w:rsid w:val="005038B9"/>
    <w:rsid w:val="00503F8F"/>
    <w:rsid w:val="005040BD"/>
    <w:rsid w:val="0050461A"/>
    <w:rsid w:val="00504723"/>
    <w:rsid w:val="00504836"/>
    <w:rsid w:val="00504B2E"/>
    <w:rsid w:val="00504E36"/>
    <w:rsid w:val="00504F0C"/>
    <w:rsid w:val="00505674"/>
    <w:rsid w:val="00505821"/>
    <w:rsid w:val="005059F3"/>
    <w:rsid w:val="00505C22"/>
    <w:rsid w:val="00506663"/>
    <w:rsid w:val="00506B3E"/>
    <w:rsid w:val="00506BC1"/>
    <w:rsid w:val="00506CB9"/>
    <w:rsid w:val="005070BB"/>
    <w:rsid w:val="00507B01"/>
    <w:rsid w:val="00507B90"/>
    <w:rsid w:val="00507CFC"/>
    <w:rsid w:val="00510173"/>
    <w:rsid w:val="00510401"/>
    <w:rsid w:val="005104CC"/>
    <w:rsid w:val="00510CA7"/>
    <w:rsid w:val="00510CAD"/>
    <w:rsid w:val="00510FE9"/>
    <w:rsid w:val="005111AD"/>
    <w:rsid w:val="00511638"/>
    <w:rsid w:val="005116E5"/>
    <w:rsid w:val="00511FC1"/>
    <w:rsid w:val="005120B9"/>
    <w:rsid w:val="00512199"/>
    <w:rsid w:val="005121B1"/>
    <w:rsid w:val="0051240E"/>
    <w:rsid w:val="005124C4"/>
    <w:rsid w:val="005125EF"/>
    <w:rsid w:val="00512754"/>
    <w:rsid w:val="005129ED"/>
    <w:rsid w:val="00512E29"/>
    <w:rsid w:val="00513052"/>
    <w:rsid w:val="00513120"/>
    <w:rsid w:val="00513435"/>
    <w:rsid w:val="00513846"/>
    <w:rsid w:val="00513A01"/>
    <w:rsid w:val="00513EF1"/>
    <w:rsid w:val="00514362"/>
    <w:rsid w:val="00514BF7"/>
    <w:rsid w:val="00514F41"/>
    <w:rsid w:val="00514F7F"/>
    <w:rsid w:val="00515187"/>
    <w:rsid w:val="00515242"/>
    <w:rsid w:val="00515416"/>
    <w:rsid w:val="005159E3"/>
    <w:rsid w:val="00515B24"/>
    <w:rsid w:val="00515B86"/>
    <w:rsid w:val="00515EAB"/>
    <w:rsid w:val="0051625C"/>
    <w:rsid w:val="00516685"/>
    <w:rsid w:val="00516761"/>
    <w:rsid w:val="005167FD"/>
    <w:rsid w:val="005169FA"/>
    <w:rsid w:val="00516ACB"/>
    <w:rsid w:val="00516E5E"/>
    <w:rsid w:val="00516FC0"/>
    <w:rsid w:val="005170EF"/>
    <w:rsid w:val="0051730A"/>
    <w:rsid w:val="0051749D"/>
    <w:rsid w:val="0051765D"/>
    <w:rsid w:val="00517943"/>
    <w:rsid w:val="005179A1"/>
    <w:rsid w:val="00517B02"/>
    <w:rsid w:val="00520010"/>
    <w:rsid w:val="00520061"/>
    <w:rsid w:val="0052073F"/>
    <w:rsid w:val="0052080F"/>
    <w:rsid w:val="005209D7"/>
    <w:rsid w:val="00520A1F"/>
    <w:rsid w:val="00520B44"/>
    <w:rsid w:val="00520FE3"/>
    <w:rsid w:val="0052122C"/>
    <w:rsid w:val="00521809"/>
    <w:rsid w:val="0052183B"/>
    <w:rsid w:val="00521C08"/>
    <w:rsid w:val="00521C56"/>
    <w:rsid w:val="00522585"/>
    <w:rsid w:val="005226B6"/>
    <w:rsid w:val="00522907"/>
    <w:rsid w:val="00522EF1"/>
    <w:rsid w:val="0052309E"/>
    <w:rsid w:val="005230CF"/>
    <w:rsid w:val="005231EC"/>
    <w:rsid w:val="00523583"/>
    <w:rsid w:val="0052362B"/>
    <w:rsid w:val="005237DD"/>
    <w:rsid w:val="00523A2D"/>
    <w:rsid w:val="00523ABC"/>
    <w:rsid w:val="00523D99"/>
    <w:rsid w:val="00523DE5"/>
    <w:rsid w:val="00524267"/>
    <w:rsid w:val="00524808"/>
    <w:rsid w:val="00524857"/>
    <w:rsid w:val="005251FA"/>
    <w:rsid w:val="005253EA"/>
    <w:rsid w:val="00525939"/>
    <w:rsid w:val="00525AE5"/>
    <w:rsid w:val="00525B72"/>
    <w:rsid w:val="00525DC9"/>
    <w:rsid w:val="00525EF4"/>
    <w:rsid w:val="00525FF2"/>
    <w:rsid w:val="005262AB"/>
    <w:rsid w:val="005267D2"/>
    <w:rsid w:val="00526D8A"/>
    <w:rsid w:val="00526E0E"/>
    <w:rsid w:val="00526E66"/>
    <w:rsid w:val="00526FD1"/>
    <w:rsid w:val="00527219"/>
    <w:rsid w:val="0052730C"/>
    <w:rsid w:val="00527953"/>
    <w:rsid w:val="00527AAF"/>
    <w:rsid w:val="00527AC1"/>
    <w:rsid w:val="00527B17"/>
    <w:rsid w:val="00527F95"/>
    <w:rsid w:val="00530081"/>
    <w:rsid w:val="005301E2"/>
    <w:rsid w:val="005305EC"/>
    <w:rsid w:val="00530D00"/>
    <w:rsid w:val="005316D9"/>
    <w:rsid w:val="0053190A"/>
    <w:rsid w:val="00531CBF"/>
    <w:rsid w:val="00532329"/>
    <w:rsid w:val="00532628"/>
    <w:rsid w:val="005326C3"/>
    <w:rsid w:val="00532A5A"/>
    <w:rsid w:val="00532AA8"/>
    <w:rsid w:val="00532B26"/>
    <w:rsid w:val="00532BFC"/>
    <w:rsid w:val="00532D64"/>
    <w:rsid w:val="0053311E"/>
    <w:rsid w:val="005332CB"/>
    <w:rsid w:val="00533468"/>
    <w:rsid w:val="00533947"/>
    <w:rsid w:val="00533CAE"/>
    <w:rsid w:val="00533EF1"/>
    <w:rsid w:val="00533EF9"/>
    <w:rsid w:val="00533F0E"/>
    <w:rsid w:val="0053423C"/>
    <w:rsid w:val="00534533"/>
    <w:rsid w:val="00534709"/>
    <w:rsid w:val="00534C3C"/>
    <w:rsid w:val="00534D79"/>
    <w:rsid w:val="00534DB6"/>
    <w:rsid w:val="005351DA"/>
    <w:rsid w:val="005353B7"/>
    <w:rsid w:val="005354CF"/>
    <w:rsid w:val="00535EA7"/>
    <w:rsid w:val="00536364"/>
    <w:rsid w:val="0053657E"/>
    <w:rsid w:val="005367F8"/>
    <w:rsid w:val="00536866"/>
    <w:rsid w:val="005369B1"/>
    <w:rsid w:val="00536B77"/>
    <w:rsid w:val="00536EAC"/>
    <w:rsid w:val="00537E75"/>
    <w:rsid w:val="00537EB2"/>
    <w:rsid w:val="00537FD5"/>
    <w:rsid w:val="00537FF4"/>
    <w:rsid w:val="005401C3"/>
    <w:rsid w:val="0054071B"/>
    <w:rsid w:val="00540753"/>
    <w:rsid w:val="00540788"/>
    <w:rsid w:val="0054093B"/>
    <w:rsid w:val="00540FBC"/>
    <w:rsid w:val="0054137C"/>
    <w:rsid w:val="005413B0"/>
    <w:rsid w:val="0054142C"/>
    <w:rsid w:val="00541888"/>
    <w:rsid w:val="005418B5"/>
    <w:rsid w:val="005418BD"/>
    <w:rsid w:val="00541B38"/>
    <w:rsid w:val="00542440"/>
    <w:rsid w:val="00542D37"/>
    <w:rsid w:val="00543084"/>
    <w:rsid w:val="005432C4"/>
    <w:rsid w:val="005437A9"/>
    <w:rsid w:val="0054383B"/>
    <w:rsid w:val="0054389B"/>
    <w:rsid w:val="00543B2F"/>
    <w:rsid w:val="00543D14"/>
    <w:rsid w:val="00543DC2"/>
    <w:rsid w:val="00544309"/>
    <w:rsid w:val="005443F3"/>
    <w:rsid w:val="005448D1"/>
    <w:rsid w:val="00544CC3"/>
    <w:rsid w:val="00544EEC"/>
    <w:rsid w:val="00544F64"/>
    <w:rsid w:val="00544F83"/>
    <w:rsid w:val="0054511D"/>
    <w:rsid w:val="0054540A"/>
    <w:rsid w:val="00545425"/>
    <w:rsid w:val="0054583A"/>
    <w:rsid w:val="00545A4B"/>
    <w:rsid w:val="00545AAA"/>
    <w:rsid w:val="00545BFA"/>
    <w:rsid w:val="005462A0"/>
    <w:rsid w:val="005463C5"/>
    <w:rsid w:val="005466C6"/>
    <w:rsid w:val="00546815"/>
    <w:rsid w:val="00546844"/>
    <w:rsid w:val="0054687B"/>
    <w:rsid w:val="0054694C"/>
    <w:rsid w:val="005469DA"/>
    <w:rsid w:val="00546A23"/>
    <w:rsid w:val="00546B14"/>
    <w:rsid w:val="00546C3B"/>
    <w:rsid w:val="00547096"/>
    <w:rsid w:val="00547300"/>
    <w:rsid w:val="00547566"/>
    <w:rsid w:val="00547E92"/>
    <w:rsid w:val="00547ED9"/>
    <w:rsid w:val="00550127"/>
    <w:rsid w:val="00550331"/>
    <w:rsid w:val="00550393"/>
    <w:rsid w:val="00550812"/>
    <w:rsid w:val="005508A0"/>
    <w:rsid w:val="00550B06"/>
    <w:rsid w:val="00550B1B"/>
    <w:rsid w:val="00550CC8"/>
    <w:rsid w:val="00550E43"/>
    <w:rsid w:val="00550E97"/>
    <w:rsid w:val="00551025"/>
    <w:rsid w:val="0055108B"/>
    <w:rsid w:val="00551CB4"/>
    <w:rsid w:val="00551D71"/>
    <w:rsid w:val="00551F8A"/>
    <w:rsid w:val="00551FB2"/>
    <w:rsid w:val="0055216D"/>
    <w:rsid w:val="00552293"/>
    <w:rsid w:val="005522B3"/>
    <w:rsid w:val="00552316"/>
    <w:rsid w:val="00553006"/>
    <w:rsid w:val="0055327E"/>
    <w:rsid w:val="005537AC"/>
    <w:rsid w:val="005538D1"/>
    <w:rsid w:val="00553928"/>
    <w:rsid w:val="00553A00"/>
    <w:rsid w:val="00553C1E"/>
    <w:rsid w:val="00553D32"/>
    <w:rsid w:val="00553E37"/>
    <w:rsid w:val="005541B2"/>
    <w:rsid w:val="00554240"/>
    <w:rsid w:val="00554387"/>
    <w:rsid w:val="0055438C"/>
    <w:rsid w:val="005544F4"/>
    <w:rsid w:val="00554763"/>
    <w:rsid w:val="005547C7"/>
    <w:rsid w:val="00554F33"/>
    <w:rsid w:val="00554F46"/>
    <w:rsid w:val="00554F62"/>
    <w:rsid w:val="005551C5"/>
    <w:rsid w:val="005553F7"/>
    <w:rsid w:val="005556C1"/>
    <w:rsid w:val="00555A6C"/>
    <w:rsid w:val="00556175"/>
    <w:rsid w:val="0055662F"/>
    <w:rsid w:val="00556660"/>
    <w:rsid w:val="00556876"/>
    <w:rsid w:val="005568B6"/>
    <w:rsid w:val="005568BE"/>
    <w:rsid w:val="005569A1"/>
    <w:rsid w:val="00556A11"/>
    <w:rsid w:val="00556B5E"/>
    <w:rsid w:val="00556DF3"/>
    <w:rsid w:val="005574CC"/>
    <w:rsid w:val="00557540"/>
    <w:rsid w:val="00557D72"/>
    <w:rsid w:val="00560050"/>
    <w:rsid w:val="0056082C"/>
    <w:rsid w:val="00560C7B"/>
    <w:rsid w:val="0056102C"/>
    <w:rsid w:val="00561128"/>
    <w:rsid w:val="005615C1"/>
    <w:rsid w:val="00561702"/>
    <w:rsid w:val="0056177C"/>
    <w:rsid w:val="00561808"/>
    <w:rsid w:val="00561DA5"/>
    <w:rsid w:val="00561E72"/>
    <w:rsid w:val="0056242E"/>
    <w:rsid w:val="0056246C"/>
    <w:rsid w:val="005624E5"/>
    <w:rsid w:val="00562A77"/>
    <w:rsid w:val="00562DFB"/>
    <w:rsid w:val="00562F09"/>
    <w:rsid w:val="00562FA8"/>
    <w:rsid w:val="0056364B"/>
    <w:rsid w:val="00563A3B"/>
    <w:rsid w:val="00563BFC"/>
    <w:rsid w:val="00563C87"/>
    <w:rsid w:val="0056409A"/>
    <w:rsid w:val="00564561"/>
    <w:rsid w:val="00564597"/>
    <w:rsid w:val="00564BD2"/>
    <w:rsid w:val="00564CE4"/>
    <w:rsid w:val="00565652"/>
    <w:rsid w:val="005656B0"/>
    <w:rsid w:val="00565A34"/>
    <w:rsid w:val="005662FF"/>
    <w:rsid w:val="00566B57"/>
    <w:rsid w:val="00566EB3"/>
    <w:rsid w:val="00566FB0"/>
    <w:rsid w:val="00566FE5"/>
    <w:rsid w:val="00566FF2"/>
    <w:rsid w:val="00567044"/>
    <w:rsid w:val="00567134"/>
    <w:rsid w:val="00567342"/>
    <w:rsid w:val="005673F9"/>
    <w:rsid w:val="00567506"/>
    <w:rsid w:val="0056777F"/>
    <w:rsid w:val="00567822"/>
    <w:rsid w:val="00567847"/>
    <w:rsid w:val="00567A45"/>
    <w:rsid w:val="00570097"/>
    <w:rsid w:val="005703EA"/>
    <w:rsid w:val="00570459"/>
    <w:rsid w:val="005705A5"/>
    <w:rsid w:val="005709D6"/>
    <w:rsid w:val="00570BD7"/>
    <w:rsid w:val="00570FBF"/>
    <w:rsid w:val="00571043"/>
    <w:rsid w:val="005710BB"/>
    <w:rsid w:val="005710FF"/>
    <w:rsid w:val="0057154C"/>
    <w:rsid w:val="00571687"/>
    <w:rsid w:val="0057188E"/>
    <w:rsid w:val="00571949"/>
    <w:rsid w:val="00571CAB"/>
    <w:rsid w:val="00571D61"/>
    <w:rsid w:val="00572339"/>
    <w:rsid w:val="005725AF"/>
    <w:rsid w:val="005727EF"/>
    <w:rsid w:val="00572890"/>
    <w:rsid w:val="005731D8"/>
    <w:rsid w:val="0057369B"/>
    <w:rsid w:val="005741C1"/>
    <w:rsid w:val="005742AF"/>
    <w:rsid w:val="005742BA"/>
    <w:rsid w:val="00574683"/>
    <w:rsid w:val="005747CC"/>
    <w:rsid w:val="00574BC6"/>
    <w:rsid w:val="00574DD3"/>
    <w:rsid w:val="00575684"/>
    <w:rsid w:val="005759A2"/>
    <w:rsid w:val="005759EF"/>
    <w:rsid w:val="00575A3D"/>
    <w:rsid w:val="00575C3D"/>
    <w:rsid w:val="00575D19"/>
    <w:rsid w:val="00575D1A"/>
    <w:rsid w:val="00575EC0"/>
    <w:rsid w:val="005764ED"/>
    <w:rsid w:val="00576867"/>
    <w:rsid w:val="005768FE"/>
    <w:rsid w:val="00576BF0"/>
    <w:rsid w:val="00576E9D"/>
    <w:rsid w:val="005771A2"/>
    <w:rsid w:val="00577386"/>
    <w:rsid w:val="005773B3"/>
    <w:rsid w:val="0057745E"/>
    <w:rsid w:val="00577918"/>
    <w:rsid w:val="00577AFF"/>
    <w:rsid w:val="00577DF2"/>
    <w:rsid w:val="005800FA"/>
    <w:rsid w:val="0058077E"/>
    <w:rsid w:val="00580F8F"/>
    <w:rsid w:val="00581535"/>
    <w:rsid w:val="00581626"/>
    <w:rsid w:val="005818E3"/>
    <w:rsid w:val="00581CB3"/>
    <w:rsid w:val="00581D64"/>
    <w:rsid w:val="00582294"/>
    <w:rsid w:val="0058275F"/>
    <w:rsid w:val="005827A3"/>
    <w:rsid w:val="0058288C"/>
    <w:rsid w:val="00582BF8"/>
    <w:rsid w:val="00582D6B"/>
    <w:rsid w:val="00582F07"/>
    <w:rsid w:val="0058332F"/>
    <w:rsid w:val="00583513"/>
    <w:rsid w:val="00583658"/>
    <w:rsid w:val="005837D7"/>
    <w:rsid w:val="00583838"/>
    <w:rsid w:val="005839BB"/>
    <w:rsid w:val="00583A38"/>
    <w:rsid w:val="00583FAC"/>
    <w:rsid w:val="0058404F"/>
    <w:rsid w:val="005843FE"/>
    <w:rsid w:val="005849A8"/>
    <w:rsid w:val="00584E9C"/>
    <w:rsid w:val="00584EA8"/>
    <w:rsid w:val="0058531E"/>
    <w:rsid w:val="00585734"/>
    <w:rsid w:val="005858C7"/>
    <w:rsid w:val="00585B63"/>
    <w:rsid w:val="00585C49"/>
    <w:rsid w:val="00585DB2"/>
    <w:rsid w:val="00586144"/>
    <w:rsid w:val="00586398"/>
    <w:rsid w:val="00586591"/>
    <w:rsid w:val="0058673A"/>
    <w:rsid w:val="00586996"/>
    <w:rsid w:val="00586CE2"/>
    <w:rsid w:val="00586CFA"/>
    <w:rsid w:val="00586FA0"/>
    <w:rsid w:val="00587256"/>
    <w:rsid w:val="0058749C"/>
    <w:rsid w:val="00587595"/>
    <w:rsid w:val="005876D5"/>
    <w:rsid w:val="0058772A"/>
    <w:rsid w:val="00587879"/>
    <w:rsid w:val="00587AAE"/>
    <w:rsid w:val="0059089E"/>
    <w:rsid w:val="00590933"/>
    <w:rsid w:val="00590D01"/>
    <w:rsid w:val="00590D62"/>
    <w:rsid w:val="00590E77"/>
    <w:rsid w:val="00591039"/>
    <w:rsid w:val="00591411"/>
    <w:rsid w:val="00591466"/>
    <w:rsid w:val="00591759"/>
    <w:rsid w:val="00591849"/>
    <w:rsid w:val="005919CA"/>
    <w:rsid w:val="00591CDE"/>
    <w:rsid w:val="005920C2"/>
    <w:rsid w:val="005921C5"/>
    <w:rsid w:val="005923EE"/>
    <w:rsid w:val="00592F19"/>
    <w:rsid w:val="00593A65"/>
    <w:rsid w:val="00593AED"/>
    <w:rsid w:val="00593B6C"/>
    <w:rsid w:val="00593C49"/>
    <w:rsid w:val="00594097"/>
    <w:rsid w:val="00594141"/>
    <w:rsid w:val="00594D10"/>
    <w:rsid w:val="00594E1D"/>
    <w:rsid w:val="0059529E"/>
    <w:rsid w:val="005954F3"/>
    <w:rsid w:val="0059571C"/>
    <w:rsid w:val="005958F0"/>
    <w:rsid w:val="00595CEB"/>
    <w:rsid w:val="00595F9C"/>
    <w:rsid w:val="0059614B"/>
    <w:rsid w:val="0059628A"/>
    <w:rsid w:val="005966E0"/>
    <w:rsid w:val="005968C8"/>
    <w:rsid w:val="00596D08"/>
    <w:rsid w:val="0059708A"/>
    <w:rsid w:val="005971B7"/>
    <w:rsid w:val="005973BA"/>
    <w:rsid w:val="00597A28"/>
    <w:rsid w:val="00597AC2"/>
    <w:rsid w:val="00597C18"/>
    <w:rsid w:val="005A0243"/>
    <w:rsid w:val="005A0327"/>
    <w:rsid w:val="005A0EF7"/>
    <w:rsid w:val="005A113D"/>
    <w:rsid w:val="005A13BF"/>
    <w:rsid w:val="005A142F"/>
    <w:rsid w:val="005A1444"/>
    <w:rsid w:val="005A163F"/>
    <w:rsid w:val="005A16C4"/>
    <w:rsid w:val="005A1ECD"/>
    <w:rsid w:val="005A205C"/>
    <w:rsid w:val="005A2444"/>
    <w:rsid w:val="005A2F79"/>
    <w:rsid w:val="005A3191"/>
    <w:rsid w:val="005A3373"/>
    <w:rsid w:val="005A3410"/>
    <w:rsid w:val="005A3711"/>
    <w:rsid w:val="005A3C8E"/>
    <w:rsid w:val="005A4277"/>
    <w:rsid w:val="005A42E0"/>
    <w:rsid w:val="005A44CF"/>
    <w:rsid w:val="005A45A1"/>
    <w:rsid w:val="005A482D"/>
    <w:rsid w:val="005A487F"/>
    <w:rsid w:val="005A4D34"/>
    <w:rsid w:val="005A52AD"/>
    <w:rsid w:val="005A52BE"/>
    <w:rsid w:val="005A5910"/>
    <w:rsid w:val="005A5A75"/>
    <w:rsid w:val="005A5F0B"/>
    <w:rsid w:val="005A5F9E"/>
    <w:rsid w:val="005A5FEB"/>
    <w:rsid w:val="005A61A7"/>
    <w:rsid w:val="005A6A72"/>
    <w:rsid w:val="005A70B2"/>
    <w:rsid w:val="005A714E"/>
    <w:rsid w:val="005A71C5"/>
    <w:rsid w:val="005A71E1"/>
    <w:rsid w:val="005A7310"/>
    <w:rsid w:val="005A7484"/>
    <w:rsid w:val="005A761C"/>
    <w:rsid w:val="005A762F"/>
    <w:rsid w:val="005A7D7A"/>
    <w:rsid w:val="005B003B"/>
    <w:rsid w:val="005B032A"/>
    <w:rsid w:val="005B08CC"/>
    <w:rsid w:val="005B0D03"/>
    <w:rsid w:val="005B1282"/>
    <w:rsid w:val="005B179C"/>
    <w:rsid w:val="005B1973"/>
    <w:rsid w:val="005B19C6"/>
    <w:rsid w:val="005B1B11"/>
    <w:rsid w:val="005B2465"/>
    <w:rsid w:val="005B264A"/>
    <w:rsid w:val="005B2762"/>
    <w:rsid w:val="005B2869"/>
    <w:rsid w:val="005B2A74"/>
    <w:rsid w:val="005B2E3F"/>
    <w:rsid w:val="005B37C9"/>
    <w:rsid w:val="005B3899"/>
    <w:rsid w:val="005B3AA3"/>
    <w:rsid w:val="005B3ACF"/>
    <w:rsid w:val="005B3CF5"/>
    <w:rsid w:val="005B3FC4"/>
    <w:rsid w:val="005B42FD"/>
    <w:rsid w:val="005B44AF"/>
    <w:rsid w:val="005B458E"/>
    <w:rsid w:val="005B504D"/>
    <w:rsid w:val="005B5177"/>
    <w:rsid w:val="005B52C1"/>
    <w:rsid w:val="005B53C6"/>
    <w:rsid w:val="005B547F"/>
    <w:rsid w:val="005B553A"/>
    <w:rsid w:val="005B56D1"/>
    <w:rsid w:val="005B5F9D"/>
    <w:rsid w:val="005B5FE4"/>
    <w:rsid w:val="005B6216"/>
    <w:rsid w:val="005B6221"/>
    <w:rsid w:val="005B6470"/>
    <w:rsid w:val="005B67EB"/>
    <w:rsid w:val="005B6A20"/>
    <w:rsid w:val="005B6B6E"/>
    <w:rsid w:val="005B72BF"/>
    <w:rsid w:val="005B72D5"/>
    <w:rsid w:val="005B79BA"/>
    <w:rsid w:val="005B7B68"/>
    <w:rsid w:val="005B7FE7"/>
    <w:rsid w:val="005C002B"/>
    <w:rsid w:val="005C0081"/>
    <w:rsid w:val="005C0349"/>
    <w:rsid w:val="005C03C1"/>
    <w:rsid w:val="005C052C"/>
    <w:rsid w:val="005C0AC8"/>
    <w:rsid w:val="005C0DEF"/>
    <w:rsid w:val="005C0EAA"/>
    <w:rsid w:val="005C1440"/>
    <w:rsid w:val="005C17E1"/>
    <w:rsid w:val="005C17E7"/>
    <w:rsid w:val="005C18A0"/>
    <w:rsid w:val="005C1E11"/>
    <w:rsid w:val="005C1EF2"/>
    <w:rsid w:val="005C1FAB"/>
    <w:rsid w:val="005C2076"/>
    <w:rsid w:val="005C255D"/>
    <w:rsid w:val="005C2626"/>
    <w:rsid w:val="005C2B4D"/>
    <w:rsid w:val="005C2C3D"/>
    <w:rsid w:val="005C2E59"/>
    <w:rsid w:val="005C33F0"/>
    <w:rsid w:val="005C379D"/>
    <w:rsid w:val="005C3A0D"/>
    <w:rsid w:val="005C3EB2"/>
    <w:rsid w:val="005C4048"/>
    <w:rsid w:val="005C4177"/>
    <w:rsid w:val="005C4462"/>
    <w:rsid w:val="005C4587"/>
    <w:rsid w:val="005C462A"/>
    <w:rsid w:val="005C479C"/>
    <w:rsid w:val="005C47FE"/>
    <w:rsid w:val="005C4D62"/>
    <w:rsid w:val="005C4FDF"/>
    <w:rsid w:val="005C54A3"/>
    <w:rsid w:val="005C5838"/>
    <w:rsid w:val="005C6092"/>
    <w:rsid w:val="005C61D8"/>
    <w:rsid w:val="005C627B"/>
    <w:rsid w:val="005C6956"/>
    <w:rsid w:val="005C702A"/>
    <w:rsid w:val="005C7101"/>
    <w:rsid w:val="005C7267"/>
    <w:rsid w:val="005C7372"/>
    <w:rsid w:val="005C7542"/>
    <w:rsid w:val="005C7557"/>
    <w:rsid w:val="005C755E"/>
    <w:rsid w:val="005C7A17"/>
    <w:rsid w:val="005C7C51"/>
    <w:rsid w:val="005D008D"/>
    <w:rsid w:val="005D010D"/>
    <w:rsid w:val="005D0141"/>
    <w:rsid w:val="005D0499"/>
    <w:rsid w:val="005D0DA1"/>
    <w:rsid w:val="005D12E8"/>
    <w:rsid w:val="005D12FB"/>
    <w:rsid w:val="005D1456"/>
    <w:rsid w:val="005D14DC"/>
    <w:rsid w:val="005D15FE"/>
    <w:rsid w:val="005D173F"/>
    <w:rsid w:val="005D1E56"/>
    <w:rsid w:val="005D26DF"/>
    <w:rsid w:val="005D26E4"/>
    <w:rsid w:val="005D26EE"/>
    <w:rsid w:val="005D27F7"/>
    <w:rsid w:val="005D285A"/>
    <w:rsid w:val="005D2E03"/>
    <w:rsid w:val="005D2FBB"/>
    <w:rsid w:val="005D3220"/>
    <w:rsid w:val="005D33CC"/>
    <w:rsid w:val="005D349F"/>
    <w:rsid w:val="005D391F"/>
    <w:rsid w:val="005D3D01"/>
    <w:rsid w:val="005D3FCE"/>
    <w:rsid w:val="005D429C"/>
    <w:rsid w:val="005D435B"/>
    <w:rsid w:val="005D4740"/>
    <w:rsid w:val="005D49D8"/>
    <w:rsid w:val="005D4D96"/>
    <w:rsid w:val="005D5781"/>
    <w:rsid w:val="005D5C49"/>
    <w:rsid w:val="005D5D5D"/>
    <w:rsid w:val="005D5FD6"/>
    <w:rsid w:val="005D61D6"/>
    <w:rsid w:val="005D6437"/>
    <w:rsid w:val="005D6448"/>
    <w:rsid w:val="005D65F9"/>
    <w:rsid w:val="005D666D"/>
    <w:rsid w:val="005D713A"/>
    <w:rsid w:val="005D7729"/>
    <w:rsid w:val="005D7A5A"/>
    <w:rsid w:val="005D7B88"/>
    <w:rsid w:val="005D7EB6"/>
    <w:rsid w:val="005E01E1"/>
    <w:rsid w:val="005E02E3"/>
    <w:rsid w:val="005E0624"/>
    <w:rsid w:val="005E074A"/>
    <w:rsid w:val="005E0928"/>
    <w:rsid w:val="005E09FB"/>
    <w:rsid w:val="005E0A34"/>
    <w:rsid w:val="005E0C91"/>
    <w:rsid w:val="005E0E2E"/>
    <w:rsid w:val="005E15F5"/>
    <w:rsid w:val="005E160D"/>
    <w:rsid w:val="005E166F"/>
    <w:rsid w:val="005E185B"/>
    <w:rsid w:val="005E1A47"/>
    <w:rsid w:val="005E1F2C"/>
    <w:rsid w:val="005E1F83"/>
    <w:rsid w:val="005E20F5"/>
    <w:rsid w:val="005E219B"/>
    <w:rsid w:val="005E2F3B"/>
    <w:rsid w:val="005E32A4"/>
    <w:rsid w:val="005E3747"/>
    <w:rsid w:val="005E3785"/>
    <w:rsid w:val="005E3827"/>
    <w:rsid w:val="005E3CD8"/>
    <w:rsid w:val="005E3D20"/>
    <w:rsid w:val="005E3F7A"/>
    <w:rsid w:val="005E403E"/>
    <w:rsid w:val="005E485E"/>
    <w:rsid w:val="005E4CC6"/>
    <w:rsid w:val="005E4DAF"/>
    <w:rsid w:val="005E57F7"/>
    <w:rsid w:val="005E58E4"/>
    <w:rsid w:val="005E673E"/>
    <w:rsid w:val="005E681B"/>
    <w:rsid w:val="005E6E87"/>
    <w:rsid w:val="005E72D4"/>
    <w:rsid w:val="005E7394"/>
    <w:rsid w:val="005E75C6"/>
    <w:rsid w:val="005E764D"/>
    <w:rsid w:val="005E7779"/>
    <w:rsid w:val="005E7802"/>
    <w:rsid w:val="005E7850"/>
    <w:rsid w:val="005E7907"/>
    <w:rsid w:val="005E7A9D"/>
    <w:rsid w:val="005E7C97"/>
    <w:rsid w:val="005E7D8F"/>
    <w:rsid w:val="005F0BAF"/>
    <w:rsid w:val="005F0EF5"/>
    <w:rsid w:val="005F15A4"/>
    <w:rsid w:val="005F17C9"/>
    <w:rsid w:val="005F1C89"/>
    <w:rsid w:val="005F2093"/>
    <w:rsid w:val="005F33C6"/>
    <w:rsid w:val="005F36A9"/>
    <w:rsid w:val="005F36E8"/>
    <w:rsid w:val="005F372B"/>
    <w:rsid w:val="005F3B92"/>
    <w:rsid w:val="005F3C76"/>
    <w:rsid w:val="005F464F"/>
    <w:rsid w:val="005F46BF"/>
    <w:rsid w:val="005F471D"/>
    <w:rsid w:val="005F4815"/>
    <w:rsid w:val="005F4AAC"/>
    <w:rsid w:val="005F4D85"/>
    <w:rsid w:val="005F4E39"/>
    <w:rsid w:val="005F5FCA"/>
    <w:rsid w:val="005F6945"/>
    <w:rsid w:val="005F69C6"/>
    <w:rsid w:val="005F69DE"/>
    <w:rsid w:val="005F78B5"/>
    <w:rsid w:val="005F7A98"/>
    <w:rsid w:val="005F7AA8"/>
    <w:rsid w:val="005F7AE2"/>
    <w:rsid w:val="005F7E6D"/>
    <w:rsid w:val="00600212"/>
    <w:rsid w:val="00600604"/>
    <w:rsid w:val="0060067C"/>
    <w:rsid w:val="0060067F"/>
    <w:rsid w:val="00600B07"/>
    <w:rsid w:val="006010AC"/>
    <w:rsid w:val="006013D0"/>
    <w:rsid w:val="00601650"/>
    <w:rsid w:val="006016F2"/>
    <w:rsid w:val="00601A74"/>
    <w:rsid w:val="00601AE4"/>
    <w:rsid w:val="00601D13"/>
    <w:rsid w:val="00601F18"/>
    <w:rsid w:val="00602085"/>
    <w:rsid w:val="006022CF"/>
    <w:rsid w:val="00602672"/>
    <w:rsid w:val="006027F3"/>
    <w:rsid w:val="00602AEF"/>
    <w:rsid w:val="00602D79"/>
    <w:rsid w:val="00603217"/>
    <w:rsid w:val="006035BC"/>
    <w:rsid w:val="006039FB"/>
    <w:rsid w:val="00603B42"/>
    <w:rsid w:val="00603D53"/>
    <w:rsid w:val="00603F2B"/>
    <w:rsid w:val="00604163"/>
    <w:rsid w:val="00604380"/>
    <w:rsid w:val="006045ED"/>
    <w:rsid w:val="006045EE"/>
    <w:rsid w:val="00604AC7"/>
    <w:rsid w:val="00605215"/>
    <w:rsid w:val="00605283"/>
    <w:rsid w:val="00605461"/>
    <w:rsid w:val="0060553C"/>
    <w:rsid w:val="00605AEF"/>
    <w:rsid w:val="00605DF2"/>
    <w:rsid w:val="006062BA"/>
    <w:rsid w:val="006064F7"/>
    <w:rsid w:val="00606E27"/>
    <w:rsid w:val="006071A6"/>
    <w:rsid w:val="006076C0"/>
    <w:rsid w:val="00607A08"/>
    <w:rsid w:val="00607B16"/>
    <w:rsid w:val="00607F70"/>
    <w:rsid w:val="00610083"/>
    <w:rsid w:val="00610168"/>
    <w:rsid w:val="006103FA"/>
    <w:rsid w:val="00610B98"/>
    <w:rsid w:val="00611187"/>
    <w:rsid w:val="006111B5"/>
    <w:rsid w:val="00611409"/>
    <w:rsid w:val="00611AD9"/>
    <w:rsid w:val="00611B33"/>
    <w:rsid w:val="00611C2B"/>
    <w:rsid w:val="00611CDD"/>
    <w:rsid w:val="00611DA8"/>
    <w:rsid w:val="006122C4"/>
    <w:rsid w:val="00612694"/>
    <w:rsid w:val="0061283A"/>
    <w:rsid w:val="00612890"/>
    <w:rsid w:val="00612C04"/>
    <w:rsid w:val="00612C7B"/>
    <w:rsid w:val="0061308E"/>
    <w:rsid w:val="00613609"/>
    <w:rsid w:val="0061366D"/>
    <w:rsid w:val="00613CF0"/>
    <w:rsid w:val="00613FCD"/>
    <w:rsid w:val="00614179"/>
    <w:rsid w:val="00614639"/>
    <w:rsid w:val="00614ACB"/>
    <w:rsid w:val="00614CC4"/>
    <w:rsid w:val="0061517F"/>
    <w:rsid w:val="006151CC"/>
    <w:rsid w:val="00615BBA"/>
    <w:rsid w:val="00615D15"/>
    <w:rsid w:val="00615D20"/>
    <w:rsid w:val="00615F03"/>
    <w:rsid w:val="00615F1F"/>
    <w:rsid w:val="0061612A"/>
    <w:rsid w:val="00616F91"/>
    <w:rsid w:val="0061713D"/>
    <w:rsid w:val="006173E8"/>
    <w:rsid w:val="00617408"/>
    <w:rsid w:val="00617552"/>
    <w:rsid w:val="00617D15"/>
    <w:rsid w:val="006201D9"/>
    <w:rsid w:val="00620437"/>
    <w:rsid w:val="00620555"/>
    <w:rsid w:val="00620556"/>
    <w:rsid w:val="0062059F"/>
    <w:rsid w:val="006206F8"/>
    <w:rsid w:val="006208C8"/>
    <w:rsid w:val="00620FB2"/>
    <w:rsid w:val="00621130"/>
    <w:rsid w:val="00621677"/>
    <w:rsid w:val="006216B6"/>
    <w:rsid w:val="006216DE"/>
    <w:rsid w:val="00621718"/>
    <w:rsid w:val="00621860"/>
    <w:rsid w:val="00621B39"/>
    <w:rsid w:val="00621D06"/>
    <w:rsid w:val="00621FC2"/>
    <w:rsid w:val="0062221B"/>
    <w:rsid w:val="0062237D"/>
    <w:rsid w:val="0062269A"/>
    <w:rsid w:val="006228A0"/>
    <w:rsid w:val="00622D78"/>
    <w:rsid w:val="00622F78"/>
    <w:rsid w:val="00623301"/>
    <w:rsid w:val="00623506"/>
    <w:rsid w:val="006237EE"/>
    <w:rsid w:val="00623875"/>
    <w:rsid w:val="00623AC1"/>
    <w:rsid w:val="00623B7F"/>
    <w:rsid w:val="0062461E"/>
    <w:rsid w:val="006247EF"/>
    <w:rsid w:val="0062492D"/>
    <w:rsid w:val="00624BC0"/>
    <w:rsid w:val="00624C3D"/>
    <w:rsid w:val="00624C45"/>
    <w:rsid w:val="00624CA0"/>
    <w:rsid w:val="006250DF"/>
    <w:rsid w:val="00625568"/>
    <w:rsid w:val="00625602"/>
    <w:rsid w:val="006257D4"/>
    <w:rsid w:val="00625949"/>
    <w:rsid w:val="00625E48"/>
    <w:rsid w:val="00626A7B"/>
    <w:rsid w:val="00626E2A"/>
    <w:rsid w:val="00627221"/>
    <w:rsid w:val="0062729E"/>
    <w:rsid w:val="0062741E"/>
    <w:rsid w:val="0062753B"/>
    <w:rsid w:val="00627A2E"/>
    <w:rsid w:val="00627D54"/>
    <w:rsid w:val="006300CB"/>
    <w:rsid w:val="00630245"/>
    <w:rsid w:val="00630365"/>
    <w:rsid w:val="006306BD"/>
    <w:rsid w:val="006308BA"/>
    <w:rsid w:val="0063105E"/>
    <w:rsid w:val="0063108E"/>
    <w:rsid w:val="0063111B"/>
    <w:rsid w:val="006311A4"/>
    <w:rsid w:val="006315E8"/>
    <w:rsid w:val="00631677"/>
    <w:rsid w:val="00631BBA"/>
    <w:rsid w:val="00631F84"/>
    <w:rsid w:val="00631FDD"/>
    <w:rsid w:val="0063210F"/>
    <w:rsid w:val="006321DD"/>
    <w:rsid w:val="0063228A"/>
    <w:rsid w:val="0063238B"/>
    <w:rsid w:val="00632576"/>
    <w:rsid w:val="006327CF"/>
    <w:rsid w:val="0063282D"/>
    <w:rsid w:val="00632ABB"/>
    <w:rsid w:val="00632B5A"/>
    <w:rsid w:val="00632D56"/>
    <w:rsid w:val="00633003"/>
    <w:rsid w:val="00633313"/>
    <w:rsid w:val="006333BB"/>
    <w:rsid w:val="0063354C"/>
    <w:rsid w:val="0063373C"/>
    <w:rsid w:val="0063391B"/>
    <w:rsid w:val="00633D7D"/>
    <w:rsid w:val="00633EB8"/>
    <w:rsid w:val="006341F7"/>
    <w:rsid w:val="00634576"/>
    <w:rsid w:val="00634649"/>
    <w:rsid w:val="006346F5"/>
    <w:rsid w:val="00634845"/>
    <w:rsid w:val="00634AD9"/>
    <w:rsid w:val="006351CE"/>
    <w:rsid w:val="0063521E"/>
    <w:rsid w:val="006352F2"/>
    <w:rsid w:val="006353F6"/>
    <w:rsid w:val="00635433"/>
    <w:rsid w:val="00635566"/>
    <w:rsid w:val="006356EB"/>
    <w:rsid w:val="0063595F"/>
    <w:rsid w:val="00635F21"/>
    <w:rsid w:val="00635FF8"/>
    <w:rsid w:val="006361C6"/>
    <w:rsid w:val="006362E1"/>
    <w:rsid w:val="00636417"/>
    <w:rsid w:val="006364D4"/>
    <w:rsid w:val="006369DC"/>
    <w:rsid w:val="00636A0A"/>
    <w:rsid w:val="00636A3A"/>
    <w:rsid w:val="00636CE7"/>
    <w:rsid w:val="0063708F"/>
    <w:rsid w:val="006370D7"/>
    <w:rsid w:val="006371A4"/>
    <w:rsid w:val="006373F6"/>
    <w:rsid w:val="0063751F"/>
    <w:rsid w:val="006375AB"/>
    <w:rsid w:val="006375E6"/>
    <w:rsid w:val="00637B61"/>
    <w:rsid w:val="0064007E"/>
    <w:rsid w:val="006400B0"/>
    <w:rsid w:val="006404B0"/>
    <w:rsid w:val="00640559"/>
    <w:rsid w:val="0064089A"/>
    <w:rsid w:val="00640C2B"/>
    <w:rsid w:val="006410CF"/>
    <w:rsid w:val="0064117B"/>
    <w:rsid w:val="00641A8C"/>
    <w:rsid w:val="00641BE2"/>
    <w:rsid w:val="00642589"/>
    <w:rsid w:val="00642844"/>
    <w:rsid w:val="00642974"/>
    <w:rsid w:val="00642ABE"/>
    <w:rsid w:val="0064318D"/>
    <w:rsid w:val="006434D7"/>
    <w:rsid w:val="006437A0"/>
    <w:rsid w:val="006438BC"/>
    <w:rsid w:val="00643957"/>
    <w:rsid w:val="00643A36"/>
    <w:rsid w:val="00643B63"/>
    <w:rsid w:val="00643BA8"/>
    <w:rsid w:val="00643DE8"/>
    <w:rsid w:val="006444F1"/>
    <w:rsid w:val="00644641"/>
    <w:rsid w:val="0064469B"/>
    <w:rsid w:val="00644D36"/>
    <w:rsid w:val="00644D89"/>
    <w:rsid w:val="00644DC4"/>
    <w:rsid w:val="0064507A"/>
    <w:rsid w:val="006452FF"/>
    <w:rsid w:val="0064532D"/>
    <w:rsid w:val="0064549A"/>
    <w:rsid w:val="00645A09"/>
    <w:rsid w:val="00645A4F"/>
    <w:rsid w:val="00645E7C"/>
    <w:rsid w:val="00646010"/>
    <w:rsid w:val="00646570"/>
    <w:rsid w:val="00646CD1"/>
    <w:rsid w:val="00646D07"/>
    <w:rsid w:val="00647001"/>
    <w:rsid w:val="00647078"/>
    <w:rsid w:val="00647086"/>
    <w:rsid w:val="00647099"/>
    <w:rsid w:val="0064749B"/>
    <w:rsid w:val="006475A5"/>
    <w:rsid w:val="006478BD"/>
    <w:rsid w:val="00647A90"/>
    <w:rsid w:val="00647AC0"/>
    <w:rsid w:val="00650816"/>
    <w:rsid w:val="006509A7"/>
    <w:rsid w:val="006509C6"/>
    <w:rsid w:val="00650ACA"/>
    <w:rsid w:val="00650B31"/>
    <w:rsid w:val="0065124A"/>
    <w:rsid w:val="00651386"/>
    <w:rsid w:val="006514EB"/>
    <w:rsid w:val="00651515"/>
    <w:rsid w:val="006515BB"/>
    <w:rsid w:val="006519B2"/>
    <w:rsid w:val="00651AD9"/>
    <w:rsid w:val="00652179"/>
    <w:rsid w:val="006524B2"/>
    <w:rsid w:val="00652570"/>
    <w:rsid w:val="006525B5"/>
    <w:rsid w:val="006526AE"/>
    <w:rsid w:val="00652B70"/>
    <w:rsid w:val="00653021"/>
    <w:rsid w:val="00653164"/>
    <w:rsid w:val="006532DC"/>
    <w:rsid w:val="006536CC"/>
    <w:rsid w:val="00653F07"/>
    <w:rsid w:val="00654F3E"/>
    <w:rsid w:val="006550FA"/>
    <w:rsid w:val="00655182"/>
    <w:rsid w:val="00655315"/>
    <w:rsid w:val="00655872"/>
    <w:rsid w:val="0065594D"/>
    <w:rsid w:val="00655A8F"/>
    <w:rsid w:val="00655C8A"/>
    <w:rsid w:val="00655E9C"/>
    <w:rsid w:val="006560D2"/>
    <w:rsid w:val="00656126"/>
    <w:rsid w:val="0065621D"/>
    <w:rsid w:val="0065676A"/>
    <w:rsid w:val="00656A88"/>
    <w:rsid w:val="00656DDC"/>
    <w:rsid w:val="00656F48"/>
    <w:rsid w:val="00656F6F"/>
    <w:rsid w:val="00657181"/>
    <w:rsid w:val="006576E3"/>
    <w:rsid w:val="006606E9"/>
    <w:rsid w:val="00660A28"/>
    <w:rsid w:val="00660AC1"/>
    <w:rsid w:val="00661067"/>
    <w:rsid w:val="00661371"/>
    <w:rsid w:val="006618D5"/>
    <w:rsid w:val="00662155"/>
    <w:rsid w:val="00662669"/>
    <w:rsid w:val="00662B81"/>
    <w:rsid w:val="00662C33"/>
    <w:rsid w:val="0066341D"/>
    <w:rsid w:val="006634E7"/>
    <w:rsid w:val="00663812"/>
    <w:rsid w:val="006640E0"/>
    <w:rsid w:val="00664165"/>
    <w:rsid w:val="0066420D"/>
    <w:rsid w:val="0066458B"/>
    <w:rsid w:val="0066498C"/>
    <w:rsid w:val="00664AC7"/>
    <w:rsid w:val="00664B53"/>
    <w:rsid w:val="00664C58"/>
    <w:rsid w:val="00664E50"/>
    <w:rsid w:val="00664EA3"/>
    <w:rsid w:val="00664FFB"/>
    <w:rsid w:val="0066512C"/>
    <w:rsid w:val="006651A5"/>
    <w:rsid w:val="00665200"/>
    <w:rsid w:val="006652FB"/>
    <w:rsid w:val="0066537E"/>
    <w:rsid w:val="006655B8"/>
    <w:rsid w:val="00665947"/>
    <w:rsid w:val="00665E76"/>
    <w:rsid w:val="00665FC6"/>
    <w:rsid w:val="0066647B"/>
    <w:rsid w:val="0066679B"/>
    <w:rsid w:val="00666BB6"/>
    <w:rsid w:val="00666ED6"/>
    <w:rsid w:val="006673F8"/>
    <w:rsid w:val="00667615"/>
    <w:rsid w:val="006677C0"/>
    <w:rsid w:val="006679D1"/>
    <w:rsid w:val="00667A33"/>
    <w:rsid w:val="00667A8D"/>
    <w:rsid w:val="00670014"/>
    <w:rsid w:val="006700C0"/>
    <w:rsid w:val="00670133"/>
    <w:rsid w:val="006701C9"/>
    <w:rsid w:val="00670345"/>
    <w:rsid w:val="006703CC"/>
    <w:rsid w:val="006704B2"/>
    <w:rsid w:val="0067066E"/>
    <w:rsid w:val="00670C9B"/>
    <w:rsid w:val="00670EE8"/>
    <w:rsid w:val="00670F2F"/>
    <w:rsid w:val="00671067"/>
    <w:rsid w:val="0067141C"/>
    <w:rsid w:val="0067191F"/>
    <w:rsid w:val="006719BF"/>
    <w:rsid w:val="00671A82"/>
    <w:rsid w:val="00671C31"/>
    <w:rsid w:val="00671CDE"/>
    <w:rsid w:val="00672194"/>
    <w:rsid w:val="00672246"/>
    <w:rsid w:val="00672B91"/>
    <w:rsid w:val="00672D2D"/>
    <w:rsid w:val="00672ECE"/>
    <w:rsid w:val="00672EE8"/>
    <w:rsid w:val="0067307D"/>
    <w:rsid w:val="006733E7"/>
    <w:rsid w:val="006735C6"/>
    <w:rsid w:val="0067391B"/>
    <w:rsid w:val="00673D29"/>
    <w:rsid w:val="00673D89"/>
    <w:rsid w:val="0067442E"/>
    <w:rsid w:val="0067488D"/>
    <w:rsid w:val="00674B75"/>
    <w:rsid w:val="00674D22"/>
    <w:rsid w:val="00674E99"/>
    <w:rsid w:val="00674F03"/>
    <w:rsid w:val="006754AA"/>
    <w:rsid w:val="006755B2"/>
    <w:rsid w:val="00675E91"/>
    <w:rsid w:val="0067602F"/>
    <w:rsid w:val="00676631"/>
    <w:rsid w:val="00676D8B"/>
    <w:rsid w:val="00676E76"/>
    <w:rsid w:val="00676FDF"/>
    <w:rsid w:val="0067719B"/>
    <w:rsid w:val="00677355"/>
    <w:rsid w:val="0067794E"/>
    <w:rsid w:val="00677CE6"/>
    <w:rsid w:val="006802A7"/>
    <w:rsid w:val="006804C1"/>
    <w:rsid w:val="006804F0"/>
    <w:rsid w:val="0068053B"/>
    <w:rsid w:val="00680553"/>
    <w:rsid w:val="0068080A"/>
    <w:rsid w:val="0068081F"/>
    <w:rsid w:val="00680A5B"/>
    <w:rsid w:val="00680E4B"/>
    <w:rsid w:val="00680F0F"/>
    <w:rsid w:val="00681088"/>
    <w:rsid w:val="00681270"/>
    <w:rsid w:val="006817D9"/>
    <w:rsid w:val="0068182D"/>
    <w:rsid w:val="00681C37"/>
    <w:rsid w:val="00681EC6"/>
    <w:rsid w:val="00682075"/>
    <w:rsid w:val="006820BF"/>
    <w:rsid w:val="00682178"/>
    <w:rsid w:val="00682196"/>
    <w:rsid w:val="0068220B"/>
    <w:rsid w:val="0068266E"/>
    <w:rsid w:val="006826B1"/>
    <w:rsid w:val="00682887"/>
    <w:rsid w:val="00682D2B"/>
    <w:rsid w:val="00682DA2"/>
    <w:rsid w:val="0068324D"/>
    <w:rsid w:val="00683636"/>
    <w:rsid w:val="006837DD"/>
    <w:rsid w:val="006837F7"/>
    <w:rsid w:val="00683873"/>
    <w:rsid w:val="00683891"/>
    <w:rsid w:val="006838D1"/>
    <w:rsid w:val="00683D80"/>
    <w:rsid w:val="006841FF"/>
    <w:rsid w:val="00684720"/>
    <w:rsid w:val="00684CE5"/>
    <w:rsid w:val="00685075"/>
    <w:rsid w:val="00685274"/>
    <w:rsid w:val="0068529A"/>
    <w:rsid w:val="006853AD"/>
    <w:rsid w:val="00685682"/>
    <w:rsid w:val="0068584E"/>
    <w:rsid w:val="00685903"/>
    <w:rsid w:val="00686024"/>
    <w:rsid w:val="00686045"/>
    <w:rsid w:val="0068612B"/>
    <w:rsid w:val="0068684D"/>
    <w:rsid w:val="00686AFE"/>
    <w:rsid w:val="00686C4A"/>
    <w:rsid w:val="00686EDE"/>
    <w:rsid w:val="00686FA6"/>
    <w:rsid w:val="0068704F"/>
    <w:rsid w:val="0068706F"/>
    <w:rsid w:val="00687074"/>
    <w:rsid w:val="006871A2"/>
    <w:rsid w:val="0068754C"/>
    <w:rsid w:val="006878AF"/>
    <w:rsid w:val="00687A26"/>
    <w:rsid w:val="00687A93"/>
    <w:rsid w:val="00687C5E"/>
    <w:rsid w:val="0069007F"/>
    <w:rsid w:val="006901DD"/>
    <w:rsid w:val="00690220"/>
    <w:rsid w:val="0069047B"/>
    <w:rsid w:val="00690583"/>
    <w:rsid w:val="006906C9"/>
    <w:rsid w:val="00690777"/>
    <w:rsid w:val="00690C22"/>
    <w:rsid w:val="00690C4D"/>
    <w:rsid w:val="00690E54"/>
    <w:rsid w:val="00691552"/>
    <w:rsid w:val="006915E4"/>
    <w:rsid w:val="00691777"/>
    <w:rsid w:val="00691B50"/>
    <w:rsid w:val="00691E05"/>
    <w:rsid w:val="00692120"/>
    <w:rsid w:val="0069237B"/>
    <w:rsid w:val="0069282F"/>
    <w:rsid w:val="00692A76"/>
    <w:rsid w:val="00693067"/>
    <w:rsid w:val="006930D5"/>
    <w:rsid w:val="00693410"/>
    <w:rsid w:val="0069353D"/>
    <w:rsid w:val="006936B8"/>
    <w:rsid w:val="0069387B"/>
    <w:rsid w:val="00693B17"/>
    <w:rsid w:val="0069412A"/>
    <w:rsid w:val="0069427E"/>
    <w:rsid w:val="006943F1"/>
    <w:rsid w:val="0069465D"/>
    <w:rsid w:val="006946A8"/>
    <w:rsid w:val="00694864"/>
    <w:rsid w:val="00694EEC"/>
    <w:rsid w:val="00694F80"/>
    <w:rsid w:val="00695071"/>
    <w:rsid w:val="0069525E"/>
    <w:rsid w:val="0069528A"/>
    <w:rsid w:val="006952F9"/>
    <w:rsid w:val="00695A8D"/>
    <w:rsid w:val="00695C2C"/>
    <w:rsid w:val="00695FB1"/>
    <w:rsid w:val="00696154"/>
    <w:rsid w:val="00696661"/>
    <w:rsid w:val="006966F8"/>
    <w:rsid w:val="00696C28"/>
    <w:rsid w:val="006972A5"/>
    <w:rsid w:val="00697493"/>
    <w:rsid w:val="0069757C"/>
    <w:rsid w:val="00697658"/>
    <w:rsid w:val="00697790"/>
    <w:rsid w:val="00697872"/>
    <w:rsid w:val="00697948"/>
    <w:rsid w:val="00697D2D"/>
    <w:rsid w:val="00697DB6"/>
    <w:rsid w:val="00697F3D"/>
    <w:rsid w:val="006A0063"/>
    <w:rsid w:val="006A014D"/>
    <w:rsid w:val="006A0436"/>
    <w:rsid w:val="006A0589"/>
    <w:rsid w:val="006A05E5"/>
    <w:rsid w:val="006A0944"/>
    <w:rsid w:val="006A094C"/>
    <w:rsid w:val="006A0ABF"/>
    <w:rsid w:val="006A0CAA"/>
    <w:rsid w:val="006A0D9B"/>
    <w:rsid w:val="006A126D"/>
    <w:rsid w:val="006A1469"/>
    <w:rsid w:val="006A1617"/>
    <w:rsid w:val="006A1A2F"/>
    <w:rsid w:val="006A1EAC"/>
    <w:rsid w:val="006A1EBF"/>
    <w:rsid w:val="006A1FBF"/>
    <w:rsid w:val="006A21B7"/>
    <w:rsid w:val="006A23D0"/>
    <w:rsid w:val="006A2785"/>
    <w:rsid w:val="006A28A8"/>
    <w:rsid w:val="006A2CAC"/>
    <w:rsid w:val="006A3751"/>
    <w:rsid w:val="006A3995"/>
    <w:rsid w:val="006A3D8B"/>
    <w:rsid w:val="006A45FD"/>
    <w:rsid w:val="006A460D"/>
    <w:rsid w:val="006A4644"/>
    <w:rsid w:val="006A46C3"/>
    <w:rsid w:val="006A472E"/>
    <w:rsid w:val="006A477E"/>
    <w:rsid w:val="006A4925"/>
    <w:rsid w:val="006A4A6D"/>
    <w:rsid w:val="006A4B96"/>
    <w:rsid w:val="006A4CAB"/>
    <w:rsid w:val="006A4E45"/>
    <w:rsid w:val="006A4F86"/>
    <w:rsid w:val="006A511F"/>
    <w:rsid w:val="006A530A"/>
    <w:rsid w:val="006A56DB"/>
    <w:rsid w:val="006A576D"/>
    <w:rsid w:val="006A57D1"/>
    <w:rsid w:val="006A5993"/>
    <w:rsid w:val="006A5AD3"/>
    <w:rsid w:val="006A5B8E"/>
    <w:rsid w:val="006A5D7D"/>
    <w:rsid w:val="006A64E1"/>
    <w:rsid w:val="006A67D6"/>
    <w:rsid w:val="006A69B1"/>
    <w:rsid w:val="006A6A7E"/>
    <w:rsid w:val="006A6C49"/>
    <w:rsid w:val="006A6CCD"/>
    <w:rsid w:val="006A6DF3"/>
    <w:rsid w:val="006A6F94"/>
    <w:rsid w:val="006A719C"/>
    <w:rsid w:val="006A741D"/>
    <w:rsid w:val="006A767B"/>
    <w:rsid w:val="006A7696"/>
    <w:rsid w:val="006A7726"/>
    <w:rsid w:val="006A773D"/>
    <w:rsid w:val="006A79F8"/>
    <w:rsid w:val="006A7A15"/>
    <w:rsid w:val="006A7B1B"/>
    <w:rsid w:val="006A7DF9"/>
    <w:rsid w:val="006A7E00"/>
    <w:rsid w:val="006A7F30"/>
    <w:rsid w:val="006B0701"/>
    <w:rsid w:val="006B0929"/>
    <w:rsid w:val="006B125D"/>
    <w:rsid w:val="006B12B5"/>
    <w:rsid w:val="006B15C6"/>
    <w:rsid w:val="006B16B2"/>
    <w:rsid w:val="006B1B19"/>
    <w:rsid w:val="006B1DD5"/>
    <w:rsid w:val="006B1F66"/>
    <w:rsid w:val="006B2369"/>
    <w:rsid w:val="006B23C6"/>
    <w:rsid w:val="006B2DAA"/>
    <w:rsid w:val="006B3120"/>
    <w:rsid w:val="006B31F4"/>
    <w:rsid w:val="006B38A1"/>
    <w:rsid w:val="006B38A9"/>
    <w:rsid w:val="006B38FE"/>
    <w:rsid w:val="006B3E21"/>
    <w:rsid w:val="006B3F10"/>
    <w:rsid w:val="006B40AD"/>
    <w:rsid w:val="006B41BE"/>
    <w:rsid w:val="006B41E9"/>
    <w:rsid w:val="006B4232"/>
    <w:rsid w:val="006B4389"/>
    <w:rsid w:val="006B4565"/>
    <w:rsid w:val="006B4724"/>
    <w:rsid w:val="006B4741"/>
    <w:rsid w:val="006B482C"/>
    <w:rsid w:val="006B491A"/>
    <w:rsid w:val="006B4B0F"/>
    <w:rsid w:val="006B5118"/>
    <w:rsid w:val="006B52BD"/>
    <w:rsid w:val="006B5354"/>
    <w:rsid w:val="006B547A"/>
    <w:rsid w:val="006B547D"/>
    <w:rsid w:val="006B5657"/>
    <w:rsid w:val="006B57A0"/>
    <w:rsid w:val="006B62CD"/>
    <w:rsid w:val="006B64A0"/>
    <w:rsid w:val="006B68A6"/>
    <w:rsid w:val="006B6A7F"/>
    <w:rsid w:val="006B6ABE"/>
    <w:rsid w:val="006B6AEA"/>
    <w:rsid w:val="006B72A4"/>
    <w:rsid w:val="006B753F"/>
    <w:rsid w:val="006B7656"/>
    <w:rsid w:val="006B77D3"/>
    <w:rsid w:val="006B7ACD"/>
    <w:rsid w:val="006C03FC"/>
    <w:rsid w:val="006C0555"/>
    <w:rsid w:val="006C0ABF"/>
    <w:rsid w:val="006C0AE1"/>
    <w:rsid w:val="006C0BDB"/>
    <w:rsid w:val="006C12B5"/>
    <w:rsid w:val="006C1972"/>
    <w:rsid w:val="006C1B58"/>
    <w:rsid w:val="006C1CB7"/>
    <w:rsid w:val="006C1CF9"/>
    <w:rsid w:val="006C1F19"/>
    <w:rsid w:val="006C1F51"/>
    <w:rsid w:val="006C216A"/>
    <w:rsid w:val="006C22F8"/>
    <w:rsid w:val="006C2656"/>
    <w:rsid w:val="006C28F7"/>
    <w:rsid w:val="006C2A0F"/>
    <w:rsid w:val="006C2A2C"/>
    <w:rsid w:val="006C2BDF"/>
    <w:rsid w:val="006C2D82"/>
    <w:rsid w:val="006C3219"/>
    <w:rsid w:val="006C3306"/>
    <w:rsid w:val="006C3B0D"/>
    <w:rsid w:val="006C3C5C"/>
    <w:rsid w:val="006C3C98"/>
    <w:rsid w:val="006C431D"/>
    <w:rsid w:val="006C4B5B"/>
    <w:rsid w:val="006C4B85"/>
    <w:rsid w:val="006C4D3B"/>
    <w:rsid w:val="006C4E2E"/>
    <w:rsid w:val="006C5078"/>
    <w:rsid w:val="006C541D"/>
    <w:rsid w:val="006C548E"/>
    <w:rsid w:val="006C5510"/>
    <w:rsid w:val="006C5D61"/>
    <w:rsid w:val="006C5E03"/>
    <w:rsid w:val="006C5E5F"/>
    <w:rsid w:val="006C5EDD"/>
    <w:rsid w:val="006C6266"/>
    <w:rsid w:val="006C64E4"/>
    <w:rsid w:val="006C6564"/>
    <w:rsid w:val="006C66F7"/>
    <w:rsid w:val="006C697E"/>
    <w:rsid w:val="006C6AB8"/>
    <w:rsid w:val="006C6C68"/>
    <w:rsid w:val="006C6E48"/>
    <w:rsid w:val="006C704B"/>
    <w:rsid w:val="006C708C"/>
    <w:rsid w:val="006C72B4"/>
    <w:rsid w:val="006C73CB"/>
    <w:rsid w:val="006C749A"/>
    <w:rsid w:val="006C74FE"/>
    <w:rsid w:val="006C76F5"/>
    <w:rsid w:val="006C7B89"/>
    <w:rsid w:val="006C7BCD"/>
    <w:rsid w:val="006C7E0E"/>
    <w:rsid w:val="006C7EBC"/>
    <w:rsid w:val="006C7F1F"/>
    <w:rsid w:val="006D008A"/>
    <w:rsid w:val="006D0429"/>
    <w:rsid w:val="006D06C6"/>
    <w:rsid w:val="006D0A87"/>
    <w:rsid w:val="006D0B5A"/>
    <w:rsid w:val="006D0BFC"/>
    <w:rsid w:val="006D0E6E"/>
    <w:rsid w:val="006D102E"/>
    <w:rsid w:val="006D1088"/>
    <w:rsid w:val="006D1A40"/>
    <w:rsid w:val="006D1D37"/>
    <w:rsid w:val="006D1DA3"/>
    <w:rsid w:val="006D1E61"/>
    <w:rsid w:val="006D23AC"/>
    <w:rsid w:val="006D2738"/>
    <w:rsid w:val="006D27AC"/>
    <w:rsid w:val="006D2BF9"/>
    <w:rsid w:val="006D2CAE"/>
    <w:rsid w:val="006D2D76"/>
    <w:rsid w:val="006D2FA9"/>
    <w:rsid w:val="006D2FEA"/>
    <w:rsid w:val="006D3070"/>
    <w:rsid w:val="006D32CF"/>
    <w:rsid w:val="006D3492"/>
    <w:rsid w:val="006D3540"/>
    <w:rsid w:val="006D3999"/>
    <w:rsid w:val="006D49DA"/>
    <w:rsid w:val="006D4D60"/>
    <w:rsid w:val="006D5A1A"/>
    <w:rsid w:val="006D5A1C"/>
    <w:rsid w:val="006D5A38"/>
    <w:rsid w:val="006D5CDC"/>
    <w:rsid w:val="006D5E50"/>
    <w:rsid w:val="006D647A"/>
    <w:rsid w:val="006D6596"/>
    <w:rsid w:val="006D6A10"/>
    <w:rsid w:val="006D6C3C"/>
    <w:rsid w:val="006D6E54"/>
    <w:rsid w:val="006D6F40"/>
    <w:rsid w:val="006D6F48"/>
    <w:rsid w:val="006D724D"/>
    <w:rsid w:val="006D7705"/>
    <w:rsid w:val="006D7761"/>
    <w:rsid w:val="006D7BC3"/>
    <w:rsid w:val="006E01B1"/>
    <w:rsid w:val="006E02A7"/>
    <w:rsid w:val="006E0433"/>
    <w:rsid w:val="006E0747"/>
    <w:rsid w:val="006E1409"/>
    <w:rsid w:val="006E14B7"/>
    <w:rsid w:val="006E1C3A"/>
    <w:rsid w:val="006E1DD8"/>
    <w:rsid w:val="006E1DE0"/>
    <w:rsid w:val="006E1EDF"/>
    <w:rsid w:val="006E210C"/>
    <w:rsid w:val="006E2183"/>
    <w:rsid w:val="006E261C"/>
    <w:rsid w:val="006E276B"/>
    <w:rsid w:val="006E28BC"/>
    <w:rsid w:val="006E2B2B"/>
    <w:rsid w:val="006E2EE4"/>
    <w:rsid w:val="006E3485"/>
    <w:rsid w:val="006E3A6F"/>
    <w:rsid w:val="006E4515"/>
    <w:rsid w:val="006E466D"/>
    <w:rsid w:val="006E4D19"/>
    <w:rsid w:val="006E4D22"/>
    <w:rsid w:val="006E4F51"/>
    <w:rsid w:val="006E511C"/>
    <w:rsid w:val="006E5517"/>
    <w:rsid w:val="006E55F0"/>
    <w:rsid w:val="006E5743"/>
    <w:rsid w:val="006E5833"/>
    <w:rsid w:val="006E589C"/>
    <w:rsid w:val="006E5E01"/>
    <w:rsid w:val="006E5EFD"/>
    <w:rsid w:val="006E5F08"/>
    <w:rsid w:val="006E5FAC"/>
    <w:rsid w:val="006E603A"/>
    <w:rsid w:val="006E6342"/>
    <w:rsid w:val="006E64EA"/>
    <w:rsid w:val="006E6812"/>
    <w:rsid w:val="006E6ADE"/>
    <w:rsid w:val="006E6DBD"/>
    <w:rsid w:val="006E71CB"/>
    <w:rsid w:val="006E7353"/>
    <w:rsid w:val="006E77AF"/>
    <w:rsid w:val="006E7D02"/>
    <w:rsid w:val="006E7FBF"/>
    <w:rsid w:val="006F0047"/>
    <w:rsid w:val="006F01A5"/>
    <w:rsid w:val="006F0749"/>
    <w:rsid w:val="006F0902"/>
    <w:rsid w:val="006F098C"/>
    <w:rsid w:val="006F0AB1"/>
    <w:rsid w:val="006F0DC7"/>
    <w:rsid w:val="006F0EA7"/>
    <w:rsid w:val="006F0F7E"/>
    <w:rsid w:val="006F10AA"/>
    <w:rsid w:val="006F11A3"/>
    <w:rsid w:val="006F15F4"/>
    <w:rsid w:val="006F1968"/>
    <w:rsid w:val="006F1C03"/>
    <w:rsid w:val="006F1DED"/>
    <w:rsid w:val="006F220F"/>
    <w:rsid w:val="006F23A0"/>
    <w:rsid w:val="006F297D"/>
    <w:rsid w:val="006F29DC"/>
    <w:rsid w:val="006F2BFA"/>
    <w:rsid w:val="006F2E42"/>
    <w:rsid w:val="006F343B"/>
    <w:rsid w:val="006F3513"/>
    <w:rsid w:val="006F3B21"/>
    <w:rsid w:val="006F3DF6"/>
    <w:rsid w:val="006F408C"/>
    <w:rsid w:val="006F45CF"/>
    <w:rsid w:val="006F4703"/>
    <w:rsid w:val="006F491B"/>
    <w:rsid w:val="006F49D8"/>
    <w:rsid w:val="006F4B12"/>
    <w:rsid w:val="006F4DD5"/>
    <w:rsid w:val="006F5532"/>
    <w:rsid w:val="006F5657"/>
    <w:rsid w:val="006F5742"/>
    <w:rsid w:val="006F588E"/>
    <w:rsid w:val="006F5D1E"/>
    <w:rsid w:val="006F5E7F"/>
    <w:rsid w:val="006F60B0"/>
    <w:rsid w:val="006F6610"/>
    <w:rsid w:val="006F68A2"/>
    <w:rsid w:val="006F6A6D"/>
    <w:rsid w:val="006F6FF8"/>
    <w:rsid w:val="006F706C"/>
    <w:rsid w:val="006F7181"/>
    <w:rsid w:val="006F72CF"/>
    <w:rsid w:val="006F7837"/>
    <w:rsid w:val="006F7873"/>
    <w:rsid w:val="006F78A5"/>
    <w:rsid w:val="006F7DB2"/>
    <w:rsid w:val="00700045"/>
    <w:rsid w:val="007006E8"/>
    <w:rsid w:val="0070082A"/>
    <w:rsid w:val="00700B06"/>
    <w:rsid w:val="00700EBC"/>
    <w:rsid w:val="00701628"/>
    <w:rsid w:val="0070163D"/>
    <w:rsid w:val="00701823"/>
    <w:rsid w:val="007019BF"/>
    <w:rsid w:val="00701E22"/>
    <w:rsid w:val="00701FD6"/>
    <w:rsid w:val="00702449"/>
    <w:rsid w:val="007025BA"/>
    <w:rsid w:val="0070262D"/>
    <w:rsid w:val="007027CE"/>
    <w:rsid w:val="00702823"/>
    <w:rsid w:val="00702DA4"/>
    <w:rsid w:val="00702F50"/>
    <w:rsid w:val="00702F77"/>
    <w:rsid w:val="00702FA8"/>
    <w:rsid w:val="007039D5"/>
    <w:rsid w:val="00703C83"/>
    <w:rsid w:val="00703CD0"/>
    <w:rsid w:val="007042D3"/>
    <w:rsid w:val="00704742"/>
    <w:rsid w:val="00704ABB"/>
    <w:rsid w:val="00704F7B"/>
    <w:rsid w:val="00705195"/>
    <w:rsid w:val="007051B8"/>
    <w:rsid w:val="0070554C"/>
    <w:rsid w:val="00705663"/>
    <w:rsid w:val="00705821"/>
    <w:rsid w:val="00705D77"/>
    <w:rsid w:val="007060B7"/>
    <w:rsid w:val="007065E6"/>
    <w:rsid w:val="0070691D"/>
    <w:rsid w:val="00706BB1"/>
    <w:rsid w:val="00706D60"/>
    <w:rsid w:val="0070712F"/>
    <w:rsid w:val="00707189"/>
    <w:rsid w:val="0070726B"/>
    <w:rsid w:val="0070746C"/>
    <w:rsid w:val="007076FB"/>
    <w:rsid w:val="00707C0A"/>
    <w:rsid w:val="00707CFA"/>
    <w:rsid w:val="0071008D"/>
    <w:rsid w:val="00710192"/>
    <w:rsid w:val="007103ED"/>
    <w:rsid w:val="0071055C"/>
    <w:rsid w:val="007105C6"/>
    <w:rsid w:val="00710799"/>
    <w:rsid w:val="00710FB7"/>
    <w:rsid w:val="00711931"/>
    <w:rsid w:val="007128C9"/>
    <w:rsid w:val="00712B37"/>
    <w:rsid w:val="00712B44"/>
    <w:rsid w:val="00713CBB"/>
    <w:rsid w:val="00713DEB"/>
    <w:rsid w:val="00713EC1"/>
    <w:rsid w:val="0071425A"/>
    <w:rsid w:val="00714562"/>
    <w:rsid w:val="007147CA"/>
    <w:rsid w:val="007147F4"/>
    <w:rsid w:val="007148B9"/>
    <w:rsid w:val="0071491A"/>
    <w:rsid w:val="00714ACA"/>
    <w:rsid w:val="00714D73"/>
    <w:rsid w:val="0071508C"/>
    <w:rsid w:val="007150B5"/>
    <w:rsid w:val="00715594"/>
    <w:rsid w:val="007157D9"/>
    <w:rsid w:val="00715C15"/>
    <w:rsid w:val="00715CF6"/>
    <w:rsid w:val="007166CE"/>
    <w:rsid w:val="00716714"/>
    <w:rsid w:val="00716887"/>
    <w:rsid w:val="00716897"/>
    <w:rsid w:val="00716A4B"/>
    <w:rsid w:val="00716CF2"/>
    <w:rsid w:val="00716D25"/>
    <w:rsid w:val="00716D32"/>
    <w:rsid w:val="00717003"/>
    <w:rsid w:val="0071709A"/>
    <w:rsid w:val="0071713F"/>
    <w:rsid w:val="0071716D"/>
    <w:rsid w:val="0071722A"/>
    <w:rsid w:val="0071726D"/>
    <w:rsid w:val="00717BFE"/>
    <w:rsid w:val="00717DB9"/>
    <w:rsid w:val="00717FEA"/>
    <w:rsid w:val="00720058"/>
    <w:rsid w:val="007200C2"/>
    <w:rsid w:val="007203A5"/>
    <w:rsid w:val="00720494"/>
    <w:rsid w:val="00720670"/>
    <w:rsid w:val="00720D32"/>
    <w:rsid w:val="00720D41"/>
    <w:rsid w:val="00721268"/>
    <w:rsid w:val="00721295"/>
    <w:rsid w:val="007212E7"/>
    <w:rsid w:val="00721AA9"/>
    <w:rsid w:val="00721C74"/>
    <w:rsid w:val="00721F86"/>
    <w:rsid w:val="00722044"/>
    <w:rsid w:val="0072261B"/>
    <w:rsid w:val="00722795"/>
    <w:rsid w:val="00722BA2"/>
    <w:rsid w:val="0072300B"/>
    <w:rsid w:val="00723064"/>
    <w:rsid w:val="00723C17"/>
    <w:rsid w:val="00723C7B"/>
    <w:rsid w:val="00723EEA"/>
    <w:rsid w:val="00724278"/>
    <w:rsid w:val="00724388"/>
    <w:rsid w:val="007245F3"/>
    <w:rsid w:val="007246B5"/>
    <w:rsid w:val="0072490E"/>
    <w:rsid w:val="00724AF3"/>
    <w:rsid w:val="00724C1A"/>
    <w:rsid w:val="00724D74"/>
    <w:rsid w:val="007250BE"/>
    <w:rsid w:val="0072511E"/>
    <w:rsid w:val="007259E5"/>
    <w:rsid w:val="00725AA0"/>
    <w:rsid w:val="00725D1E"/>
    <w:rsid w:val="00725DB0"/>
    <w:rsid w:val="007260FC"/>
    <w:rsid w:val="0072635C"/>
    <w:rsid w:val="0072665D"/>
    <w:rsid w:val="00726702"/>
    <w:rsid w:val="0072686B"/>
    <w:rsid w:val="00726C67"/>
    <w:rsid w:val="00726D5B"/>
    <w:rsid w:val="007271A4"/>
    <w:rsid w:val="00727C83"/>
    <w:rsid w:val="0073013C"/>
    <w:rsid w:val="007301C4"/>
    <w:rsid w:val="00730265"/>
    <w:rsid w:val="00730382"/>
    <w:rsid w:val="007306C0"/>
    <w:rsid w:val="00730ED8"/>
    <w:rsid w:val="00730EF2"/>
    <w:rsid w:val="00730FA5"/>
    <w:rsid w:val="007313CE"/>
    <w:rsid w:val="007314AF"/>
    <w:rsid w:val="00731639"/>
    <w:rsid w:val="007319D7"/>
    <w:rsid w:val="00731D8A"/>
    <w:rsid w:val="007320BD"/>
    <w:rsid w:val="007322D4"/>
    <w:rsid w:val="007324C1"/>
    <w:rsid w:val="0073253C"/>
    <w:rsid w:val="00732AB9"/>
    <w:rsid w:val="00732AC6"/>
    <w:rsid w:val="00732DD4"/>
    <w:rsid w:val="007330D9"/>
    <w:rsid w:val="00733147"/>
    <w:rsid w:val="00733176"/>
    <w:rsid w:val="007337F1"/>
    <w:rsid w:val="00734315"/>
    <w:rsid w:val="00734358"/>
    <w:rsid w:val="007343E6"/>
    <w:rsid w:val="00734675"/>
    <w:rsid w:val="007346D1"/>
    <w:rsid w:val="00734912"/>
    <w:rsid w:val="00734AC2"/>
    <w:rsid w:val="00734CCF"/>
    <w:rsid w:val="00734CD5"/>
    <w:rsid w:val="0073544D"/>
    <w:rsid w:val="007355FD"/>
    <w:rsid w:val="00735A08"/>
    <w:rsid w:val="0073603F"/>
    <w:rsid w:val="007361B6"/>
    <w:rsid w:val="00736315"/>
    <w:rsid w:val="007363E9"/>
    <w:rsid w:val="0073646C"/>
    <w:rsid w:val="00736605"/>
    <w:rsid w:val="00736610"/>
    <w:rsid w:val="00736659"/>
    <w:rsid w:val="00736AA0"/>
    <w:rsid w:val="00736AED"/>
    <w:rsid w:val="00736F8F"/>
    <w:rsid w:val="007371BE"/>
    <w:rsid w:val="007373D5"/>
    <w:rsid w:val="0073776A"/>
    <w:rsid w:val="007377F5"/>
    <w:rsid w:val="0073786A"/>
    <w:rsid w:val="00737AE5"/>
    <w:rsid w:val="00737F30"/>
    <w:rsid w:val="00740062"/>
    <w:rsid w:val="00740107"/>
    <w:rsid w:val="00740352"/>
    <w:rsid w:val="0074065D"/>
    <w:rsid w:val="00740787"/>
    <w:rsid w:val="00740919"/>
    <w:rsid w:val="00740AE5"/>
    <w:rsid w:val="0074105B"/>
    <w:rsid w:val="0074120F"/>
    <w:rsid w:val="007419EF"/>
    <w:rsid w:val="0074216C"/>
    <w:rsid w:val="007421B1"/>
    <w:rsid w:val="007422D3"/>
    <w:rsid w:val="00742431"/>
    <w:rsid w:val="007424CE"/>
    <w:rsid w:val="00742682"/>
    <w:rsid w:val="007426CB"/>
    <w:rsid w:val="00742980"/>
    <w:rsid w:val="007429C1"/>
    <w:rsid w:val="00742D30"/>
    <w:rsid w:val="00743096"/>
    <w:rsid w:val="0074311A"/>
    <w:rsid w:val="0074321D"/>
    <w:rsid w:val="00743456"/>
    <w:rsid w:val="00743477"/>
    <w:rsid w:val="00743903"/>
    <w:rsid w:val="00743921"/>
    <w:rsid w:val="00743A5D"/>
    <w:rsid w:val="00744013"/>
    <w:rsid w:val="0074410D"/>
    <w:rsid w:val="00744215"/>
    <w:rsid w:val="0074422D"/>
    <w:rsid w:val="00744264"/>
    <w:rsid w:val="007443E1"/>
    <w:rsid w:val="0074444A"/>
    <w:rsid w:val="00744456"/>
    <w:rsid w:val="00744C2C"/>
    <w:rsid w:val="00744CE2"/>
    <w:rsid w:val="00745C29"/>
    <w:rsid w:val="00745F57"/>
    <w:rsid w:val="007462AD"/>
    <w:rsid w:val="0074645F"/>
    <w:rsid w:val="0074664B"/>
    <w:rsid w:val="00746C6E"/>
    <w:rsid w:val="00746EA1"/>
    <w:rsid w:val="0074701D"/>
    <w:rsid w:val="007475B6"/>
    <w:rsid w:val="007476BA"/>
    <w:rsid w:val="0074770E"/>
    <w:rsid w:val="00747878"/>
    <w:rsid w:val="00747C0E"/>
    <w:rsid w:val="00747C9D"/>
    <w:rsid w:val="00747E2E"/>
    <w:rsid w:val="00747EE3"/>
    <w:rsid w:val="00750198"/>
    <w:rsid w:val="007502F3"/>
    <w:rsid w:val="007502FD"/>
    <w:rsid w:val="0075039D"/>
    <w:rsid w:val="007504DE"/>
    <w:rsid w:val="00750BAE"/>
    <w:rsid w:val="00750DDA"/>
    <w:rsid w:val="00750E58"/>
    <w:rsid w:val="00750F42"/>
    <w:rsid w:val="00751183"/>
    <w:rsid w:val="007511C7"/>
    <w:rsid w:val="007514A3"/>
    <w:rsid w:val="007515AB"/>
    <w:rsid w:val="007515EE"/>
    <w:rsid w:val="00751AD9"/>
    <w:rsid w:val="00751D65"/>
    <w:rsid w:val="00751DFE"/>
    <w:rsid w:val="00751EE0"/>
    <w:rsid w:val="00751EEC"/>
    <w:rsid w:val="007520EF"/>
    <w:rsid w:val="007529C1"/>
    <w:rsid w:val="00752A6B"/>
    <w:rsid w:val="00752CA4"/>
    <w:rsid w:val="007536EC"/>
    <w:rsid w:val="0075378D"/>
    <w:rsid w:val="00753B70"/>
    <w:rsid w:val="00753BA1"/>
    <w:rsid w:val="00753BEA"/>
    <w:rsid w:val="007547EF"/>
    <w:rsid w:val="00754B2D"/>
    <w:rsid w:val="00754B2F"/>
    <w:rsid w:val="00754D39"/>
    <w:rsid w:val="00754DB2"/>
    <w:rsid w:val="00754F36"/>
    <w:rsid w:val="0075565E"/>
    <w:rsid w:val="007559BD"/>
    <w:rsid w:val="00755BF3"/>
    <w:rsid w:val="00755C8F"/>
    <w:rsid w:val="00755E9E"/>
    <w:rsid w:val="0075620D"/>
    <w:rsid w:val="007562D5"/>
    <w:rsid w:val="00756683"/>
    <w:rsid w:val="007567A9"/>
    <w:rsid w:val="0075749B"/>
    <w:rsid w:val="007574A1"/>
    <w:rsid w:val="007576CA"/>
    <w:rsid w:val="007577F5"/>
    <w:rsid w:val="007578FF"/>
    <w:rsid w:val="00757B49"/>
    <w:rsid w:val="007605C0"/>
    <w:rsid w:val="00760835"/>
    <w:rsid w:val="00760B84"/>
    <w:rsid w:val="00760F3A"/>
    <w:rsid w:val="0076103E"/>
    <w:rsid w:val="00761258"/>
    <w:rsid w:val="0076169F"/>
    <w:rsid w:val="007616BA"/>
    <w:rsid w:val="00761B34"/>
    <w:rsid w:val="00761BA8"/>
    <w:rsid w:val="00761DC6"/>
    <w:rsid w:val="00762033"/>
    <w:rsid w:val="00762178"/>
    <w:rsid w:val="007626F7"/>
    <w:rsid w:val="0076298A"/>
    <w:rsid w:val="00762A75"/>
    <w:rsid w:val="00762E35"/>
    <w:rsid w:val="00762E67"/>
    <w:rsid w:val="00762F3A"/>
    <w:rsid w:val="007632C1"/>
    <w:rsid w:val="0076337B"/>
    <w:rsid w:val="00763769"/>
    <w:rsid w:val="007637BC"/>
    <w:rsid w:val="00763857"/>
    <w:rsid w:val="0076392E"/>
    <w:rsid w:val="00763B77"/>
    <w:rsid w:val="00763C63"/>
    <w:rsid w:val="0076402B"/>
    <w:rsid w:val="00764700"/>
    <w:rsid w:val="007647C1"/>
    <w:rsid w:val="00764B08"/>
    <w:rsid w:val="007653EA"/>
    <w:rsid w:val="00765818"/>
    <w:rsid w:val="00765B15"/>
    <w:rsid w:val="00766109"/>
    <w:rsid w:val="0076621B"/>
    <w:rsid w:val="00766934"/>
    <w:rsid w:val="0076705C"/>
    <w:rsid w:val="007672AD"/>
    <w:rsid w:val="00767435"/>
    <w:rsid w:val="0076758F"/>
    <w:rsid w:val="00767ED4"/>
    <w:rsid w:val="00767EDF"/>
    <w:rsid w:val="00767EFC"/>
    <w:rsid w:val="007705A3"/>
    <w:rsid w:val="007708DE"/>
    <w:rsid w:val="007709E4"/>
    <w:rsid w:val="00770C85"/>
    <w:rsid w:val="00770D26"/>
    <w:rsid w:val="00771224"/>
    <w:rsid w:val="00771675"/>
    <w:rsid w:val="00771684"/>
    <w:rsid w:val="007717B8"/>
    <w:rsid w:val="007717BB"/>
    <w:rsid w:val="00771906"/>
    <w:rsid w:val="00771CA3"/>
    <w:rsid w:val="00771D1E"/>
    <w:rsid w:val="007722FD"/>
    <w:rsid w:val="007724BE"/>
    <w:rsid w:val="0077273A"/>
    <w:rsid w:val="0077289E"/>
    <w:rsid w:val="0077298A"/>
    <w:rsid w:val="007729AF"/>
    <w:rsid w:val="007729BC"/>
    <w:rsid w:val="00772A48"/>
    <w:rsid w:val="0077314A"/>
    <w:rsid w:val="0077323E"/>
    <w:rsid w:val="00773425"/>
    <w:rsid w:val="0077361F"/>
    <w:rsid w:val="00773940"/>
    <w:rsid w:val="00773BA0"/>
    <w:rsid w:val="00773CFA"/>
    <w:rsid w:val="00773D72"/>
    <w:rsid w:val="00774846"/>
    <w:rsid w:val="00774A47"/>
    <w:rsid w:val="00774D38"/>
    <w:rsid w:val="00774E78"/>
    <w:rsid w:val="00775241"/>
    <w:rsid w:val="007759A9"/>
    <w:rsid w:val="00775C2A"/>
    <w:rsid w:val="00776078"/>
    <w:rsid w:val="0077615C"/>
    <w:rsid w:val="00777122"/>
    <w:rsid w:val="007775AF"/>
    <w:rsid w:val="007775C1"/>
    <w:rsid w:val="007775DE"/>
    <w:rsid w:val="00777849"/>
    <w:rsid w:val="00777D93"/>
    <w:rsid w:val="00777DBD"/>
    <w:rsid w:val="00777DD4"/>
    <w:rsid w:val="007802BF"/>
    <w:rsid w:val="007803E8"/>
    <w:rsid w:val="00780406"/>
    <w:rsid w:val="0078056E"/>
    <w:rsid w:val="00780807"/>
    <w:rsid w:val="00780A00"/>
    <w:rsid w:val="00780A6C"/>
    <w:rsid w:val="00780ABF"/>
    <w:rsid w:val="00780B7E"/>
    <w:rsid w:val="00780D9A"/>
    <w:rsid w:val="00780DAD"/>
    <w:rsid w:val="00780EA3"/>
    <w:rsid w:val="00781504"/>
    <w:rsid w:val="0078167D"/>
    <w:rsid w:val="00781B5B"/>
    <w:rsid w:val="00782282"/>
    <w:rsid w:val="007822CB"/>
    <w:rsid w:val="00782374"/>
    <w:rsid w:val="007825C3"/>
    <w:rsid w:val="00782768"/>
    <w:rsid w:val="0078276A"/>
    <w:rsid w:val="007829CE"/>
    <w:rsid w:val="00782AE8"/>
    <w:rsid w:val="00782B0E"/>
    <w:rsid w:val="00782DBB"/>
    <w:rsid w:val="00783352"/>
    <w:rsid w:val="00783439"/>
    <w:rsid w:val="00783444"/>
    <w:rsid w:val="0078372B"/>
    <w:rsid w:val="007838CA"/>
    <w:rsid w:val="00783903"/>
    <w:rsid w:val="00783931"/>
    <w:rsid w:val="00783CE5"/>
    <w:rsid w:val="00783E37"/>
    <w:rsid w:val="00783F52"/>
    <w:rsid w:val="00784318"/>
    <w:rsid w:val="0078445D"/>
    <w:rsid w:val="007844F5"/>
    <w:rsid w:val="00784503"/>
    <w:rsid w:val="00784603"/>
    <w:rsid w:val="007847EC"/>
    <w:rsid w:val="00784D17"/>
    <w:rsid w:val="00784EB5"/>
    <w:rsid w:val="00785412"/>
    <w:rsid w:val="00785555"/>
    <w:rsid w:val="00785759"/>
    <w:rsid w:val="00785951"/>
    <w:rsid w:val="0078596D"/>
    <w:rsid w:val="00785AE0"/>
    <w:rsid w:val="00785DA3"/>
    <w:rsid w:val="00785E12"/>
    <w:rsid w:val="00785E88"/>
    <w:rsid w:val="00785F00"/>
    <w:rsid w:val="007861FD"/>
    <w:rsid w:val="007864FA"/>
    <w:rsid w:val="00786ADD"/>
    <w:rsid w:val="00786B55"/>
    <w:rsid w:val="00786B81"/>
    <w:rsid w:val="00786DC9"/>
    <w:rsid w:val="00786ED0"/>
    <w:rsid w:val="00786F5A"/>
    <w:rsid w:val="00786FC5"/>
    <w:rsid w:val="0078726E"/>
    <w:rsid w:val="007873A0"/>
    <w:rsid w:val="0078757D"/>
    <w:rsid w:val="00787653"/>
    <w:rsid w:val="00787A4A"/>
    <w:rsid w:val="00787B89"/>
    <w:rsid w:val="00787BEC"/>
    <w:rsid w:val="00787E59"/>
    <w:rsid w:val="00787F25"/>
    <w:rsid w:val="00787FE1"/>
    <w:rsid w:val="007900A6"/>
    <w:rsid w:val="0079033A"/>
    <w:rsid w:val="00790462"/>
    <w:rsid w:val="0079053D"/>
    <w:rsid w:val="007909E0"/>
    <w:rsid w:val="00790BB0"/>
    <w:rsid w:val="00790C80"/>
    <w:rsid w:val="0079127E"/>
    <w:rsid w:val="0079128D"/>
    <w:rsid w:val="00791CF4"/>
    <w:rsid w:val="00791D93"/>
    <w:rsid w:val="00792032"/>
    <w:rsid w:val="00792648"/>
    <w:rsid w:val="00792818"/>
    <w:rsid w:val="00792C31"/>
    <w:rsid w:val="00792E7D"/>
    <w:rsid w:val="00793236"/>
    <w:rsid w:val="0079326C"/>
    <w:rsid w:val="007932A7"/>
    <w:rsid w:val="007933DB"/>
    <w:rsid w:val="0079344F"/>
    <w:rsid w:val="00793510"/>
    <w:rsid w:val="0079355E"/>
    <w:rsid w:val="00793AE0"/>
    <w:rsid w:val="0079435C"/>
    <w:rsid w:val="00794360"/>
    <w:rsid w:val="0079487E"/>
    <w:rsid w:val="00794BDF"/>
    <w:rsid w:val="00794DC2"/>
    <w:rsid w:val="007950C0"/>
    <w:rsid w:val="007952A8"/>
    <w:rsid w:val="00795345"/>
    <w:rsid w:val="00795641"/>
    <w:rsid w:val="00795BFC"/>
    <w:rsid w:val="00795C7C"/>
    <w:rsid w:val="007962D6"/>
    <w:rsid w:val="007969D5"/>
    <w:rsid w:val="00796CAE"/>
    <w:rsid w:val="00796D7E"/>
    <w:rsid w:val="007976D3"/>
    <w:rsid w:val="0079792A"/>
    <w:rsid w:val="007A000A"/>
    <w:rsid w:val="007A04D8"/>
    <w:rsid w:val="007A0659"/>
    <w:rsid w:val="007A0716"/>
    <w:rsid w:val="007A0B34"/>
    <w:rsid w:val="007A0E2F"/>
    <w:rsid w:val="007A108E"/>
    <w:rsid w:val="007A1107"/>
    <w:rsid w:val="007A1456"/>
    <w:rsid w:val="007A1922"/>
    <w:rsid w:val="007A1975"/>
    <w:rsid w:val="007A1F6F"/>
    <w:rsid w:val="007A2643"/>
    <w:rsid w:val="007A29D3"/>
    <w:rsid w:val="007A2B55"/>
    <w:rsid w:val="007A2D5A"/>
    <w:rsid w:val="007A2D7E"/>
    <w:rsid w:val="007A2EED"/>
    <w:rsid w:val="007A2F86"/>
    <w:rsid w:val="007A3273"/>
    <w:rsid w:val="007A3814"/>
    <w:rsid w:val="007A3B01"/>
    <w:rsid w:val="007A3CA2"/>
    <w:rsid w:val="007A3F14"/>
    <w:rsid w:val="007A4120"/>
    <w:rsid w:val="007A4164"/>
    <w:rsid w:val="007A451A"/>
    <w:rsid w:val="007A451D"/>
    <w:rsid w:val="007A4701"/>
    <w:rsid w:val="007A4C42"/>
    <w:rsid w:val="007A4CD0"/>
    <w:rsid w:val="007A5577"/>
    <w:rsid w:val="007A5BB8"/>
    <w:rsid w:val="007A5C70"/>
    <w:rsid w:val="007A601E"/>
    <w:rsid w:val="007A608C"/>
    <w:rsid w:val="007A61D2"/>
    <w:rsid w:val="007A61DA"/>
    <w:rsid w:val="007A6353"/>
    <w:rsid w:val="007A636C"/>
    <w:rsid w:val="007A653F"/>
    <w:rsid w:val="007A6849"/>
    <w:rsid w:val="007A6916"/>
    <w:rsid w:val="007A6C55"/>
    <w:rsid w:val="007A6EE0"/>
    <w:rsid w:val="007A7062"/>
    <w:rsid w:val="007A7342"/>
    <w:rsid w:val="007A7711"/>
    <w:rsid w:val="007A7B9F"/>
    <w:rsid w:val="007B004F"/>
    <w:rsid w:val="007B02B2"/>
    <w:rsid w:val="007B0436"/>
    <w:rsid w:val="007B0602"/>
    <w:rsid w:val="007B0BF2"/>
    <w:rsid w:val="007B0C99"/>
    <w:rsid w:val="007B1156"/>
    <w:rsid w:val="007B140B"/>
    <w:rsid w:val="007B1780"/>
    <w:rsid w:val="007B17D2"/>
    <w:rsid w:val="007B181F"/>
    <w:rsid w:val="007B1DC7"/>
    <w:rsid w:val="007B26F6"/>
    <w:rsid w:val="007B28D4"/>
    <w:rsid w:val="007B2AC5"/>
    <w:rsid w:val="007B3002"/>
    <w:rsid w:val="007B361E"/>
    <w:rsid w:val="007B3966"/>
    <w:rsid w:val="007B3A3E"/>
    <w:rsid w:val="007B3A9A"/>
    <w:rsid w:val="007B3DC5"/>
    <w:rsid w:val="007B3DE3"/>
    <w:rsid w:val="007B3EC5"/>
    <w:rsid w:val="007B4306"/>
    <w:rsid w:val="007B43B5"/>
    <w:rsid w:val="007B44DB"/>
    <w:rsid w:val="007B471E"/>
    <w:rsid w:val="007B47D6"/>
    <w:rsid w:val="007B4C47"/>
    <w:rsid w:val="007B4FDC"/>
    <w:rsid w:val="007B525B"/>
    <w:rsid w:val="007B56FF"/>
    <w:rsid w:val="007B6178"/>
    <w:rsid w:val="007B617B"/>
    <w:rsid w:val="007B61CF"/>
    <w:rsid w:val="007B6366"/>
    <w:rsid w:val="007B63FD"/>
    <w:rsid w:val="007B6791"/>
    <w:rsid w:val="007B6A0F"/>
    <w:rsid w:val="007B6B33"/>
    <w:rsid w:val="007B6F02"/>
    <w:rsid w:val="007B75D4"/>
    <w:rsid w:val="007B7758"/>
    <w:rsid w:val="007B7BF7"/>
    <w:rsid w:val="007B7D24"/>
    <w:rsid w:val="007B7ED1"/>
    <w:rsid w:val="007C04E0"/>
    <w:rsid w:val="007C06A3"/>
    <w:rsid w:val="007C10F8"/>
    <w:rsid w:val="007C10FA"/>
    <w:rsid w:val="007C16EB"/>
    <w:rsid w:val="007C17A0"/>
    <w:rsid w:val="007C196A"/>
    <w:rsid w:val="007C1EB8"/>
    <w:rsid w:val="007C23BD"/>
    <w:rsid w:val="007C24D9"/>
    <w:rsid w:val="007C2814"/>
    <w:rsid w:val="007C2A53"/>
    <w:rsid w:val="007C2ACB"/>
    <w:rsid w:val="007C2B10"/>
    <w:rsid w:val="007C2C86"/>
    <w:rsid w:val="007C303A"/>
    <w:rsid w:val="007C3052"/>
    <w:rsid w:val="007C32B3"/>
    <w:rsid w:val="007C3610"/>
    <w:rsid w:val="007C3840"/>
    <w:rsid w:val="007C385C"/>
    <w:rsid w:val="007C3DAE"/>
    <w:rsid w:val="007C3E20"/>
    <w:rsid w:val="007C3F46"/>
    <w:rsid w:val="007C436D"/>
    <w:rsid w:val="007C44F3"/>
    <w:rsid w:val="007C454E"/>
    <w:rsid w:val="007C4F09"/>
    <w:rsid w:val="007C52E7"/>
    <w:rsid w:val="007C5B5C"/>
    <w:rsid w:val="007C65D1"/>
    <w:rsid w:val="007C68EF"/>
    <w:rsid w:val="007C6958"/>
    <w:rsid w:val="007C6A38"/>
    <w:rsid w:val="007C6D54"/>
    <w:rsid w:val="007C6EFE"/>
    <w:rsid w:val="007C70FD"/>
    <w:rsid w:val="007C71B4"/>
    <w:rsid w:val="007C7957"/>
    <w:rsid w:val="007C7AA4"/>
    <w:rsid w:val="007D02F6"/>
    <w:rsid w:val="007D05B0"/>
    <w:rsid w:val="007D05BD"/>
    <w:rsid w:val="007D06D9"/>
    <w:rsid w:val="007D0D83"/>
    <w:rsid w:val="007D107F"/>
    <w:rsid w:val="007D11D1"/>
    <w:rsid w:val="007D12DC"/>
    <w:rsid w:val="007D135C"/>
    <w:rsid w:val="007D14AC"/>
    <w:rsid w:val="007D1555"/>
    <w:rsid w:val="007D15AC"/>
    <w:rsid w:val="007D17FF"/>
    <w:rsid w:val="007D192E"/>
    <w:rsid w:val="007D1BDF"/>
    <w:rsid w:val="007D1C91"/>
    <w:rsid w:val="007D237E"/>
    <w:rsid w:val="007D245A"/>
    <w:rsid w:val="007D25FF"/>
    <w:rsid w:val="007D29AF"/>
    <w:rsid w:val="007D2E39"/>
    <w:rsid w:val="007D3B3B"/>
    <w:rsid w:val="007D453B"/>
    <w:rsid w:val="007D45B6"/>
    <w:rsid w:val="007D45CD"/>
    <w:rsid w:val="007D469B"/>
    <w:rsid w:val="007D4B66"/>
    <w:rsid w:val="007D4DC6"/>
    <w:rsid w:val="007D5176"/>
    <w:rsid w:val="007D521E"/>
    <w:rsid w:val="007D5242"/>
    <w:rsid w:val="007D52DC"/>
    <w:rsid w:val="007D53C5"/>
    <w:rsid w:val="007D556D"/>
    <w:rsid w:val="007D589D"/>
    <w:rsid w:val="007D5DAA"/>
    <w:rsid w:val="007D5EB5"/>
    <w:rsid w:val="007D6299"/>
    <w:rsid w:val="007D65D8"/>
    <w:rsid w:val="007D75B5"/>
    <w:rsid w:val="007D79A4"/>
    <w:rsid w:val="007D7AEF"/>
    <w:rsid w:val="007E003C"/>
    <w:rsid w:val="007E0262"/>
    <w:rsid w:val="007E033A"/>
    <w:rsid w:val="007E0388"/>
    <w:rsid w:val="007E049D"/>
    <w:rsid w:val="007E085F"/>
    <w:rsid w:val="007E09AD"/>
    <w:rsid w:val="007E0B70"/>
    <w:rsid w:val="007E0BBC"/>
    <w:rsid w:val="007E0C18"/>
    <w:rsid w:val="007E0CB9"/>
    <w:rsid w:val="007E0EEF"/>
    <w:rsid w:val="007E12B8"/>
    <w:rsid w:val="007E1495"/>
    <w:rsid w:val="007E18E9"/>
    <w:rsid w:val="007E1B1F"/>
    <w:rsid w:val="007E1E54"/>
    <w:rsid w:val="007E1FCB"/>
    <w:rsid w:val="007E21BC"/>
    <w:rsid w:val="007E254E"/>
    <w:rsid w:val="007E29EE"/>
    <w:rsid w:val="007E2AD4"/>
    <w:rsid w:val="007E2B66"/>
    <w:rsid w:val="007E2B77"/>
    <w:rsid w:val="007E2D4C"/>
    <w:rsid w:val="007E3010"/>
    <w:rsid w:val="007E3035"/>
    <w:rsid w:val="007E306C"/>
    <w:rsid w:val="007E33AE"/>
    <w:rsid w:val="007E3742"/>
    <w:rsid w:val="007E3866"/>
    <w:rsid w:val="007E3B70"/>
    <w:rsid w:val="007E3B9B"/>
    <w:rsid w:val="007E4142"/>
    <w:rsid w:val="007E43A5"/>
    <w:rsid w:val="007E4B14"/>
    <w:rsid w:val="007E4B2C"/>
    <w:rsid w:val="007E4B6C"/>
    <w:rsid w:val="007E4D40"/>
    <w:rsid w:val="007E4DB9"/>
    <w:rsid w:val="007E4F78"/>
    <w:rsid w:val="007E4F8B"/>
    <w:rsid w:val="007E558A"/>
    <w:rsid w:val="007E55B3"/>
    <w:rsid w:val="007E568E"/>
    <w:rsid w:val="007E5715"/>
    <w:rsid w:val="007E5C7C"/>
    <w:rsid w:val="007E5F71"/>
    <w:rsid w:val="007E5F9E"/>
    <w:rsid w:val="007E62CE"/>
    <w:rsid w:val="007E6745"/>
    <w:rsid w:val="007E67C1"/>
    <w:rsid w:val="007E67D9"/>
    <w:rsid w:val="007E6839"/>
    <w:rsid w:val="007E741F"/>
    <w:rsid w:val="007E7954"/>
    <w:rsid w:val="007E7B6B"/>
    <w:rsid w:val="007F016E"/>
    <w:rsid w:val="007F0190"/>
    <w:rsid w:val="007F037B"/>
    <w:rsid w:val="007F03E3"/>
    <w:rsid w:val="007F051E"/>
    <w:rsid w:val="007F061F"/>
    <w:rsid w:val="007F0745"/>
    <w:rsid w:val="007F0812"/>
    <w:rsid w:val="007F0E78"/>
    <w:rsid w:val="007F0EAF"/>
    <w:rsid w:val="007F113E"/>
    <w:rsid w:val="007F1731"/>
    <w:rsid w:val="007F1A7B"/>
    <w:rsid w:val="007F1BBF"/>
    <w:rsid w:val="007F1C28"/>
    <w:rsid w:val="007F1C55"/>
    <w:rsid w:val="007F1E16"/>
    <w:rsid w:val="007F24A7"/>
    <w:rsid w:val="007F28AD"/>
    <w:rsid w:val="007F2D92"/>
    <w:rsid w:val="007F2EC3"/>
    <w:rsid w:val="007F31AD"/>
    <w:rsid w:val="007F331B"/>
    <w:rsid w:val="007F36A3"/>
    <w:rsid w:val="007F3C67"/>
    <w:rsid w:val="007F3E3D"/>
    <w:rsid w:val="007F3FD0"/>
    <w:rsid w:val="007F4243"/>
    <w:rsid w:val="007F4277"/>
    <w:rsid w:val="007F4C6A"/>
    <w:rsid w:val="007F4E62"/>
    <w:rsid w:val="007F513E"/>
    <w:rsid w:val="007F518F"/>
    <w:rsid w:val="007F527F"/>
    <w:rsid w:val="007F5466"/>
    <w:rsid w:val="007F5643"/>
    <w:rsid w:val="007F58AF"/>
    <w:rsid w:val="007F596A"/>
    <w:rsid w:val="007F5C3F"/>
    <w:rsid w:val="007F5FB5"/>
    <w:rsid w:val="007F67BE"/>
    <w:rsid w:val="007F69DE"/>
    <w:rsid w:val="007F6C38"/>
    <w:rsid w:val="007F704D"/>
    <w:rsid w:val="007F7057"/>
    <w:rsid w:val="007F72CE"/>
    <w:rsid w:val="007F7513"/>
    <w:rsid w:val="007F7975"/>
    <w:rsid w:val="007F79A0"/>
    <w:rsid w:val="007F79C0"/>
    <w:rsid w:val="007F7BD2"/>
    <w:rsid w:val="007F7CEA"/>
    <w:rsid w:val="008007EA"/>
    <w:rsid w:val="00800801"/>
    <w:rsid w:val="00800EF2"/>
    <w:rsid w:val="00800F20"/>
    <w:rsid w:val="00800FFC"/>
    <w:rsid w:val="0080171F"/>
    <w:rsid w:val="008017B3"/>
    <w:rsid w:val="008019E3"/>
    <w:rsid w:val="00801AD1"/>
    <w:rsid w:val="00801D03"/>
    <w:rsid w:val="00801D40"/>
    <w:rsid w:val="0080269C"/>
    <w:rsid w:val="0080288C"/>
    <w:rsid w:val="008028FB"/>
    <w:rsid w:val="00802F2B"/>
    <w:rsid w:val="0080310A"/>
    <w:rsid w:val="00803119"/>
    <w:rsid w:val="00803161"/>
    <w:rsid w:val="008032F5"/>
    <w:rsid w:val="00803540"/>
    <w:rsid w:val="00803766"/>
    <w:rsid w:val="008037D7"/>
    <w:rsid w:val="00803D6F"/>
    <w:rsid w:val="00803D92"/>
    <w:rsid w:val="00803F8C"/>
    <w:rsid w:val="008043CF"/>
    <w:rsid w:val="008043E1"/>
    <w:rsid w:val="00804B1E"/>
    <w:rsid w:val="008050B0"/>
    <w:rsid w:val="0080512F"/>
    <w:rsid w:val="008054EE"/>
    <w:rsid w:val="00805805"/>
    <w:rsid w:val="00805B39"/>
    <w:rsid w:val="00805EEC"/>
    <w:rsid w:val="0080621C"/>
    <w:rsid w:val="00806627"/>
    <w:rsid w:val="00806A67"/>
    <w:rsid w:val="00806F9D"/>
    <w:rsid w:val="00807563"/>
    <w:rsid w:val="008078ED"/>
    <w:rsid w:val="0080798D"/>
    <w:rsid w:val="00807C43"/>
    <w:rsid w:val="00807CB6"/>
    <w:rsid w:val="00810191"/>
    <w:rsid w:val="0081027E"/>
    <w:rsid w:val="008107E3"/>
    <w:rsid w:val="00810815"/>
    <w:rsid w:val="0081091D"/>
    <w:rsid w:val="008109F0"/>
    <w:rsid w:val="00810B30"/>
    <w:rsid w:val="00810C52"/>
    <w:rsid w:val="00810FEE"/>
    <w:rsid w:val="0081124D"/>
    <w:rsid w:val="008114CF"/>
    <w:rsid w:val="00811638"/>
    <w:rsid w:val="0081177B"/>
    <w:rsid w:val="00811A1C"/>
    <w:rsid w:val="00811CE2"/>
    <w:rsid w:val="008120B6"/>
    <w:rsid w:val="00812329"/>
    <w:rsid w:val="00812345"/>
    <w:rsid w:val="0081244E"/>
    <w:rsid w:val="00812CC4"/>
    <w:rsid w:val="00812E63"/>
    <w:rsid w:val="00812F09"/>
    <w:rsid w:val="00813222"/>
    <w:rsid w:val="008135D7"/>
    <w:rsid w:val="008135FB"/>
    <w:rsid w:val="00813913"/>
    <w:rsid w:val="00813937"/>
    <w:rsid w:val="0081422C"/>
    <w:rsid w:val="008143E2"/>
    <w:rsid w:val="0081465C"/>
    <w:rsid w:val="00814980"/>
    <w:rsid w:val="00814B6B"/>
    <w:rsid w:val="00814F17"/>
    <w:rsid w:val="00815082"/>
    <w:rsid w:val="008150EB"/>
    <w:rsid w:val="0081570D"/>
    <w:rsid w:val="008158FE"/>
    <w:rsid w:val="00815CB7"/>
    <w:rsid w:val="00815F07"/>
    <w:rsid w:val="00816832"/>
    <w:rsid w:val="00816850"/>
    <w:rsid w:val="00816B77"/>
    <w:rsid w:val="00816F9C"/>
    <w:rsid w:val="008176AE"/>
    <w:rsid w:val="00817889"/>
    <w:rsid w:val="00817C42"/>
    <w:rsid w:val="00820607"/>
    <w:rsid w:val="0082060B"/>
    <w:rsid w:val="0082060F"/>
    <w:rsid w:val="008207E7"/>
    <w:rsid w:val="008208D8"/>
    <w:rsid w:val="00820978"/>
    <w:rsid w:val="008209C6"/>
    <w:rsid w:val="00821491"/>
    <w:rsid w:val="0082175C"/>
    <w:rsid w:val="00821B3D"/>
    <w:rsid w:val="00821B5E"/>
    <w:rsid w:val="00821F31"/>
    <w:rsid w:val="008221AD"/>
    <w:rsid w:val="008223D4"/>
    <w:rsid w:val="0082259B"/>
    <w:rsid w:val="0082266A"/>
    <w:rsid w:val="00822716"/>
    <w:rsid w:val="00822846"/>
    <w:rsid w:val="00822A3E"/>
    <w:rsid w:val="00822AFD"/>
    <w:rsid w:val="00822C79"/>
    <w:rsid w:val="00822FAF"/>
    <w:rsid w:val="0082356C"/>
    <w:rsid w:val="00823F7E"/>
    <w:rsid w:val="008243C3"/>
    <w:rsid w:val="008244CF"/>
    <w:rsid w:val="008244DB"/>
    <w:rsid w:val="00824AA9"/>
    <w:rsid w:val="00824AF8"/>
    <w:rsid w:val="00824D76"/>
    <w:rsid w:val="00824F24"/>
    <w:rsid w:val="008251F6"/>
    <w:rsid w:val="00825F57"/>
    <w:rsid w:val="00826133"/>
    <w:rsid w:val="00826182"/>
    <w:rsid w:val="008262FD"/>
    <w:rsid w:val="00826A22"/>
    <w:rsid w:val="00826C01"/>
    <w:rsid w:val="00826FB2"/>
    <w:rsid w:val="0082705A"/>
    <w:rsid w:val="00827245"/>
    <w:rsid w:val="0082725F"/>
    <w:rsid w:val="00827335"/>
    <w:rsid w:val="008274F3"/>
    <w:rsid w:val="00827594"/>
    <w:rsid w:val="0082765F"/>
    <w:rsid w:val="00827771"/>
    <w:rsid w:val="00827A1A"/>
    <w:rsid w:val="00827C87"/>
    <w:rsid w:val="00827FAD"/>
    <w:rsid w:val="00830216"/>
    <w:rsid w:val="0083055F"/>
    <w:rsid w:val="008306EF"/>
    <w:rsid w:val="00830927"/>
    <w:rsid w:val="00830AEA"/>
    <w:rsid w:val="00830E2A"/>
    <w:rsid w:val="00830E7E"/>
    <w:rsid w:val="008313B0"/>
    <w:rsid w:val="008314C9"/>
    <w:rsid w:val="0083163F"/>
    <w:rsid w:val="008318A5"/>
    <w:rsid w:val="008318F1"/>
    <w:rsid w:val="00831B53"/>
    <w:rsid w:val="00831C61"/>
    <w:rsid w:val="00831CA0"/>
    <w:rsid w:val="00831DA8"/>
    <w:rsid w:val="0083212B"/>
    <w:rsid w:val="008322BE"/>
    <w:rsid w:val="008327EE"/>
    <w:rsid w:val="00832846"/>
    <w:rsid w:val="008328C6"/>
    <w:rsid w:val="008333C4"/>
    <w:rsid w:val="0083354C"/>
    <w:rsid w:val="0083354E"/>
    <w:rsid w:val="00833730"/>
    <w:rsid w:val="00833FFA"/>
    <w:rsid w:val="008341D5"/>
    <w:rsid w:val="0083449B"/>
    <w:rsid w:val="0083458D"/>
    <w:rsid w:val="0083463D"/>
    <w:rsid w:val="00834943"/>
    <w:rsid w:val="00834A40"/>
    <w:rsid w:val="00834C6F"/>
    <w:rsid w:val="008360D3"/>
    <w:rsid w:val="008364A8"/>
    <w:rsid w:val="008365D3"/>
    <w:rsid w:val="00836C38"/>
    <w:rsid w:val="00836D53"/>
    <w:rsid w:val="008377E5"/>
    <w:rsid w:val="00837A57"/>
    <w:rsid w:val="00837BF6"/>
    <w:rsid w:val="00837FEE"/>
    <w:rsid w:val="0084023B"/>
    <w:rsid w:val="008405BD"/>
    <w:rsid w:val="00840793"/>
    <w:rsid w:val="00840E59"/>
    <w:rsid w:val="00840F72"/>
    <w:rsid w:val="008411A0"/>
    <w:rsid w:val="00841430"/>
    <w:rsid w:val="0084150C"/>
    <w:rsid w:val="00841C87"/>
    <w:rsid w:val="008421C0"/>
    <w:rsid w:val="00842295"/>
    <w:rsid w:val="00842307"/>
    <w:rsid w:val="008426E6"/>
    <w:rsid w:val="008427D8"/>
    <w:rsid w:val="00842ACD"/>
    <w:rsid w:val="00842E21"/>
    <w:rsid w:val="00842E98"/>
    <w:rsid w:val="00842EBD"/>
    <w:rsid w:val="00843010"/>
    <w:rsid w:val="0084329C"/>
    <w:rsid w:val="008432C2"/>
    <w:rsid w:val="0084335A"/>
    <w:rsid w:val="00843520"/>
    <w:rsid w:val="008436DC"/>
    <w:rsid w:val="00843879"/>
    <w:rsid w:val="0084417F"/>
    <w:rsid w:val="00844788"/>
    <w:rsid w:val="00844A42"/>
    <w:rsid w:val="00844AD1"/>
    <w:rsid w:val="00844B44"/>
    <w:rsid w:val="008453E1"/>
    <w:rsid w:val="0084575D"/>
    <w:rsid w:val="008457BF"/>
    <w:rsid w:val="00845802"/>
    <w:rsid w:val="00845AAE"/>
    <w:rsid w:val="00845B02"/>
    <w:rsid w:val="00845B69"/>
    <w:rsid w:val="0084603D"/>
    <w:rsid w:val="0084625B"/>
    <w:rsid w:val="008465CE"/>
    <w:rsid w:val="00846ED9"/>
    <w:rsid w:val="008470BC"/>
    <w:rsid w:val="0084717B"/>
    <w:rsid w:val="008472B0"/>
    <w:rsid w:val="0084737F"/>
    <w:rsid w:val="00847900"/>
    <w:rsid w:val="00847B10"/>
    <w:rsid w:val="00847CF7"/>
    <w:rsid w:val="008501E8"/>
    <w:rsid w:val="0085086C"/>
    <w:rsid w:val="00850A65"/>
    <w:rsid w:val="00850D5B"/>
    <w:rsid w:val="00851042"/>
    <w:rsid w:val="0085156C"/>
    <w:rsid w:val="0085184D"/>
    <w:rsid w:val="0085196F"/>
    <w:rsid w:val="00851972"/>
    <w:rsid w:val="00851A5C"/>
    <w:rsid w:val="00851E09"/>
    <w:rsid w:val="00852009"/>
    <w:rsid w:val="008521E9"/>
    <w:rsid w:val="0085251C"/>
    <w:rsid w:val="0085284D"/>
    <w:rsid w:val="00852EC3"/>
    <w:rsid w:val="00853007"/>
    <w:rsid w:val="0085320D"/>
    <w:rsid w:val="00853259"/>
    <w:rsid w:val="00853513"/>
    <w:rsid w:val="008535C8"/>
    <w:rsid w:val="008536F8"/>
    <w:rsid w:val="00853BDA"/>
    <w:rsid w:val="008541C4"/>
    <w:rsid w:val="00854507"/>
    <w:rsid w:val="0085461E"/>
    <w:rsid w:val="00854B28"/>
    <w:rsid w:val="00854EB5"/>
    <w:rsid w:val="00855508"/>
    <w:rsid w:val="00855767"/>
    <w:rsid w:val="0085592F"/>
    <w:rsid w:val="00856033"/>
    <w:rsid w:val="00856427"/>
    <w:rsid w:val="008567E1"/>
    <w:rsid w:val="00856EC2"/>
    <w:rsid w:val="00856FA0"/>
    <w:rsid w:val="008570D0"/>
    <w:rsid w:val="008571B2"/>
    <w:rsid w:val="00857329"/>
    <w:rsid w:val="008577BD"/>
    <w:rsid w:val="008578B1"/>
    <w:rsid w:val="008578D4"/>
    <w:rsid w:val="008579CF"/>
    <w:rsid w:val="00857CE4"/>
    <w:rsid w:val="00857E9D"/>
    <w:rsid w:val="00860012"/>
    <w:rsid w:val="0086019D"/>
    <w:rsid w:val="008603AD"/>
    <w:rsid w:val="00860418"/>
    <w:rsid w:val="00860469"/>
    <w:rsid w:val="00860487"/>
    <w:rsid w:val="008605BB"/>
    <w:rsid w:val="00860B12"/>
    <w:rsid w:val="00861082"/>
    <w:rsid w:val="00861130"/>
    <w:rsid w:val="00861163"/>
    <w:rsid w:val="00861401"/>
    <w:rsid w:val="008615BA"/>
    <w:rsid w:val="0086168D"/>
    <w:rsid w:val="00861AD3"/>
    <w:rsid w:val="00861B3F"/>
    <w:rsid w:val="0086241D"/>
    <w:rsid w:val="00862AA6"/>
    <w:rsid w:val="0086336B"/>
    <w:rsid w:val="00863616"/>
    <w:rsid w:val="008636B2"/>
    <w:rsid w:val="008637BF"/>
    <w:rsid w:val="00863AD5"/>
    <w:rsid w:val="00863DD7"/>
    <w:rsid w:val="00863FA6"/>
    <w:rsid w:val="00863FDB"/>
    <w:rsid w:val="00864704"/>
    <w:rsid w:val="00864FE0"/>
    <w:rsid w:val="008651DC"/>
    <w:rsid w:val="00865609"/>
    <w:rsid w:val="008657ED"/>
    <w:rsid w:val="00865C02"/>
    <w:rsid w:val="00865DAA"/>
    <w:rsid w:val="00866354"/>
    <w:rsid w:val="00866591"/>
    <w:rsid w:val="00866BB8"/>
    <w:rsid w:val="00866F63"/>
    <w:rsid w:val="00866F77"/>
    <w:rsid w:val="008675D8"/>
    <w:rsid w:val="00867AFB"/>
    <w:rsid w:val="00867BCE"/>
    <w:rsid w:val="00867D9C"/>
    <w:rsid w:val="00867FA8"/>
    <w:rsid w:val="008702FD"/>
    <w:rsid w:val="0087037C"/>
    <w:rsid w:val="00870CEC"/>
    <w:rsid w:val="00871122"/>
    <w:rsid w:val="0087161D"/>
    <w:rsid w:val="00871643"/>
    <w:rsid w:val="00871899"/>
    <w:rsid w:val="00871B14"/>
    <w:rsid w:val="0087205D"/>
    <w:rsid w:val="008722B1"/>
    <w:rsid w:val="00872D00"/>
    <w:rsid w:val="00872E0C"/>
    <w:rsid w:val="00872EE0"/>
    <w:rsid w:val="008732E9"/>
    <w:rsid w:val="00873BF8"/>
    <w:rsid w:val="00873C82"/>
    <w:rsid w:val="00873CC8"/>
    <w:rsid w:val="00874573"/>
    <w:rsid w:val="0087465E"/>
    <w:rsid w:val="008746C5"/>
    <w:rsid w:val="0087471F"/>
    <w:rsid w:val="008747B7"/>
    <w:rsid w:val="00874919"/>
    <w:rsid w:val="008749A5"/>
    <w:rsid w:val="00874CA6"/>
    <w:rsid w:val="00874D0E"/>
    <w:rsid w:val="00875013"/>
    <w:rsid w:val="00875030"/>
    <w:rsid w:val="0087512B"/>
    <w:rsid w:val="008753E6"/>
    <w:rsid w:val="00875B52"/>
    <w:rsid w:val="00875E1B"/>
    <w:rsid w:val="00875E84"/>
    <w:rsid w:val="00875F0D"/>
    <w:rsid w:val="00876467"/>
    <w:rsid w:val="008764EA"/>
    <w:rsid w:val="008766A7"/>
    <w:rsid w:val="00876B88"/>
    <w:rsid w:val="00876E7D"/>
    <w:rsid w:val="00876EB0"/>
    <w:rsid w:val="0087702B"/>
    <w:rsid w:val="008771A7"/>
    <w:rsid w:val="0087763C"/>
    <w:rsid w:val="00877B5B"/>
    <w:rsid w:val="00877DC9"/>
    <w:rsid w:val="00880034"/>
    <w:rsid w:val="00880115"/>
    <w:rsid w:val="0088035A"/>
    <w:rsid w:val="008803A5"/>
    <w:rsid w:val="008803E8"/>
    <w:rsid w:val="008809D5"/>
    <w:rsid w:val="00880F44"/>
    <w:rsid w:val="0088117A"/>
    <w:rsid w:val="008811BA"/>
    <w:rsid w:val="00881418"/>
    <w:rsid w:val="0088160E"/>
    <w:rsid w:val="00881678"/>
    <w:rsid w:val="00881EE5"/>
    <w:rsid w:val="00882199"/>
    <w:rsid w:val="008825FD"/>
    <w:rsid w:val="0088271F"/>
    <w:rsid w:val="008827E8"/>
    <w:rsid w:val="008828EA"/>
    <w:rsid w:val="00882CD4"/>
    <w:rsid w:val="0088312D"/>
    <w:rsid w:val="008831D7"/>
    <w:rsid w:val="008842B9"/>
    <w:rsid w:val="008843B1"/>
    <w:rsid w:val="0088507F"/>
    <w:rsid w:val="00885525"/>
    <w:rsid w:val="00885BDF"/>
    <w:rsid w:val="00885C7C"/>
    <w:rsid w:val="00885DC1"/>
    <w:rsid w:val="00885FD1"/>
    <w:rsid w:val="00885FFC"/>
    <w:rsid w:val="0088636A"/>
    <w:rsid w:val="008864C7"/>
    <w:rsid w:val="0088669E"/>
    <w:rsid w:val="00886917"/>
    <w:rsid w:val="00886E84"/>
    <w:rsid w:val="00886F27"/>
    <w:rsid w:val="008876B8"/>
    <w:rsid w:val="00887CD3"/>
    <w:rsid w:val="00887CF4"/>
    <w:rsid w:val="00887E74"/>
    <w:rsid w:val="0089000D"/>
    <w:rsid w:val="00890268"/>
    <w:rsid w:val="008906C3"/>
    <w:rsid w:val="00890819"/>
    <w:rsid w:val="00890B3C"/>
    <w:rsid w:val="00890E5B"/>
    <w:rsid w:val="00891512"/>
    <w:rsid w:val="0089187F"/>
    <w:rsid w:val="008918D3"/>
    <w:rsid w:val="0089195B"/>
    <w:rsid w:val="00891B43"/>
    <w:rsid w:val="00891E4B"/>
    <w:rsid w:val="00891E54"/>
    <w:rsid w:val="00891E68"/>
    <w:rsid w:val="00891EBE"/>
    <w:rsid w:val="00891EF8"/>
    <w:rsid w:val="008920CB"/>
    <w:rsid w:val="00892168"/>
    <w:rsid w:val="008924D6"/>
    <w:rsid w:val="00892763"/>
    <w:rsid w:val="00892993"/>
    <w:rsid w:val="00892AF9"/>
    <w:rsid w:val="00892CE5"/>
    <w:rsid w:val="00892DE3"/>
    <w:rsid w:val="00893130"/>
    <w:rsid w:val="008935E4"/>
    <w:rsid w:val="008938C3"/>
    <w:rsid w:val="00893AC2"/>
    <w:rsid w:val="00893E26"/>
    <w:rsid w:val="00893E8D"/>
    <w:rsid w:val="008941A8"/>
    <w:rsid w:val="008944A9"/>
    <w:rsid w:val="00894501"/>
    <w:rsid w:val="0089494F"/>
    <w:rsid w:val="00895188"/>
    <w:rsid w:val="00895483"/>
    <w:rsid w:val="00895496"/>
    <w:rsid w:val="00895771"/>
    <w:rsid w:val="008957CE"/>
    <w:rsid w:val="00895885"/>
    <w:rsid w:val="008958A4"/>
    <w:rsid w:val="00895D9B"/>
    <w:rsid w:val="00895E39"/>
    <w:rsid w:val="00895F59"/>
    <w:rsid w:val="00896376"/>
    <w:rsid w:val="00896536"/>
    <w:rsid w:val="0089667F"/>
    <w:rsid w:val="008966AF"/>
    <w:rsid w:val="00896B22"/>
    <w:rsid w:val="00896CA9"/>
    <w:rsid w:val="00896F27"/>
    <w:rsid w:val="00896F5D"/>
    <w:rsid w:val="00897199"/>
    <w:rsid w:val="008971D1"/>
    <w:rsid w:val="00897595"/>
    <w:rsid w:val="00897698"/>
    <w:rsid w:val="0089784F"/>
    <w:rsid w:val="00897B86"/>
    <w:rsid w:val="00897C18"/>
    <w:rsid w:val="00897E9B"/>
    <w:rsid w:val="008A0282"/>
    <w:rsid w:val="008A04D5"/>
    <w:rsid w:val="008A0A52"/>
    <w:rsid w:val="008A0AE1"/>
    <w:rsid w:val="008A0CB4"/>
    <w:rsid w:val="008A101A"/>
    <w:rsid w:val="008A110F"/>
    <w:rsid w:val="008A1BC6"/>
    <w:rsid w:val="008A1D0A"/>
    <w:rsid w:val="008A2089"/>
    <w:rsid w:val="008A2142"/>
    <w:rsid w:val="008A24E9"/>
    <w:rsid w:val="008A24F5"/>
    <w:rsid w:val="008A2934"/>
    <w:rsid w:val="008A2C16"/>
    <w:rsid w:val="008A2E6C"/>
    <w:rsid w:val="008A2E9C"/>
    <w:rsid w:val="008A2ED0"/>
    <w:rsid w:val="008A37DC"/>
    <w:rsid w:val="008A3854"/>
    <w:rsid w:val="008A3FA5"/>
    <w:rsid w:val="008A3FF9"/>
    <w:rsid w:val="008A428B"/>
    <w:rsid w:val="008A48CA"/>
    <w:rsid w:val="008A5215"/>
    <w:rsid w:val="008A56A5"/>
    <w:rsid w:val="008A6092"/>
    <w:rsid w:val="008A6D2A"/>
    <w:rsid w:val="008A6D48"/>
    <w:rsid w:val="008A7427"/>
    <w:rsid w:val="008A74A8"/>
    <w:rsid w:val="008A773D"/>
    <w:rsid w:val="008A77F5"/>
    <w:rsid w:val="008A79B2"/>
    <w:rsid w:val="008A7A79"/>
    <w:rsid w:val="008A7CF1"/>
    <w:rsid w:val="008B0153"/>
    <w:rsid w:val="008B0444"/>
    <w:rsid w:val="008B054E"/>
    <w:rsid w:val="008B055B"/>
    <w:rsid w:val="008B087F"/>
    <w:rsid w:val="008B0A0B"/>
    <w:rsid w:val="008B0D0A"/>
    <w:rsid w:val="008B0EAF"/>
    <w:rsid w:val="008B0F5D"/>
    <w:rsid w:val="008B14F9"/>
    <w:rsid w:val="008B1758"/>
    <w:rsid w:val="008B17B3"/>
    <w:rsid w:val="008B18A9"/>
    <w:rsid w:val="008B1DAA"/>
    <w:rsid w:val="008B2043"/>
    <w:rsid w:val="008B2052"/>
    <w:rsid w:val="008B2130"/>
    <w:rsid w:val="008B2199"/>
    <w:rsid w:val="008B2217"/>
    <w:rsid w:val="008B2351"/>
    <w:rsid w:val="008B248E"/>
    <w:rsid w:val="008B2B83"/>
    <w:rsid w:val="008B2C30"/>
    <w:rsid w:val="008B2D90"/>
    <w:rsid w:val="008B30E4"/>
    <w:rsid w:val="008B340C"/>
    <w:rsid w:val="008B380C"/>
    <w:rsid w:val="008B3B67"/>
    <w:rsid w:val="008B3E49"/>
    <w:rsid w:val="008B3EA4"/>
    <w:rsid w:val="008B40D3"/>
    <w:rsid w:val="008B4697"/>
    <w:rsid w:val="008B4744"/>
    <w:rsid w:val="008B4FCB"/>
    <w:rsid w:val="008B5193"/>
    <w:rsid w:val="008B55F4"/>
    <w:rsid w:val="008B58F9"/>
    <w:rsid w:val="008B61E5"/>
    <w:rsid w:val="008B6590"/>
    <w:rsid w:val="008B6C00"/>
    <w:rsid w:val="008B6C2C"/>
    <w:rsid w:val="008B7060"/>
    <w:rsid w:val="008B7383"/>
    <w:rsid w:val="008B74B1"/>
    <w:rsid w:val="008B7562"/>
    <w:rsid w:val="008B759B"/>
    <w:rsid w:val="008B7653"/>
    <w:rsid w:val="008B7707"/>
    <w:rsid w:val="008B7722"/>
    <w:rsid w:val="008B7857"/>
    <w:rsid w:val="008B7926"/>
    <w:rsid w:val="008B7A9C"/>
    <w:rsid w:val="008B7B1A"/>
    <w:rsid w:val="008C0176"/>
    <w:rsid w:val="008C03DD"/>
    <w:rsid w:val="008C04B5"/>
    <w:rsid w:val="008C1052"/>
    <w:rsid w:val="008C1560"/>
    <w:rsid w:val="008C169A"/>
    <w:rsid w:val="008C1892"/>
    <w:rsid w:val="008C1899"/>
    <w:rsid w:val="008C1EFB"/>
    <w:rsid w:val="008C204D"/>
    <w:rsid w:val="008C22D5"/>
    <w:rsid w:val="008C2457"/>
    <w:rsid w:val="008C2636"/>
    <w:rsid w:val="008C267E"/>
    <w:rsid w:val="008C26DD"/>
    <w:rsid w:val="008C2CFB"/>
    <w:rsid w:val="008C2E56"/>
    <w:rsid w:val="008C2FF0"/>
    <w:rsid w:val="008C31B5"/>
    <w:rsid w:val="008C357D"/>
    <w:rsid w:val="008C35E2"/>
    <w:rsid w:val="008C38F6"/>
    <w:rsid w:val="008C3926"/>
    <w:rsid w:val="008C3CA8"/>
    <w:rsid w:val="008C4594"/>
    <w:rsid w:val="008C4611"/>
    <w:rsid w:val="008C47A2"/>
    <w:rsid w:val="008C4835"/>
    <w:rsid w:val="008C4934"/>
    <w:rsid w:val="008C4BF2"/>
    <w:rsid w:val="008C53D1"/>
    <w:rsid w:val="008C5967"/>
    <w:rsid w:val="008C59B8"/>
    <w:rsid w:val="008C5D89"/>
    <w:rsid w:val="008C6415"/>
    <w:rsid w:val="008C6615"/>
    <w:rsid w:val="008C6B9E"/>
    <w:rsid w:val="008C6CA2"/>
    <w:rsid w:val="008C7091"/>
    <w:rsid w:val="008C7182"/>
    <w:rsid w:val="008C7266"/>
    <w:rsid w:val="008C72C2"/>
    <w:rsid w:val="008C76C5"/>
    <w:rsid w:val="008C76FF"/>
    <w:rsid w:val="008C7A07"/>
    <w:rsid w:val="008C7C32"/>
    <w:rsid w:val="008C7F8B"/>
    <w:rsid w:val="008D00BF"/>
    <w:rsid w:val="008D0190"/>
    <w:rsid w:val="008D0A6A"/>
    <w:rsid w:val="008D0B50"/>
    <w:rsid w:val="008D0D3D"/>
    <w:rsid w:val="008D0D8C"/>
    <w:rsid w:val="008D1093"/>
    <w:rsid w:val="008D11CA"/>
    <w:rsid w:val="008D123E"/>
    <w:rsid w:val="008D1561"/>
    <w:rsid w:val="008D160D"/>
    <w:rsid w:val="008D1643"/>
    <w:rsid w:val="008D180B"/>
    <w:rsid w:val="008D1BF6"/>
    <w:rsid w:val="008D1C27"/>
    <w:rsid w:val="008D1ECB"/>
    <w:rsid w:val="008D2392"/>
    <w:rsid w:val="008D2A4D"/>
    <w:rsid w:val="008D3215"/>
    <w:rsid w:val="008D3232"/>
    <w:rsid w:val="008D343C"/>
    <w:rsid w:val="008D35DF"/>
    <w:rsid w:val="008D3B3E"/>
    <w:rsid w:val="008D3C71"/>
    <w:rsid w:val="008D4019"/>
    <w:rsid w:val="008D41FA"/>
    <w:rsid w:val="008D5201"/>
    <w:rsid w:val="008D5709"/>
    <w:rsid w:val="008D5A15"/>
    <w:rsid w:val="008D6192"/>
    <w:rsid w:val="008D63F5"/>
    <w:rsid w:val="008D687D"/>
    <w:rsid w:val="008D6AE8"/>
    <w:rsid w:val="008D6B61"/>
    <w:rsid w:val="008D6E61"/>
    <w:rsid w:val="008D6F97"/>
    <w:rsid w:val="008D74C4"/>
    <w:rsid w:val="008D7528"/>
    <w:rsid w:val="008D7877"/>
    <w:rsid w:val="008D7A7A"/>
    <w:rsid w:val="008E0345"/>
    <w:rsid w:val="008E043D"/>
    <w:rsid w:val="008E0470"/>
    <w:rsid w:val="008E05E6"/>
    <w:rsid w:val="008E099A"/>
    <w:rsid w:val="008E0E69"/>
    <w:rsid w:val="008E110D"/>
    <w:rsid w:val="008E128A"/>
    <w:rsid w:val="008E12BB"/>
    <w:rsid w:val="008E14B0"/>
    <w:rsid w:val="008E1630"/>
    <w:rsid w:val="008E1986"/>
    <w:rsid w:val="008E19FC"/>
    <w:rsid w:val="008E1AFD"/>
    <w:rsid w:val="008E1C47"/>
    <w:rsid w:val="008E1D0E"/>
    <w:rsid w:val="008E1DE0"/>
    <w:rsid w:val="008E2068"/>
    <w:rsid w:val="008E20B3"/>
    <w:rsid w:val="008E2B1F"/>
    <w:rsid w:val="008E2DCF"/>
    <w:rsid w:val="008E2F79"/>
    <w:rsid w:val="008E2F8A"/>
    <w:rsid w:val="008E3164"/>
    <w:rsid w:val="008E3251"/>
    <w:rsid w:val="008E35F4"/>
    <w:rsid w:val="008E3766"/>
    <w:rsid w:val="008E3767"/>
    <w:rsid w:val="008E3BB2"/>
    <w:rsid w:val="008E440B"/>
    <w:rsid w:val="008E47E9"/>
    <w:rsid w:val="008E4CEC"/>
    <w:rsid w:val="008E4CFF"/>
    <w:rsid w:val="008E4E2C"/>
    <w:rsid w:val="008E55F0"/>
    <w:rsid w:val="008E578F"/>
    <w:rsid w:val="008E5910"/>
    <w:rsid w:val="008E597A"/>
    <w:rsid w:val="008E5D31"/>
    <w:rsid w:val="008E6020"/>
    <w:rsid w:val="008E6067"/>
    <w:rsid w:val="008E6167"/>
    <w:rsid w:val="008E691B"/>
    <w:rsid w:val="008E6F54"/>
    <w:rsid w:val="008E72DC"/>
    <w:rsid w:val="008E737D"/>
    <w:rsid w:val="008E7735"/>
    <w:rsid w:val="008E78D6"/>
    <w:rsid w:val="008E7950"/>
    <w:rsid w:val="008E79A0"/>
    <w:rsid w:val="008E7B3F"/>
    <w:rsid w:val="008E7C6A"/>
    <w:rsid w:val="008F0128"/>
    <w:rsid w:val="008F04A7"/>
    <w:rsid w:val="008F05FD"/>
    <w:rsid w:val="008F0BB8"/>
    <w:rsid w:val="008F0BC0"/>
    <w:rsid w:val="008F0DC1"/>
    <w:rsid w:val="008F0E2C"/>
    <w:rsid w:val="008F0F3D"/>
    <w:rsid w:val="008F0FB4"/>
    <w:rsid w:val="008F10D8"/>
    <w:rsid w:val="008F12C0"/>
    <w:rsid w:val="008F130C"/>
    <w:rsid w:val="008F1B53"/>
    <w:rsid w:val="008F1E95"/>
    <w:rsid w:val="008F1F18"/>
    <w:rsid w:val="008F20F8"/>
    <w:rsid w:val="008F279D"/>
    <w:rsid w:val="008F2A08"/>
    <w:rsid w:val="008F2A43"/>
    <w:rsid w:val="008F2B73"/>
    <w:rsid w:val="008F2DC9"/>
    <w:rsid w:val="008F30FA"/>
    <w:rsid w:val="008F348D"/>
    <w:rsid w:val="008F3833"/>
    <w:rsid w:val="008F3846"/>
    <w:rsid w:val="008F3C10"/>
    <w:rsid w:val="008F3D1A"/>
    <w:rsid w:val="008F4090"/>
    <w:rsid w:val="008F4155"/>
    <w:rsid w:val="008F424C"/>
    <w:rsid w:val="008F42F6"/>
    <w:rsid w:val="008F4338"/>
    <w:rsid w:val="008F4607"/>
    <w:rsid w:val="008F4A52"/>
    <w:rsid w:val="008F4AE1"/>
    <w:rsid w:val="008F4D3B"/>
    <w:rsid w:val="008F4EC7"/>
    <w:rsid w:val="008F50C7"/>
    <w:rsid w:val="008F5344"/>
    <w:rsid w:val="008F534D"/>
    <w:rsid w:val="008F65A7"/>
    <w:rsid w:val="008F65CD"/>
    <w:rsid w:val="008F67D0"/>
    <w:rsid w:val="008F6EB6"/>
    <w:rsid w:val="008F6EE3"/>
    <w:rsid w:val="008F705F"/>
    <w:rsid w:val="008F72D9"/>
    <w:rsid w:val="008F782B"/>
    <w:rsid w:val="008F7AE2"/>
    <w:rsid w:val="008F7B2E"/>
    <w:rsid w:val="008F7D7C"/>
    <w:rsid w:val="0090015D"/>
    <w:rsid w:val="0090062F"/>
    <w:rsid w:val="009009FD"/>
    <w:rsid w:val="00900B6F"/>
    <w:rsid w:val="00900C2D"/>
    <w:rsid w:val="00900F1B"/>
    <w:rsid w:val="00901077"/>
    <w:rsid w:val="009010F4"/>
    <w:rsid w:val="00901437"/>
    <w:rsid w:val="00901D3A"/>
    <w:rsid w:val="00901ED0"/>
    <w:rsid w:val="009022EF"/>
    <w:rsid w:val="009023AD"/>
    <w:rsid w:val="00902973"/>
    <w:rsid w:val="0090307F"/>
    <w:rsid w:val="009030A1"/>
    <w:rsid w:val="009030A6"/>
    <w:rsid w:val="009033A1"/>
    <w:rsid w:val="009034A4"/>
    <w:rsid w:val="009036C1"/>
    <w:rsid w:val="00903ECE"/>
    <w:rsid w:val="00904061"/>
    <w:rsid w:val="009044C4"/>
    <w:rsid w:val="0090457B"/>
    <w:rsid w:val="00904E19"/>
    <w:rsid w:val="00904E92"/>
    <w:rsid w:val="00904FD7"/>
    <w:rsid w:val="00905179"/>
    <w:rsid w:val="00905483"/>
    <w:rsid w:val="009055ED"/>
    <w:rsid w:val="009056BC"/>
    <w:rsid w:val="00905BE8"/>
    <w:rsid w:val="00905C6B"/>
    <w:rsid w:val="00905E2D"/>
    <w:rsid w:val="0090613B"/>
    <w:rsid w:val="00906728"/>
    <w:rsid w:val="009067DD"/>
    <w:rsid w:val="00906B38"/>
    <w:rsid w:val="00906B7D"/>
    <w:rsid w:val="00906D10"/>
    <w:rsid w:val="00906DC5"/>
    <w:rsid w:val="0090753C"/>
    <w:rsid w:val="0090792A"/>
    <w:rsid w:val="00907A27"/>
    <w:rsid w:val="00907C01"/>
    <w:rsid w:val="00907E74"/>
    <w:rsid w:val="00910180"/>
    <w:rsid w:val="0091020D"/>
    <w:rsid w:val="0091048C"/>
    <w:rsid w:val="00910599"/>
    <w:rsid w:val="009106B0"/>
    <w:rsid w:val="009106C6"/>
    <w:rsid w:val="009106D5"/>
    <w:rsid w:val="00910764"/>
    <w:rsid w:val="00910F83"/>
    <w:rsid w:val="00911145"/>
    <w:rsid w:val="0091139A"/>
    <w:rsid w:val="0091158D"/>
    <w:rsid w:val="009116B5"/>
    <w:rsid w:val="009116E7"/>
    <w:rsid w:val="00911DAA"/>
    <w:rsid w:val="00911E79"/>
    <w:rsid w:val="00912398"/>
    <w:rsid w:val="00912616"/>
    <w:rsid w:val="00912AB9"/>
    <w:rsid w:val="00912B0D"/>
    <w:rsid w:val="00912C0F"/>
    <w:rsid w:val="009130A4"/>
    <w:rsid w:val="00913156"/>
    <w:rsid w:val="00913504"/>
    <w:rsid w:val="00913A29"/>
    <w:rsid w:val="00913C15"/>
    <w:rsid w:val="00913DD3"/>
    <w:rsid w:val="009142A7"/>
    <w:rsid w:val="009143A4"/>
    <w:rsid w:val="009145CD"/>
    <w:rsid w:val="0091473C"/>
    <w:rsid w:val="00914DA9"/>
    <w:rsid w:val="009150BC"/>
    <w:rsid w:val="009158FE"/>
    <w:rsid w:val="0091594A"/>
    <w:rsid w:val="00915950"/>
    <w:rsid w:val="00915E1B"/>
    <w:rsid w:val="0091636C"/>
    <w:rsid w:val="00916383"/>
    <w:rsid w:val="00916674"/>
    <w:rsid w:val="00916CB3"/>
    <w:rsid w:val="009174EC"/>
    <w:rsid w:val="00917599"/>
    <w:rsid w:val="00917CF6"/>
    <w:rsid w:val="00917F3A"/>
    <w:rsid w:val="009201A7"/>
    <w:rsid w:val="0092021C"/>
    <w:rsid w:val="00920345"/>
    <w:rsid w:val="00920613"/>
    <w:rsid w:val="0092077A"/>
    <w:rsid w:val="009209C6"/>
    <w:rsid w:val="00920D78"/>
    <w:rsid w:val="00920F32"/>
    <w:rsid w:val="00921247"/>
    <w:rsid w:val="009214D1"/>
    <w:rsid w:val="0092181F"/>
    <w:rsid w:val="00921934"/>
    <w:rsid w:val="00921A4B"/>
    <w:rsid w:val="00921A99"/>
    <w:rsid w:val="00921B6B"/>
    <w:rsid w:val="00921C3F"/>
    <w:rsid w:val="00922481"/>
    <w:rsid w:val="0092274D"/>
    <w:rsid w:val="00922BBE"/>
    <w:rsid w:val="00922E18"/>
    <w:rsid w:val="00923017"/>
    <w:rsid w:val="009231AE"/>
    <w:rsid w:val="00923987"/>
    <w:rsid w:val="00923A02"/>
    <w:rsid w:val="00923A30"/>
    <w:rsid w:val="00923AF7"/>
    <w:rsid w:val="00923F50"/>
    <w:rsid w:val="00924051"/>
    <w:rsid w:val="0092442F"/>
    <w:rsid w:val="009247DC"/>
    <w:rsid w:val="00924F23"/>
    <w:rsid w:val="00924F37"/>
    <w:rsid w:val="0092520E"/>
    <w:rsid w:val="009252E7"/>
    <w:rsid w:val="0092573C"/>
    <w:rsid w:val="009257C1"/>
    <w:rsid w:val="00925851"/>
    <w:rsid w:val="00925B27"/>
    <w:rsid w:val="00925BE0"/>
    <w:rsid w:val="009261E0"/>
    <w:rsid w:val="0092663A"/>
    <w:rsid w:val="009267C6"/>
    <w:rsid w:val="00926823"/>
    <w:rsid w:val="00926C1B"/>
    <w:rsid w:val="00926E62"/>
    <w:rsid w:val="00926E72"/>
    <w:rsid w:val="00926EA7"/>
    <w:rsid w:val="00926EE3"/>
    <w:rsid w:val="0092700E"/>
    <w:rsid w:val="00927129"/>
    <w:rsid w:val="009271C8"/>
    <w:rsid w:val="009277EE"/>
    <w:rsid w:val="009309F2"/>
    <w:rsid w:val="00930E6E"/>
    <w:rsid w:val="00930E80"/>
    <w:rsid w:val="0093101A"/>
    <w:rsid w:val="009314C2"/>
    <w:rsid w:val="009315C9"/>
    <w:rsid w:val="00931A76"/>
    <w:rsid w:val="00931A93"/>
    <w:rsid w:val="00931B31"/>
    <w:rsid w:val="00931B73"/>
    <w:rsid w:val="00931CF7"/>
    <w:rsid w:val="00932128"/>
    <w:rsid w:val="00932351"/>
    <w:rsid w:val="00932B96"/>
    <w:rsid w:val="00932B97"/>
    <w:rsid w:val="00932BFE"/>
    <w:rsid w:val="00932EED"/>
    <w:rsid w:val="009335BF"/>
    <w:rsid w:val="00933744"/>
    <w:rsid w:val="009339C2"/>
    <w:rsid w:val="00933C76"/>
    <w:rsid w:val="00933D5D"/>
    <w:rsid w:val="00934254"/>
    <w:rsid w:val="0093446F"/>
    <w:rsid w:val="009344D1"/>
    <w:rsid w:val="00934608"/>
    <w:rsid w:val="009347C4"/>
    <w:rsid w:val="009349B4"/>
    <w:rsid w:val="009352BF"/>
    <w:rsid w:val="00935444"/>
    <w:rsid w:val="0093589A"/>
    <w:rsid w:val="00935BCC"/>
    <w:rsid w:val="00936324"/>
    <w:rsid w:val="009363DF"/>
    <w:rsid w:val="00936A0D"/>
    <w:rsid w:val="00936A1F"/>
    <w:rsid w:val="00937265"/>
    <w:rsid w:val="009373CD"/>
    <w:rsid w:val="0093779F"/>
    <w:rsid w:val="009377F5"/>
    <w:rsid w:val="00937A82"/>
    <w:rsid w:val="00937C02"/>
    <w:rsid w:val="00937EBB"/>
    <w:rsid w:val="009402B1"/>
    <w:rsid w:val="009405BD"/>
    <w:rsid w:val="00940999"/>
    <w:rsid w:val="00940DE2"/>
    <w:rsid w:val="00941102"/>
    <w:rsid w:val="0094161B"/>
    <w:rsid w:val="00941818"/>
    <w:rsid w:val="00941CB2"/>
    <w:rsid w:val="00941E17"/>
    <w:rsid w:val="00941EBC"/>
    <w:rsid w:val="009426B9"/>
    <w:rsid w:val="00942E17"/>
    <w:rsid w:val="00943156"/>
    <w:rsid w:val="009435AC"/>
    <w:rsid w:val="00943E90"/>
    <w:rsid w:val="00944041"/>
    <w:rsid w:val="009441AE"/>
    <w:rsid w:val="009441E6"/>
    <w:rsid w:val="00944348"/>
    <w:rsid w:val="0094438E"/>
    <w:rsid w:val="0094486F"/>
    <w:rsid w:val="009449DC"/>
    <w:rsid w:val="00944B5E"/>
    <w:rsid w:val="00944D1F"/>
    <w:rsid w:val="00945161"/>
    <w:rsid w:val="0094539A"/>
    <w:rsid w:val="00945A46"/>
    <w:rsid w:val="00945C22"/>
    <w:rsid w:val="00945C3D"/>
    <w:rsid w:val="00945FD2"/>
    <w:rsid w:val="009460BA"/>
    <w:rsid w:val="009460E5"/>
    <w:rsid w:val="009466F4"/>
    <w:rsid w:val="00946951"/>
    <w:rsid w:val="0094728A"/>
    <w:rsid w:val="00947BA8"/>
    <w:rsid w:val="00950223"/>
    <w:rsid w:val="009503F1"/>
    <w:rsid w:val="0095047B"/>
    <w:rsid w:val="00950ACC"/>
    <w:rsid w:val="00950EE0"/>
    <w:rsid w:val="00951564"/>
    <w:rsid w:val="00951699"/>
    <w:rsid w:val="009516FC"/>
    <w:rsid w:val="0095185A"/>
    <w:rsid w:val="00951B58"/>
    <w:rsid w:val="00951F14"/>
    <w:rsid w:val="00952193"/>
    <w:rsid w:val="00952944"/>
    <w:rsid w:val="0095295E"/>
    <w:rsid w:val="00952F61"/>
    <w:rsid w:val="00953211"/>
    <w:rsid w:val="009532C2"/>
    <w:rsid w:val="0095363A"/>
    <w:rsid w:val="009538B5"/>
    <w:rsid w:val="00953F6C"/>
    <w:rsid w:val="0095401C"/>
    <w:rsid w:val="0095444F"/>
    <w:rsid w:val="0095465D"/>
    <w:rsid w:val="009546D5"/>
    <w:rsid w:val="00954DD7"/>
    <w:rsid w:val="00954FA7"/>
    <w:rsid w:val="009555AF"/>
    <w:rsid w:val="009557BB"/>
    <w:rsid w:val="00955ADA"/>
    <w:rsid w:val="00956008"/>
    <w:rsid w:val="009561F6"/>
    <w:rsid w:val="0095649C"/>
    <w:rsid w:val="00956764"/>
    <w:rsid w:val="009569F9"/>
    <w:rsid w:val="00956B23"/>
    <w:rsid w:val="00956C68"/>
    <w:rsid w:val="00956D5B"/>
    <w:rsid w:val="00957289"/>
    <w:rsid w:val="009572DE"/>
    <w:rsid w:val="00957444"/>
    <w:rsid w:val="00957AA5"/>
    <w:rsid w:val="00960346"/>
    <w:rsid w:val="00960602"/>
    <w:rsid w:val="00960683"/>
    <w:rsid w:val="00960B4A"/>
    <w:rsid w:val="00960BB6"/>
    <w:rsid w:val="00960C78"/>
    <w:rsid w:val="00960F4A"/>
    <w:rsid w:val="00960FA7"/>
    <w:rsid w:val="00961570"/>
    <w:rsid w:val="009617CB"/>
    <w:rsid w:val="0096199D"/>
    <w:rsid w:val="00961B36"/>
    <w:rsid w:val="00961DBA"/>
    <w:rsid w:val="009620EE"/>
    <w:rsid w:val="009622DD"/>
    <w:rsid w:val="00962713"/>
    <w:rsid w:val="009628CE"/>
    <w:rsid w:val="00962971"/>
    <w:rsid w:val="00962E1D"/>
    <w:rsid w:val="00962F38"/>
    <w:rsid w:val="00962F8D"/>
    <w:rsid w:val="00963056"/>
    <w:rsid w:val="009633DA"/>
    <w:rsid w:val="00963495"/>
    <w:rsid w:val="00963FAC"/>
    <w:rsid w:val="00964067"/>
    <w:rsid w:val="0096438F"/>
    <w:rsid w:val="0096485B"/>
    <w:rsid w:val="0096485D"/>
    <w:rsid w:val="00964AF1"/>
    <w:rsid w:val="00964B55"/>
    <w:rsid w:val="00964C9A"/>
    <w:rsid w:val="00964CE1"/>
    <w:rsid w:val="00964F94"/>
    <w:rsid w:val="009650B6"/>
    <w:rsid w:val="00965268"/>
    <w:rsid w:val="009653AE"/>
    <w:rsid w:val="00965914"/>
    <w:rsid w:val="009661A5"/>
    <w:rsid w:val="009661EB"/>
    <w:rsid w:val="009662D9"/>
    <w:rsid w:val="00966343"/>
    <w:rsid w:val="009663D6"/>
    <w:rsid w:val="00966535"/>
    <w:rsid w:val="0096667F"/>
    <w:rsid w:val="00966862"/>
    <w:rsid w:val="00966BAB"/>
    <w:rsid w:val="00966D54"/>
    <w:rsid w:val="009670B8"/>
    <w:rsid w:val="0096722B"/>
    <w:rsid w:val="00967B5F"/>
    <w:rsid w:val="00967EC9"/>
    <w:rsid w:val="00967F0A"/>
    <w:rsid w:val="00970001"/>
    <w:rsid w:val="0097032C"/>
    <w:rsid w:val="00970662"/>
    <w:rsid w:val="00970863"/>
    <w:rsid w:val="00970BDC"/>
    <w:rsid w:val="0097110C"/>
    <w:rsid w:val="0097123E"/>
    <w:rsid w:val="00971300"/>
    <w:rsid w:val="009713BD"/>
    <w:rsid w:val="009718B5"/>
    <w:rsid w:val="00971914"/>
    <w:rsid w:val="00971FAA"/>
    <w:rsid w:val="00972018"/>
    <w:rsid w:val="009722C5"/>
    <w:rsid w:val="0097252D"/>
    <w:rsid w:val="00972A40"/>
    <w:rsid w:val="00972A63"/>
    <w:rsid w:val="00972C16"/>
    <w:rsid w:val="00973669"/>
    <w:rsid w:val="00973ADA"/>
    <w:rsid w:val="00973AE2"/>
    <w:rsid w:val="00973B19"/>
    <w:rsid w:val="00973C80"/>
    <w:rsid w:val="00973D75"/>
    <w:rsid w:val="00973EF0"/>
    <w:rsid w:val="00974019"/>
    <w:rsid w:val="00974097"/>
    <w:rsid w:val="009740FF"/>
    <w:rsid w:val="0097414F"/>
    <w:rsid w:val="0097439D"/>
    <w:rsid w:val="0097440E"/>
    <w:rsid w:val="00974698"/>
    <w:rsid w:val="0097482B"/>
    <w:rsid w:val="0097483F"/>
    <w:rsid w:val="00974879"/>
    <w:rsid w:val="00974C45"/>
    <w:rsid w:val="0097509C"/>
    <w:rsid w:val="009751AB"/>
    <w:rsid w:val="00975488"/>
    <w:rsid w:val="00975523"/>
    <w:rsid w:val="00975A3D"/>
    <w:rsid w:val="00975E12"/>
    <w:rsid w:val="00976077"/>
    <w:rsid w:val="00976124"/>
    <w:rsid w:val="009766DC"/>
    <w:rsid w:val="00976711"/>
    <w:rsid w:val="00976C56"/>
    <w:rsid w:val="00976D86"/>
    <w:rsid w:val="00976DE1"/>
    <w:rsid w:val="00976E3E"/>
    <w:rsid w:val="00976F94"/>
    <w:rsid w:val="00976FFC"/>
    <w:rsid w:val="009771C5"/>
    <w:rsid w:val="00977251"/>
    <w:rsid w:val="00977823"/>
    <w:rsid w:val="00977B98"/>
    <w:rsid w:val="00977C02"/>
    <w:rsid w:val="009801A0"/>
    <w:rsid w:val="009801FB"/>
    <w:rsid w:val="009804E8"/>
    <w:rsid w:val="00980F02"/>
    <w:rsid w:val="0098104E"/>
    <w:rsid w:val="009818CE"/>
    <w:rsid w:val="00981E78"/>
    <w:rsid w:val="0098238A"/>
    <w:rsid w:val="0098264A"/>
    <w:rsid w:val="009826E4"/>
    <w:rsid w:val="009828C9"/>
    <w:rsid w:val="00982C0F"/>
    <w:rsid w:val="00982DB9"/>
    <w:rsid w:val="00982F66"/>
    <w:rsid w:val="009830A7"/>
    <w:rsid w:val="00983441"/>
    <w:rsid w:val="00983565"/>
    <w:rsid w:val="00983664"/>
    <w:rsid w:val="009836DD"/>
    <w:rsid w:val="00983765"/>
    <w:rsid w:val="00983A9B"/>
    <w:rsid w:val="00983F14"/>
    <w:rsid w:val="00983FD0"/>
    <w:rsid w:val="00983FFA"/>
    <w:rsid w:val="00984894"/>
    <w:rsid w:val="00984B49"/>
    <w:rsid w:val="00985071"/>
    <w:rsid w:val="00985202"/>
    <w:rsid w:val="0098581F"/>
    <w:rsid w:val="00985961"/>
    <w:rsid w:val="00985995"/>
    <w:rsid w:val="00985A30"/>
    <w:rsid w:val="00985ABE"/>
    <w:rsid w:val="00986435"/>
    <w:rsid w:val="00986A26"/>
    <w:rsid w:val="00986A4C"/>
    <w:rsid w:val="00986B8E"/>
    <w:rsid w:val="00986EE2"/>
    <w:rsid w:val="009871C2"/>
    <w:rsid w:val="00987480"/>
    <w:rsid w:val="00987487"/>
    <w:rsid w:val="00987734"/>
    <w:rsid w:val="00987C1F"/>
    <w:rsid w:val="00990563"/>
    <w:rsid w:val="00990EC8"/>
    <w:rsid w:val="00990F6C"/>
    <w:rsid w:val="00991E9B"/>
    <w:rsid w:val="00991F57"/>
    <w:rsid w:val="00992481"/>
    <w:rsid w:val="009929BC"/>
    <w:rsid w:val="00992A6B"/>
    <w:rsid w:val="00992D30"/>
    <w:rsid w:val="00992E04"/>
    <w:rsid w:val="009930B2"/>
    <w:rsid w:val="0099375D"/>
    <w:rsid w:val="00993809"/>
    <w:rsid w:val="0099394E"/>
    <w:rsid w:val="00993A1B"/>
    <w:rsid w:val="00993F17"/>
    <w:rsid w:val="009940C4"/>
    <w:rsid w:val="00994CDC"/>
    <w:rsid w:val="00994D24"/>
    <w:rsid w:val="00994F3B"/>
    <w:rsid w:val="00995033"/>
    <w:rsid w:val="009955D7"/>
    <w:rsid w:val="00995E4E"/>
    <w:rsid w:val="00995F64"/>
    <w:rsid w:val="009961E5"/>
    <w:rsid w:val="00996349"/>
    <w:rsid w:val="00996C5F"/>
    <w:rsid w:val="00996F95"/>
    <w:rsid w:val="00997196"/>
    <w:rsid w:val="00997209"/>
    <w:rsid w:val="00997A98"/>
    <w:rsid w:val="00997AFF"/>
    <w:rsid w:val="00997C88"/>
    <w:rsid w:val="009A0066"/>
    <w:rsid w:val="009A020A"/>
    <w:rsid w:val="009A033E"/>
    <w:rsid w:val="009A0736"/>
    <w:rsid w:val="009A09D5"/>
    <w:rsid w:val="009A0A6D"/>
    <w:rsid w:val="009A0CFB"/>
    <w:rsid w:val="009A0E77"/>
    <w:rsid w:val="009A0FBE"/>
    <w:rsid w:val="009A142F"/>
    <w:rsid w:val="009A15A4"/>
    <w:rsid w:val="009A1C04"/>
    <w:rsid w:val="009A1DF4"/>
    <w:rsid w:val="009A1FB0"/>
    <w:rsid w:val="009A2440"/>
    <w:rsid w:val="009A2537"/>
    <w:rsid w:val="009A2553"/>
    <w:rsid w:val="009A26B9"/>
    <w:rsid w:val="009A27A6"/>
    <w:rsid w:val="009A2CA8"/>
    <w:rsid w:val="009A3213"/>
    <w:rsid w:val="009A337D"/>
    <w:rsid w:val="009A36E7"/>
    <w:rsid w:val="009A391A"/>
    <w:rsid w:val="009A3A46"/>
    <w:rsid w:val="009A3B8A"/>
    <w:rsid w:val="009A3BC8"/>
    <w:rsid w:val="009A3C37"/>
    <w:rsid w:val="009A3DA3"/>
    <w:rsid w:val="009A402C"/>
    <w:rsid w:val="009A4236"/>
    <w:rsid w:val="009A48F7"/>
    <w:rsid w:val="009A506F"/>
    <w:rsid w:val="009A5240"/>
    <w:rsid w:val="009A5537"/>
    <w:rsid w:val="009A5A9B"/>
    <w:rsid w:val="009A5E7B"/>
    <w:rsid w:val="009A6157"/>
    <w:rsid w:val="009A6248"/>
    <w:rsid w:val="009A670A"/>
    <w:rsid w:val="009A6B96"/>
    <w:rsid w:val="009A7055"/>
    <w:rsid w:val="009A7315"/>
    <w:rsid w:val="009A7A54"/>
    <w:rsid w:val="009A7AD5"/>
    <w:rsid w:val="009A7FFD"/>
    <w:rsid w:val="009B066F"/>
    <w:rsid w:val="009B0922"/>
    <w:rsid w:val="009B0924"/>
    <w:rsid w:val="009B11FC"/>
    <w:rsid w:val="009B14DE"/>
    <w:rsid w:val="009B1AE3"/>
    <w:rsid w:val="009B1B91"/>
    <w:rsid w:val="009B22D7"/>
    <w:rsid w:val="009B2ABA"/>
    <w:rsid w:val="009B2C3A"/>
    <w:rsid w:val="009B3279"/>
    <w:rsid w:val="009B3875"/>
    <w:rsid w:val="009B3990"/>
    <w:rsid w:val="009B3C23"/>
    <w:rsid w:val="009B3E4B"/>
    <w:rsid w:val="009B3EA9"/>
    <w:rsid w:val="009B40E2"/>
    <w:rsid w:val="009B426C"/>
    <w:rsid w:val="009B454F"/>
    <w:rsid w:val="009B4AA2"/>
    <w:rsid w:val="009B53A6"/>
    <w:rsid w:val="009B54ED"/>
    <w:rsid w:val="009B5836"/>
    <w:rsid w:val="009B58EA"/>
    <w:rsid w:val="009B62C8"/>
    <w:rsid w:val="009B633C"/>
    <w:rsid w:val="009B63BF"/>
    <w:rsid w:val="009B6731"/>
    <w:rsid w:val="009B6851"/>
    <w:rsid w:val="009B6E75"/>
    <w:rsid w:val="009B706F"/>
    <w:rsid w:val="009B72F0"/>
    <w:rsid w:val="009B7319"/>
    <w:rsid w:val="009B7363"/>
    <w:rsid w:val="009B760F"/>
    <w:rsid w:val="009B7630"/>
    <w:rsid w:val="009B7712"/>
    <w:rsid w:val="009B7855"/>
    <w:rsid w:val="009B7C83"/>
    <w:rsid w:val="009C016E"/>
    <w:rsid w:val="009C0806"/>
    <w:rsid w:val="009C0B03"/>
    <w:rsid w:val="009C1069"/>
    <w:rsid w:val="009C1179"/>
    <w:rsid w:val="009C18FF"/>
    <w:rsid w:val="009C1957"/>
    <w:rsid w:val="009C22DA"/>
    <w:rsid w:val="009C2A3B"/>
    <w:rsid w:val="009C2B15"/>
    <w:rsid w:val="009C2C93"/>
    <w:rsid w:val="009C2F5A"/>
    <w:rsid w:val="009C308E"/>
    <w:rsid w:val="009C318B"/>
    <w:rsid w:val="009C3BEB"/>
    <w:rsid w:val="009C3C7C"/>
    <w:rsid w:val="009C4293"/>
    <w:rsid w:val="009C44A0"/>
    <w:rsid w:val="009C4A0B"/>
    <w:rsid w:val="009C4D9C"/>
    <w:rsid w:val="009C52DA"/>
    <w:rsid w:val="009C53C6"/>
    <w:rsid w:val="009C59AE"/>
    <w:rsid w:val="009C5BB9"/>
    <w:rsid w:val="009C5D9E"/>
    <w:rsid w:val="009C5E17"/>
    <w:rsid w:val="009C60E4"/>
    <w:rsid w:val="009C624F"/>
    <w:rsid w:val="009C635E"/>
    <w:rsid w:val="009C63B4"/>
    <w:rsid w:val="009C6694"/>
    <w:rsid w:val="009C6BC1"/>
    <w:rsid w:val="009C6C19"/>
    <w:rsid w:val="009C732D"/>
    <w:rsid w:val="009C73D3"/>
    <w:rsid w:val="009C76A2"/>
    <w:rsid w:val="009C7D12"/>
    <w:rsid w:val="009C7D82"/>
    <w:rsid w:val="009D02C1"/>
    <w:rsid w:val="009D03A7"/>
    <w:rsid w:val="009D03CD"/>
    <w:rsid w:val="009D130B"/>
    <w:rsid w:val="009D1318"/>
    <w:rsid w:val="009D16A7"/>
    <w:rsid w:val="009D1BF1"/>
    <w:rsid w:val="009D1D5C"/>
    <w:rsid w:val="009D2AF9"/>
    <w:rsid w:val="009D2D08"/>
    <w:rsid w:val="009D3090"/>
    <w:rsid w:val="009D3118"/>
    <w:rsid w:val="009D3162"/>
    <w:rsid w:val="009D32E4"/>
    <w:rsid w:val="009D33FE"/>
    <w:rsid w:val="009D394D"/>
    <w:rsid w:val="009D3AFF"/>
    <w:rsid w:val="009D3C6B"/>
    <w:rsid w:val="009D471B"/>
    <w:rsid w:val="009D4814"/>
    <w:rsid w:val="009D50C3"/>
    <w:rsid w:val="009D51D9"/>
    <w:rsid w:val="009D528B"/>
    <w:rsid w:val="009D5D84"/>
    <w:rsid w:val="009D5D8D"/>
    <w:rsid w:val="009D61F9"/>
    <w:rsid w:val="009D6D93"/>
    <w:rsid w:val="009D6E37"/>
    <w:rsid w:val="009D6E90"/>
    <w:rsid w:val="009D7287"/>
    <w:rsid w:val="009D7619"/>
    <w:rsid w:val="009D76E3"/>
    <w:rsid w:val="009D7737"/>
    <w:rsid w:val="009D7B5E"/>
    <w:rsid w:val="009D7D79"/>
    <w:rsid w:val="009D7D96"/>
    <w:rsid w:val="009E01E0"/>
    <w:rsid w:val="009E03BC"/>
    <w:rsid w:val="009E0636"/>
    <w:rsid w:val="009E07A9"/>
    <w:rsid w:val="009E07F4"/>
    <w:rsid w:val="009E0AC0"/>
    <w:rsid w:val="009E0EE8"/>
    <w:rsid w:val="009E0F8C"/>
    <w:rsid w:val="009E1039"/>
    <w:rsid w:val="009E11AE"/>
    <w:rsid w:val="009E11F5"/>
    <w:rsid w:val="009E1205"/>
    <w:rsid w:val="009E143A"/>
    <w:rsid w:val="009E1968"/>
    <w:rsid w:val="009E20EF"/>
    <w:rsid w:val="009E230F"/>
    <w:rsid w:val="009E25CB"/>
    <w:rsid w:val="009E2707"/>
    <w:rsid w:val="009E29B9"/>
    <w:rsid w:val="009E3396"/>
    <w:rsid w:val="009E3588"/>
    <w:rsid w:val="009E3673"/>
    <w:rsid w:val="009E36C7"/>
    <w:rsid w:val="009E3B70"/>
    <w:rsid w:val="009E3F48"/>
    <w:rsid w:val="009E4125"/>
    <w:rsid w:val="009E42C5"/>
    <w:rsid w:val="009E42EB"/>
    <w:rsid w:val="009E440B"/>
    <w:rsid w:val="009E4600"/>
    <w:rsid w:val="009E4749"/>
    <w:rsid w:val="009E5546"/>
    <w:rsid w:val="009E58BC"/>
    <w:rsid w:val="009E5E4F"/>
    <w:rsid w:val="009E6006"/>
    <w:rsid w:val="009E60E8"/>
    <w:rsid w:val="009E648C"/>
    <w:rsid w:val="009E6A21"/>
    <w:rsid w:val="009E6BF0"/>
    <w:rsid w:val="009E6E20"/>
    <w:rsid w:val="009E6FF2"/>
    <w:rsid w:val="009E75E7"/>
    <w:rsid w:val="009E791E"/>
    <w:rsid w:val="009E7958"/>
    <w:rsid w:val="009E7C5D"/>
    <w:rsid w:val="009F023A"/>
    <w:rsid w:val="009F03F9"/>
    <w:rsid w:val="009F05D7"/>
    <w:rsid w:val="009F0643"/>
    <w:rsid w:val="009F09D7"/>
    <w:rsid w:val="009F0A19"/>
    <w:rsid w:val="009F0A92"/>
    <w:rsid w:val="009F0B48"/>
    <w:rsid w:val="009F10C4"/>
    <w:rsid w:val="009F1382"/>
    <w:rsid w:val="009F16A0"/>
    <w:rsid w:val="009F1834"/>
    <w:rsid w:val="009F1879"/>
    <w:rsid w:val="009F1B65"/>
    <w:rsid w:val="009F1BC0"/>
    <w:rsid w:val="009F1C77"/>
    <w:rsid w:val="009F2614"/>
    <w:rsid w:val="009F2A3C"/>
    <w:rsid w:val="009F2AF1"/>
    <w:rsid w:val="009F301A"/>
    <w:rsid w:val="009F3C60"/>
    <w:rsid w:val="009F4011"/>
    <w:rsid w:val="009F4301"/>
    <w:rsid w:val="009F4704"/>
    <w:rsid w:val="009F4878"/>
    <w:rsid w:val="009F4A20"/>
    <w:rsid w:val="009F4B20"/>
    <w:rsid w:val="009F4C13"/>
    <w:rsid w:val="009F4F2D"/>
    <w:rsid w:val="009F5155"/>
    <w:rsid w:val="009F5223"/>
    <w:rsid w:val="009F5298"/>
    <w:rsid w:val="009F532A"/>
    <w:rsid w:val="009F570D"/>
    <w:rsid w:val="009F5AB9"/>
    <w:rsid w:val="009F5B4C"/>
    <w:rsid w:val="009F5ECD"/>
    <w:rsid w:val="009F647B"/>
    <w:rsid w:val="009F6586"/>
    <w:rsid w:val="009F6784"/>
    <w:rsid w:val="009F687A"/>
    <w:rsid w:val="009F7354"/>
    <w:rsid w:val="009F73EE"/>
    <w:rsid w:val="009F7579"/>
    <w:rsid w:val="009F7C2F"/>
    <w:rsid w:val="009F7D8F"/>
    <w:rsid w:val="00A001A2"/>
    <w:rsid w:val="00A00313"/>
    <w:rsid w:val="00A006C5"/>
    <w:rsid w:val="00A00891"/>
    <w:rsid w:val="00A0089B"/>
    <w:rsid w:val="00A0096F"/>
    <w:rsid w:val="00A00A73"/>
    <w:rsid w:val="00A00ACE"/>
    <w:rsid w:val="00A00D54"/>
    <w:rsid w:val="00A0108D"/>
    <w:rsid w:val="00A01BB8"/>
    <w:rsid w:val="00A01CE4"/>
    <w:rsid w:val="00A025F7"/>
    <w:rsid w:val="00A0279C"/>
    <w:rsid w:val="00A03251"/>
    <w:rsid w:val="00A0339A"/>
    <w:rsid w:val="00A03446"/>
    <w:rsid w:val="00A03469"/>
    <w:rsid w:val="00A035E5"/>
    <w:rsid w:val="00A03D88"/>
    <w:rsid w:val="00A0451C"/>
    <w:rsid w:val="00A04561"/>
    <w:rsid w:val="00A045DB"/>
    <w:rsid w:val="00A045F6"/>
    <w:rsid w:val="00A04C07"/>
    <w:rsid w:val="00A05323"/>
    <w:rsid w:val="00A05672"/>
    <w:rsid w:val="00A059A6"/>
    <w:rsid w:val="00A05BCB"/>
    <w:rsid w:val="00A05DB1"/>
    <w:rsid w:val="00A05EB3"/>
    <w:rsid w:val="00A06224"/>
    <w:rsid w:val="00A06310"/>
    <w:rsid w:val="00A0661F"/>
    <w:rsid w:val="00A06655"/>
    <w:rsid w:val="00A06754"/>
    <w:rsid w:val="00A067DF"/>
    <w:rsid w:val="00A068A6"/>
    <w:rsid w:val="00A06B84"/>
    <w:rsid w:val="00A06D7D"/>
    <w:rsid w:val="00A06E1C"/>
    <w:rsid w:val="00A073F8"/>
    <w:rsid w:val="00A07DE4"/>
    <w:rsid w:val="00A1017C"/>
    <w:rsid w:val="00A10D88"/>
    <w:rsid w:val="00A10F52"/>
    <w:rsid w:val="00A10FBD"/>
    <w:rsid w:val="00A117D1"/>
    <w:rsid w:val="00A12382"/>
    <w:rsid w:val="00A12518"/>
    <w:rsid w:val="00A12A95"/>
    <w:rsid w:val="00A12DC7"/>
    <w:rsid w:val="00A13310"/>
    <w:rsid w:val="00A13757"/>
    <w:rsid w:val="00A140CF"/>
    <w:rsid w:val="00A14197"/>
    <w:rsid w:val="00A141C1"/>
    <w:rsid w:val="00A141C5"/>
    <w:rsid w:val="00A14751"/>
    <w:rsid w:val="00A1492A"/>
    <w:rsid w:val="00A14BB5"/>
    <w:rsid w:val="00A14D81"/>
    <w:rsid w:val="00A14E92"/>
    <w:rsid w:val="00A1536A"/>
    <w:rsid w:val="00A15526"/>
    <w:rsid w:val="00A15786"/>
    <w:rsid w:val="00A15851"/>
    <w:rsid w:val="00A158AB"/>
    <w:rsid w:val="00A158CC"/>
    <w:rsid w:val="00A1590C"/>
    <w:rsid w:val="00A15B3A"/>
    <w:rsid w:val="00A16103"/>
    <w:rsid w:val="00A16161"/>
    <w:rsid w:val="00A1616F"/>
    <w:rsid w:val="00A161BC"/>
    <w:rsid w:val="00A165B6"/>
    <w:rsid w:val="00A16652"/>
    <w:rsid w:val="00A16997"/>
    <w:rsid w:val="00A173F5"/>
    <w:rsid w:val="00A17802"/>
    <w:rsid w:val="00A17C14"/>
    <w:rsid w:val="00A17CDD"/>
    <w:rsid w:val="00A17D53"/>
    <w:rsid w:val="00A17F60"/>
    <w:rsid w:val="00A2084C"/>
    <w:rsid w:val="00A21424"/>
    <w:rsid w:val="00A2234F"/>
    <w:rsid w:val="00A22B43"/>
    <w:rsid w:val="00A22DD0"/>
    <w:rsid w:val="00A23098"/>
    <w:rsid w:val="00A2325D"/>
    <w:rsid w:val="00A2331C"/>
    <w:rsid w:val="00A2350F"/>
    <w:rsid w:val="00A2361A"/>
    <w:rsid w:val="00A23862"/>
    <w:rsid w:val="00A239E4"/>
    <w:rsid w:val="00A23A53"/>
    <w:rsid w:val="00A23D5D"/>
    <w:rsid w:val="00A2480A"/>
    <w:rsid w:val="00A24A3B"/>
    <w:rsid w:val="00A24B29"/>
    <w:rsid w:val="00A25C1E"/>
    <w:rsid w:val="00A25D26"/>
    <w:rsid w:val="00A25D8D"/>
    <w:rsid w:val="00A25E3F"/>
    <w:rsid w:val="00A25E8D"/>
    <w:rsid w:val="00A26003"/>
    <w:rsid w:val="00A260F4"/>
    <w:rsid w:val="00A26145"/>
    <w:rsid w:val="00A264CD"/>
    <w:rsid w:val="00A267B2"/>
    <w:rsid w:val="00A26B0A"/>
    <w:rsid w:val="00A26B90"/>
    <w:rsid w:val="00A26BB6"/>
    <w:rsid w:val="00A26CC8"/>
    <w:rsid w:val="00A26DE4"/>
    <w:rsid w:val="00A26E34"/>
    <w:rsid w:val="00A275A6"/>
    <w:rsid w:val="00A300C9"/>
    <w:rsid w:val="00A301E5"/>
    <w:rsid w:val="00A301FF"/>
    <w:rsid w:val="00A30595"/>
    <w:rsid w:val="00A30670"/>
    <w:rsid w:val="00A30804"/>
    <w:rsid w:val="00A30B17"/>
    <w:rsid w:val="00A30B5E"/>
    <w:rsid w:val="00A30EC0"/>
    <w:rsid w:val="00A30F72"/>
    <w:rsid w:val="00A30F99"/>
    <w:rsid w:val="00A31028"/>
    <w:rsid w:val="00A312E6"/>
    <w:rsid w:val="00A3130E"/>
    <w:rsid w:val="00A31430"/>
    <w:rsid w:val="00A31685"/>
    <w:rsid w:val="00A31AD9"/>
    <w:rsid w:val="00A31B9C"/>
    <w:rsid w:val="00A3217F"/>
    <w:rsid w:val="00A321A2"/>
    <w:rsid w:val="00A322D6"/>
    <w:rsid w:val="00A32371"/>
    <w:rsid w:val="00A324AD"/>
    <w:rsid w:val="00A330AF"/>
    <w:rsid w:val="00A33413"/>
    <w:rsid w:val="00A33649"/>
    <w:rsid w:val="00A33DBC"/>
    <w:rsid w:val="00A3418B"/>
    <w:rsid w:val="00A347BC"/>
    <w:rsid w:val="00A347C3"/>
    <w:rsid w:val="00A34D00"/>
    <w:rsid w:val="00A34D1A"/>
    <w:rsid w:val="00A34F43"/>
    <w:rsid w:val="00A353DF"/>
    <w:rsid w:val="00A354EA"/>
    <w:rsid w:val="00A3558F"/>
    <w:rsid w:val="00A35630"/>
    <w:rsid w:val="00A35747"/>
    <w:rsid w:val="00A35BF0"/>
    <w:rsid w:val="00A35C8D"/>
    <w:rsid w:val="00A3642A"/>
    <w:rsid w:val="00A36825"/>
    <w:rsid w:val="00A36848"/>
    <w:rsid w:val="00A368CA"/>
    <w:rsid w:val="00A368E6"/>
    <w:rsid w:val="00A37337"/>
    <w:rsid w:val="00A376AE"/>
    <w:rsid w:val="00A3784A"/>
    <w:rsid w:val="00A37B74"/>
    <w:rsid w:val="00A37DEB"/>
    <w:rsid w:val="00A40252"/>
    <w:rsid w:val="00A40285"/>
    <w:rsid w:val="00A4039C"/>
    <w:rsid w:val="00A406FA"/>
    <w:rsid w:val="00A40C8A"/>
    <w:rsid w:val="00A413FD"/>
    <w:rsid w:val="00A414A1"/>
    <w:rsid w:val="00A41B7A"/>
    <w:rsid w:val="00A41BB4"/>
    <w:rsid w:val="00A41C2F"/>
    <w:rsid w:val="00A425F4"/>
    <w:rsid w:val="00A42748"/>
    <w:rsid w:val="00A43023"/>
    <w:rsid w:val="00A43121"/>
    <w:rsid w:val="00A43239"/>
    <w:rsid w:val="00A433C7"/>
    <w:rsid w:val="00A434E5"/>
    <w:rsid w:val="00A4356F"/>
    <w:rsid w:val="00A435A9"/>
    <w:rsid w:val="00A43C6F"/>
    <w:rsid w:val="00A43D09"/>
    <w:rsid w:val="00A43D87"/>
    <w:rsid w:val="00A43D8D"/>
    <w:rsid w:val="00A43E5A"/>
    <w:rsid w:val="00A43EBD"/>
    <w:rsid w:val="00A43FA5"/>
    <w:rsid w:val="00A440E4"/>
    <w:rsid w:val="00A4485A"/>
    <w:rsid w:val="00A44872"/>
    <w:rsid w:val="00A448DC"/>
    <w:rsid w:val="00A44D45"/>
    <w:rsid w:val="00A44E11"/>
    <w:rsid w:val="00A45302"/>
    <w:rsid w:val="00A45A5A"/>
    <w:rsid w:val="00A45AF2"/>
    <w:rsid w:val="00A45CEE"/>
    <w:rsid w:val="00A45E3F"/>
    <w:rsid w:val="00A45F02"/>
    <w:rsid w:val="00A45F4C"/>
    <w:rsid w:val="00A45FAF"/>
    <w:rsid w:val="00A46077"/>
    <w:rsid w:val="00A4698E"/>
    <w:rsid w:val="00A46B12"/>
    <w:rsid w:val="00A46FFE"/>
    <w:rsid w:val="00A47178"/>
    <w:rsid w:val="00A47B29"/>
    <w:rsid w:val="00A47CBC"/>
    <w:rsid w:val="00A47DEB"/>
    <w:rsid w:val="00A502EF"/>
    <w:rsid w:val="00A505C4"/>
    <w:rsid w:val="00A50A7E"/>
    <w:rsid w:val="00A512D1"/>
    <w:rsid w:val="00A51A93"/>
    <w:rsid w:val="00A51ACB"/>
    <w:rsid w:val="00A51AEE"/>
    <w:rsid w:val="00A51BE1"/>
    <w:rsid w:val="00A520C7"/>
    <w:rsid w:val="00A520EB"/>
    <w:rsid w:val="00A5213F"/>
    <w:rsid w:val="00A52535"/>
    <w:rsid w:val="00A52E45"/>
    <w:rsid w:val="00A52F45"/>
    <w:rsid w:val="00A530CE"/>
    <w:rsid w:val="00A53225"/>
    <w:rsid w:val="00A534E3"/>
    <w:rsid w:val="00A53B6B"/>
    <w:rsid w:val="00A53DB4"/>
    <w:rsid w:val="00A540DC"/>
    <w:rsid w:val="00A542F1"/>
    <w:rsid w:val="00A54996"/>
    <w:rsid w:val="00A55542"/>
    <w:rsid w:val="00A558B8"/>
    <w:rsid w:val="00A5596D"/>
    <w:rsid w:val="00A55ED8"/>
    <w:rsid w:val="00A56068"/>
    <w:rsid w:val="00A56250"/>
    <w:rsid w:val="00A5637A"/>
    <w:rsid w:val="00A56380"/>
    <w:rsid w:val="00A56501"/>
    <w:rsid w:val="00A565FB"/>
    <w:rsid w:val="00A567C8"/>
    <w:rsid w:val="00A56A9F"/>
    <w:rsid w:val="00A56BC3"/>
    <w:rsid w:val="00A56E02"/>
    <w:rsid w:val="00A57165"/>
    <w:rsid w:val="00A5744D"/>
    <w:rsid w:val="00A57CC9"/>
    <w:rsid w:val="00A57DAC"/>
    <w:rsid w:val="00A57FCD"/>
    <w:rsid w:val="00A60197"/>
    <w:rsid w:val="00A60328"/>
    <w:rsid w:val="00A60C59"/>
    <w:rsid w:val="00A60DE5"/>
    <w:rsid w:val="00A612F0"/>
    <w:rsid w:val="00A61461"/>
    <w:rsid w:val="00A6173A"/>
    <w:rsid w:val="00A62001"/>
    <w:rsid w:val="00A62165"/>
    <w:rsid w:val="00A622CC"/>
    <w:rsid w:val="00A623EB"/>
    <w:rsid w:val="00A62496"/>
    <w:rsid w:val="00A62653"/>
    <w:rsid w:val="00A6271A"/>
    <w:rsid w:val="00A627C2"/>
    <w:rsid w:val="00A62DFD"/>
    <w:rsid w:val="00A62EB7"/>
    <w:rsid w:val="00A6339C"/>
    <w:rsid w:val="00A633C1"/>
    <w:rsid w:val="00A6370D"/>
    <w:rsid w:val="00A6376D"/>
    <w:rsid w:val="00A6382B"/>
    <w:rsid w:val="00A63843"/>
    <w:rsid w:val="00A638A6"/>
    <w:rsid w:val="00A63B37"/>
    <w:rsid w:val="00A63FDB"/>
    <w:rsid w:val="00A643E4"/>
    <w:rsid w:val="00A64572"/>
    <w:rsid w:val="00A64AA1"/>
    <w:rsid w:val="00A64D6B"/>
    <w:rsid w:val="00A64E78"/>
    <w:rsid w:val="00A65043"/>
    <w:rsid w:val="00A650F2"/>
    <w:rsid w:val="00A65160"/>
    <w:rsid w:val="00A65B28"/>
    <w:rsid w:val="00A65F2D"/>
    <w:rsid w:val="00A65F77"/>
    <w:rsid w:val="00A66757"/>
    <w:rsid w:val="00A667FC"/>
    <w:rsid w:val="00A66CFA"/>
    <w:rsid w:val="00A6720A"/>
    <w:rsid w:val="00A67277"/>
    <w:rsid w:val="00A676B6"/>
    <w:rsid w:val="00A67DD0"/>
    <w:rsid w:val="00A67E70"/>
    <w:rsid w:val="00A67EE7"/>
    <w:rsid w:val="00A702AB"/>
    <w:rsid w:val="00A708AB"/>
    <w:rsid w:val="00A70987"/>
    <w:rsid w:val="00A7180E"/>
    <w:rsid w:val="00A71A8F"/>
    <w:rsid w:val="00A71D42"/>
    <w:rsid w:val="00A71EA5"/>
    <w:rsid w:val="00A71F9A"/>
    <w:rsid w:val="00A7209D"/>
    <w:rsid w:val="00A72967"/>
    <w:rsid w:val="00A72E3A"/>
    <w:rsid w:val="00A7307F"/>
    <w:rsid w:val="00A7332C"/>
    <w:rsid w:val="00A73437"/>
    <w:rsid w:val="00A73A19"/>
    <w:rsid w:val="00A73B6A"/>
    <w:rsid w:val="00A73BE2"/>
    <w:rsid w:val="00A73E33"/>
    <w:rsid w:val="00A741C7"/>
    <w:rsid w:val="00A744D4"/>
    <w:rsid w:val="00A74852"/>
    <w:rsid w:val="00A74BA8"/>
    <w:rsid w:val="00A754AF"/>
    <w:rsid w:val="00A755DE"/>
    <w:rsid w:val="00A756C7"/>
    <w:rsid w:val="00A75A35"/>
    <w:rsid w:val="00A75DB1"/>
    <w:rsid w:val="00A76486"/>
    <w:rsid w:val="00A7685F"/>
    <w:rsid w:val="00A769C7"/>
    <w:rsid w:val="00A770AA"/>
    <w:rsid w:val="00A771CE"/>
    <w:rsid w:val="00A7723B"/>
    <w:rsid w:val="00A7759D"/>
    <w:rsid w:val="00A77679"/>
    <w:rsid w:val="00A776C3"/>
    <w:rsid w:val="00A77712"/>
    <w:rsid w:val="00A7771F"/>
    <w:rsid w:val="00A778AC"/>
    <w:rsid w:val="00A77900"/>
    <w:rsid w:val="00A77DDC"/>
    <w:rsid w:val="00A80094"/>
    <w:rsid w:val="00A800A4"/>
    <w:rsid w:val="00A804AB"/>
    <w:rsid w:val="00A80597"/>
    <w:rsid w:val="00A812F5"/>
    <w:rsid w:val="00A81372"/>
    <w:rsid w:val="00A815F1"/>
    <w:rsid w:val="00A81733"/>
    <w:rsid w:val="00A8174F"/>
    <w:rsid w:val="00A817BB"/>
    <w:rsid w:val="00A817E4"/>
    <w:rsid w:val="00A81AEF"/>
    <w:rsid w:val="00A82A75"/>
    <w:rsid w:val="00A82D9D"/>
    <w:rsid w:val="00A82DA5"/>
    <w:rsid w:val="00A82E6D"/>
    <w:rsid w:val="00A82F72"/>
    <w:rsid w:val="00A83012"/>
    <w:rsid w:val="00A830A6"/>
    <w:rsid w:val="00A83576"/>
    <w:rsid w:val="00A83763"/>
    <w:rsid w:val="00A839FF"/>
    <w:rsid w:val="00A83B02"/>
    <w:rsid w:val="00A83CF8"/>
    <w:rsid w:val="00A83EEB"/>
    <w:rsid w:val="00A841C2"/>
    <w:rsid w:val="00A8435D"/>
    <w:rsid w:val="00A8491A"/>
    <w:rsid w:val="00A853F9"/>
    <w:rsid w:val="00A85408"/>
    <w:rsid w:val="00A856B1"/>
    <w:rsid w:val="00A85D7D"/>
    <w:rsid w:val="00A8600D"/>
    <w:rsid w:val="00A860B9"/>
    <w:rsid w:val="00A86180"/>
    <w:rsid w:val="00A8640B"/>
    <w:rsid w:val="00A86528"/>
    <w:rsid w:val="00A8696E"/>
    <w:rsid w:val="00A86AF0"/>
    <w:rsid w:val="00A86B0D"/>
    <w:rsid w:val="00A87257"/>
    <w:rsid w:val="00A8727E"/>
    <w:rsid w:val="00A876BA"/>
    <w:rsid w:val="00A87BC9"/>
    <w:rsid w:val="00A87C5F"/>
    <w:rsid w:val="00A87D2D"/>
    <w:rsid w:val="00A901CA"/>
    <w:rsid w:val="00A902DA"/>
    <w:rsid w:val="00A9042F"/>
    <w:rsid w:val="00A905EE"/>
    <w:rsid w:val="00A9090B"/>
    <w:rsid w:val="00A9090E"/>
    <w:rsid w:val="00A90B6B"/>
    <w:rsid w:val="00A91248"/>
    <w:rsid w:val="00A91286"/>
    <w:rsid w:val="00A91416"/>
    <w:rsid w:val="00A91738"/>
    <w:rsid w:val="00A918C5"/>
    <w:rsid w:val="00A918EB"/>
    <w:rsid w:val="00A91E1A"/>
    <w:rsid w:val="00A920C5"/>
    <w:rsid w:val="00A923F3"/>
    <w:rsid w:val="00A92472"/>
    <w:rsid w:val="00A925A3"/>
    <w:rsid w:val="00A92845"/>
    <w:rsid w:val="00A92964"/>
    <w:rsid w:val="00A92E82"/>
    <w:rsid w:val="00A92F4B"/>
    <w:rsid w:val="00A93067"/>
    <w:rsid w:val="00A93105"/>
    <w:rsid w:val="00A9327C"/>
    <w:rsid w:val="00A936CA"/>
    <w:rsid w:val="00A938C1"/>
    <w:rsid w:val="00A93F1F"/>
    <w:rsid w:val="00A94170"/>
    <w:rsid w:val="00A94480"/>
    <w:rsid w:val="00A944A3"/>
    <w:rsid w:val="00A944E9"/>
    <w:rsid w:val="00A94568"/>
    <w:rsid w:val="00A94850"/>
    <w:rsid w:val="00A94ABE"/>
    <w:rsid w:val="00A94C0D"/>
    <w:rsid w:val="00A94EF3"/>
    <w:rsid w:val="00A95144"/>
    <w:rsid w:val="00A951F9"/>
    <w:rsid w:val="00A95556"/>
    <w:rsid w:val="00A957CE"/>
    <w:rsid w:val="00A95AC0"/>
    <w:rsid w:val="00A95EF7"/>
    <w:rsid w:val="00A95FA3"/>
    <w:rsid w:val="00A96068"/>
    <w:rsid w:val="00A96141"/>
    <w:rsid w:val="00A962E9"/>
    <w:rsid w:val="00A9652C"/>
    <w:rsid w:val="00A9686F"/>
    <w:rsid w:val="00A976DF"/>
    <w:rsid w:val="00A97943"/>
    <w:rsid w:val="00A979A8"/>
    <w:rsid w:val="00A97CD5"/>
    <w:rsid w:val="00A97CF4"/>
    <w:rsid w:val="00A97DE2"/>
    <w:rsid w:val="00A97E98"/>
    <w:rsid w:val="00AA0656"/>
    <w:rsid w:val="00AA0754"/>
    <w:rsid w:val="00AA0933"/>
    <w:rsid w:val="00AA0B29"/>
    <w:rsid w:val="00AA0B85"/>
    <w:rsid w:val="00AA0CA0"/>
    <w:rsid w:val="00AA0CBF"/>
    <w:rsid w:val="00AA0E24"/>
    <w:rsid w:val="00AA0EDC"/>
    <w:rsid w:val="00AA0FBE"/>
    <w:rsid w:val="00AA10BE"/>
    <w:rsid w:val="00AA10E6"/>
    <w:rsid w:val="00AA1210"/>
    <w:rsid w:val="00AA1C83"/>
    <w:rsid w:val="00AA2076"/>
    <w:rsid w:val="00AA20E7"/>
    <w:rsid w:val="00AA23C4"/>
    <w:rsid w:val="00AA2504"/>
    <w:rsid w:val="00AA25D2"/>
    <w:rsid w:val="00AA288A"/>
    <w:rsid w:val="00AA2BD0"/>
    <w:rsid w:val="00AA317F"/>
    <w:rsid w:val="00AA383D"/>
    <w:rsid w:val="00AA3AEB"/>
    <w:rsid w:val="00AA3C07"/>
    <w:rsid w:val="00AA3E2D"/>
    <w:rsid w:val="00AA4763"/>
    <w:rsid w:val="00AA476F"/>
    <w:rsid w:val="00AA4829"/>
    <w:rsid w:val="00AA4841"/>
    <w:rsid w:val="00AA48DA"/>
    <w:rsid w:val="00AA500B"/>
    <w:rsid w:val="00AA53CA"/>
    <w:rsid w:val="00AA556F"/>
    <w:rsid w:val="00AA5A9C"/>
    <w:rsid w:val="00AA5F17"/>
    <w:rsid w:val="00AA6438"/>
    <w:rsid w:val="00AA64F3"/>
    <w:rsid w:val="00AA65E5"/>
    <w:rsid w:val="00AA6995"/>
    <w:rsid w:val="00AA6EAB"/>
    <w:rsid w:val="00AA6F49"/>
    <w:rsid w:val="00AA755F"/>
    <w:rsid w:val="00AA7726"/>
    <w:rsid w:val="00AA772F"/>
    <w:rsid w:val="00AA7A95"/>
    <w:rsid w:val="00AB00E5"/>
    <w:rsid w:val="00AB0598"/>
    <w:rsid w:val="00AB0C17"/>
    <w:rsid w:val="00AB0C6B"/>
    <w:rsid w:val="00AB0C8E"/>
    <w:rsid w:val="00AB0E14"/>
    <w:rsid w:val="00AB14DA"/>
    <w:rsid w:val="00AB18B5"/>
    <w:rsid w:val="00AB18BF"/>
    <w:rsid w:val="00AB1B53"/>
    <w:rsid w:val="00AB1B78"/>
    <w:rsid w:val="00AB1E5B"/>
    <w:rsid w:val="00AB2251"/>
    <w:rsid w:val="00AB2363"/>
    <w:rsid w:val="00AB2433"/>
    <w:rsid w:val="00AB2482"/>
    <w:rsid w:val="00AB24B9"/>
    <w:rsid w:val="00AB264C"/>
    <w:rsid w:val="00AB278C"/>
    <w:rsid w:val="00AB286B"/>
    <w:rsid w:val="00AB2983"/>
    <w:rsid w:val="00AB2DB6"/>
    <w:rsid w:val="00AB31B7"/>
    <w:rsid w:val="00AB340A"/>
    <w:rsid w:val="00AB3533"/>
    <w:rsid w:val="00AB3DE2"/>
    <w:rsid w:val="00AB4147"/>
    <w:rsid w:val="00AB4203"/>
    <w:rsid w:val="00AB476A"/>
    <w:rsid w:val="00AB4CD9"/>
    <w:rsid w:val="00AB4CEC"/>
    <w:rsid w:val="00AB4DB5"/>
    <w:rsid w:val="00AB4F13"/>
    <w:rsid w:val="00AB5351"/>
    <w:rsid w:val="00AB55B6"/>
    <w:rsid w:val="00AB55EF"/>
    <w:rsid w:val="00AB5721"/>
    <w:rsid w:val="00AB5773"/>
    <w:rsid w:val="00AB5BB5"/>
    <w:rsid w:val="00AB5C1D"/>
    <w:rsid w:val="00AB5DA7"/>
    <w:rsid w:val="00AB5E0E"/>
    <w:rsid w:val="00AB66CD"/>
    <w:rsid w:val="00AB69AA"/>
    <w:rsid w:val="00AB6B3E"/>
    <w:rsid w:val="00AB6B52"/>
    <w:rsid w:val="00AB6B80"/>
    <w:rsid w:val="00AB6D68"/>
    <w:rsid w:val="00AB7305"/>
    <w:rsid w:val="00AB732A"/>
    <w:rsid w:val="00AB7895"/>
    <w:rsid w:val="00AB78FE"/>
    <w:rsid w:val="00AB7D8A"/>
    <w:rsid w:val="00AC0049"/>
    <w:rsid w:val="00AC04CC"/>
    <w:rsid w:val="00AC08C1"/>
    <w:rsid w:val="00AC097B"/>
    <w:rsid w:val="00AC0ABF"/>
    <w:rsid w:val="00AC0B31"/>
    <w:rsid w:val="00AC0C12"/>
    <w:rsid w:val="00AC0CD9"/>
    <w:rsid w:val="00AC0D09"/>
    <w:rsid w:val="00AC1446"/>
    <w:rsid w:val="00AC18EC"/>
    <w:rsid w:val="00AC1982"/>
    <w:rsid w:val="00AC1B03"/>
    <w:rsid w:val="00AC1B66"/>
    <w:rsid w:val="00AC1E2E"/>
    <w:rsid w:val="00AC1F0B"/>
    <w:rsid w:val="00AC20AE"/>
    <w:rsid w:val="00AC20FB"/>
    <w:rsid w:val="00AC2303"/>
    <w:rsid w:val="00AC2319"/>
    <w:rsid w:val="00AC2370"/>
    <w:rsid w:val="00AC2460"/>
    <w:rsid w:val="00AC25EA"/>
    <w:rsid w:val="00AC304D"/>
    <w:rsid w:val="00AC3330"/>
    <w:rsid w:val="00AC3350"/>
    <w:rsid w:val="00AC3D92"/>
    <w:rsid w:val="00AC4574"/>
    <w:rsid w:val="00AC465B"/>
    <w:rsid w:val="00AC46BC"/>
    <w:rsid w:val="00AC49B4"/>
    <w:rsid w:val="00AC508C"/>
    <w:rsid w:val="00AC5859"/>
    <w:rsid w:val="00AC5914"/>
    <w:rsid w:val="00AC596B"/>
    <w:rsid w:val="00AC5B2B"/>
    <w:rsid w:val="00AC5B5F"/>
    <w:rsid w:val="00AC5CA8"/>
    <w:rsid w:val="00AC69F5"/>
    <w:rsid w:val="00AC6AE4"/>
    <w:rsid w:val="00AC6CBF"/>
    <w:rsid w:val="00AC6F91"/>
    <w:rsid w:val="00AC716A"/>
    <w:rsid w:val="00AC790E"/>
    <w:rsid w:val="00AC7A24"/>
    <w:rsid w:val="00AC7CAA"/>
    <w:rsid w:val="00AC7FF5"/>
    <w:rsid w:val="00AD0091"/>
    <w:rsid w:val="00AD0222"/>
    <w:rsid w:val="00AD0243"/>
    <w:rsid w:val="00AD04A9"/>
    <w:rsid w:val="00AD0A78"/>
    <w:rsid w:val="00AD0AED"/>
    <w:rsid w:val="00AD1799"/>
    <w:rsid w:val="00AD1B82"/>
    <w:rsid w:val="00AD1B9F"/>
    <w:rsid w:val="00AD1BD9"/>
    <w:rsid w:val="00AD1D14"/>
    <w:rsid w:val="00AD333F"/>
    <w:rsid w:val="00AD3352"/>
    <w:rsid w:val="00AD3549"/>
    <w:rsid w:val="00AD3E43"/>
    <w:rsid w:val="00AD3E75"/>
    <w:rsid w:val="00AD432B"/>
    <w:rsid w:val="00AD439D"/>
    <w:rsid w:val="00AD503D"/>
    <w:rsid w:val="00AD5216"/>
    <w:rsid w:val="00AD550A"/>
    <w:rsid w:val="00AD5537"/>
    <w:rsid w:val="00AD55EC"/>
    <w:rsid w:val="00AD569B"/>
    <w:rsid w:val="00AD57F6"/>
    <w:rsid w:val="00AD59D4"/>
    <w:rsid w:val="00AD5B9D"/>
    <w:rsid w:val="00AD5D6D"/>
    <w:rsid w:val="00AD5E0F"/>
    <w:rsid w:val="00AD5E68"/>
    <w:rsid w:val="00AD5EB1"/>
    <w:rsid w:val="00AD5EE4"/>
    <w:rsid w:val="00AD5FDA"/>
    <w:rsid w:val="00AD6223"/>
    <w:rsid w:val="00AD6303"/>
    <w:rsid w:val="00AD64A3"/>
    <w:rsid w:val="00AD6699"/>
    <w:rsid w:val="00AD67AE"/>
    <w:rsid w:val="00AD69C3"/>
    <w:rsid w:val="00AD6A33"/>
    <w:rsid w:val="00AD6CBD"/>
    <w:rsid w:val="00AD6D09"/>
    <w:rsid w:val="00AD6F30"/>
    <w:rsid w:val="00AD6F69"/>
    <w:rsid w:val="00AD7432"/>
    <w:rsid w:val="00AD7535"/>
    <w:rsid w:val="00AD7703"/>
    <w:rsid w:val="00AD7CCB"/>
    <w:rsid w:val="00AE0A35"/>
    <w:rsid w:val="00AE0EF0"/>
    <w:rsid w:val="00AE11E0"/>
    <w:rsid w:val="00AE171B"/>
    <w:rsid w:val="00AE1EA9"/>
    <w:rsid w:val="00AE1F33"/>
    <w:rsid w:val="00AE20B8"/>
    <w:rsid w:val="00AE272E"/>
    <w:rsid w:val="00AE27C3"/>
    <w:rsid w:val="00AE29E3"/>
    <w:rsid w:val="00AE2C9B"/>
    <w:rsid w:val="00AE2F8A"/>
    <w:rsid w:val="00AE35B9"/>
    <w:rsid w:val="00AE37DB"/>
    <w:rsid w:val="00AE3A31"/>
    <w:rsid w:val="00AE3F22"/>
    <w:rsid w:val="00AE43F0"/>
    <w:rsid w:val="00AE452B"/>
    <w:rsid w:val="00AE47D8"/>
    <w:rsid w:val="00AE4B5A"/>
    <w:rsid w:val="00AE4B75"/>
    <w:rsid w:val="00AE4F79"/>
    <w:rsid w:val="00AE502C"/>
    <w:rsid w:val="00AE540F"/>
    <w:rsid w:val="00AE560C"/>
    <w:rsid w:val="00AE5961"/>
    <w:rsid w:val="00AE5BC0"/>
    <w:rsid w:val="00AE5D15"/>
    <w:rsid w:val="00AE5DEE"/>
    <w:rsid w:val="00AE5F38"/>
    <w:rsid w:val="00AE6341"/>
    <w:rsid w:val="00AE686D"/>
    <w:rsid w:val="00AE69C9"/>
    <w:rsid w:val="00AE6A34"/>
    <w:rsid w:val="00AE6B42"/>
    <w:rsid w:val="00AE6D10"/>
    <w:rsid w:val="00AE6D4C"/>
    <w:rsid w:val="00AE76DF"/>
    <w:rsid w:val="00AE795E"/>
    <w:rsid w:val="00AE7E41"/>
    <w:rsid w:val="00AF085B"/>
    <w:rsid w:val="00AF0C92"/>
    <w:rsid w:val="00AF0D5A"/>
    <w:rsid w:val="00AF0E81"/>
    <w:rsid w:val="00AF0F34"/>
    <w:rsid w:val="00AF1272"/>
    <w:rsid w:val="00AF157F"/>
    <w:rsid w:val="00AF1614"/>
    <w:rsid w:val="00AF1679"/>
    <w:rsid w:val="00AF1B1A"/>
    <w:rsid w:val="00AF2346"/>
    <w:rsid w:val="00AF23FF"/>
    <w:rsid w:val="00AF249D"/>
    <w:rsid w:val="00AF26FF"/>
    <w:rsid w:val="00AF2725"/>
    <w:rsid w:val="00AF2D2E"/>
    <w:rsid w:val="00AF3149"/>
    <w:rsid w:val="00AF3378"/>
    <w:rsid w:val="00AF38E7"/>
    <w:rsid w:val="00AF3AC7"/>
    <w:rsid w:val="00AF3B23"/>
    <w:rsid w:val="00AF3F24"/>
    <w:rsid w:val="00AF44FD"/>
    <w:rsid w:val="00AF4525"/>
    <w:rsid w:val="00AF4921"/>
    <w:rsid w:val="00AF4B1C"/>
    <w:rsid w:val="00AF4B43"/>
    <w:rsid w:val="00AF4BEA"/>
    <w:rsid w:val="00AF4C4B"/>
    <w:rsid w:val="00AF4D69"/>
    <w:rsid w:val="00AF4E54"/>
    <w:rsid w:val="00AF4FCB"/>
    <w:rsid w:val="00AF5159"/>
    <w:rsid w:val="00AF5CBF"/>
    <w:rsid w:val="00AF63B1"/>
    <w:rsid w:val="00AF63FA"/>
    <w:rsid w:val="00AF6492"/>
    <w:rsid w:val="00AF6511"/>
    <w:rsid w:val="00AF6B2D"/>
    <w:rsid w:val="00AF6CA8"/>
    <w:rsid w:val="00AF6E60"/>
    <w:rsid w:val="00AF7476"/>
    <w:rsid w:val="00B005BD"/>
    <w:rsid w:val="00B00711"/>
    <w:rsid w:val="00B00863"/>
    <w:rsid w:val="00B00A39"/>
    <w:rsid w:val="00B00B8E"/>
    <w:rsid w:val="00B00EA6"/>
    <w:rsid w:val="00B01533"/>
    <w:rsid w:val="00B015D5"/>
    <w:rsid w:val="00B01698"/>
    <w:rsid w:val="00B016F5"/>
    <w:rsid w:val="00B01981"/>
    <w:rsid w:val="00B01B53"/>
    <w:rsid w:val="00B01CA0"/>
    <w:rsid w:val="00B01D56"/>
    <w:rsid w:val="00B01EE0"/>
    <w:rsid w:val="00B0221A"/>
    <w:rsid w:val="00B0256B"/>
    <w:rsid w:val="00B025D1"/>
    <w:rsid w:val="00B02899"/>
    <w:rsid w:val="00B028AF"/>
    <w:rsid w:val="00B02F9F"/>
    <w:rsid w:val="00B03024"/>
    <w:rsid w:val="00B03117"/>
    <w:rsid w:val="00B036B4"/>
    <w:rsid w:val="00B036C1"/>
    <w:rsid w:val="00B03B77"/>
    <w:rsid w:val="00B03D41"/>
    <w:rsid w:val="00B03F25"/>
    <w:rsid w:val="00B0412F"/>
    <w:rsid w:val="00B04959"/>
    <w:rsid w:val="00B04981"/>
    <w:rsid w:val="00B04C3F"/>
    <w:rsid w:val="00B04C47"/>
    <w:rsid w:val="00B04D4F"/>
    <w:rsid w:val="00B04D97"/>
    <w:rsid w:val="00B04FEF"/>
    <w:rsid w:val="00B05137"/>
    <w:rsid w:val="00B05288"/>
    <w:rsid w:val="00B05539"/>
    <w:rsid w:val="00B05567"/>
    <w:rsid w:val="00B0620B"/>
    <w:rsid w:val="00B062DF"/>
    <w:rsid w:val="00B066AB"/>
    <w:rsid w:val="00B067F5"/>
    <w:rsid w:val="00B0681A"/>
    <w:rsid w:val="00B06BA3"/>
    <w:rsid w:val="00B06EBD"/>
    <w:rsid w:val="00B07195"/>
    <w:rsid w:val="00B07C3C"/>
    <w:rsid w:val="00B07CD3"/>
    <w:rsid w:val="00B07D83"/>
    <w:rsid w:val="00B07DE9"/>
    <w:rsid w:val="00B102EB"/>
    <w:rsid w:val="00B1046B"/>
    <w:rsid w:val="00B105F6"/>
    <w:rsid w:val="00B10A53"/>
    <w:rsid w:val="00B10FCF"/>
    <w:rsid w:val="00B11078"/>
    <w:rsid w:val="00B11130"/>
    <w:rsid w:val="00B111A0"/>
    <w:rsid w:val="00B111F4"/>
    <w:rsid w:val="00B11578"/>
    <w:rsid w:val="00B11888"/>
    <w:rsid w:val="00B11A0A"/>
    <w:rsid w:val="00B11DE6"/>
    <w:rsid w:val="00B11FC6"/>
    <w:rsid w:val="00B124F6"/>
    <w:rsid w:val="00B1304D"/>
    <w:rsid w:val="00B135F0"/>
    <w:rsid w:val="00B13881"/>
    <w:rsid w:val="00B138C8"/>
    <w:rsid w:val="00B1391A"/>
    <w:rsid w:val="00B13AC7"/>
    <w:rsid w:val="00B13EA6"/>
    <w:rsid w:val="00B1408D"/>
    <w:rsid w:val="00B143BE"/>
    <w:rsid w:val="00B14661"/>
    <w:rsid w:val="00B14662"/>
    <w:rsid w:val="00B14871"/>
    <w:rsid w:val="00B14C81"/>
    <w:rsid w:val="00B1514E"/>
    <w:rsid w:val="00B1526C"/>
    <w:rsid w:val="00B153DD"/>
    <w:rsid w:val="00B15BA5"/>
    <w:rsid w:val="00B15CB7"/>
    <w:rsid w:val="00B15D78"/>
    <w:rsid w:val="00B15ED3"/>
    <w:rsid w:val="00B1665E"/>
    <w:rsid w:val="00B16739"/>
    <w:rsid w:val="00B1682F"/>
    <w:rsid w:val="00B1719B"/>
    <w:rsid w:val="00B1726E"/>
    <w:rsid w:val="00B17675"/>
    <w:rsid w:val="00B176B2"/>
    <w:rsid w:val="00B179F7"/>
    <w:rsid w:val="00B17A40"/>
    <w:rsid w:val="00B17E1A"/>
    <w:rsid w:val="00B2002C"/>
    <w:rsid w:val="00B20796"/>
    <w:rsid w:val="00B20820"/>
    <w:rsid w:val="00B209F0"/>
    <w:rsid w:val="00B20B46"/>
    <w:rsid w:val="00B20B69"/>
    <w:rsid w:val="00B20C86"/>
    <w:rsid w:val="00B20D2E"/>
    <w:rsid w:val="00B20E91"/>
    <w:rsid w:val="00B20FC2"/>
    <w:rsid w:val="00B20FFB"/>
    <w:rsid w:val="00B211AC"/>
    <w:rsid w:val="00B21646"/>
    <w:rsid w:val="00B21AB1"/>
    <w:rsid w:val="00B21CB9"/>
    <w:rsid w:val="00B21F6E"/>
    <w:rsid w:val="00B22462"/>
    <w:rsid w:val="00B2292B"/>
    <w:rsid w:val="00B22BAC"/>
    <w:rsid w:val="00B23078"/>
    <w:rsid w:val="00B23556"/>
    <w:rsid w:val="00B235C1"/>
    <w:rsid w:val="00B2361A"/>
    <w:rsid w:val="00B2375C"/>
    <w:rsid w:val="00B23918"/>
    <w:rsid w:val="00B239FC"/>
    <w:rsid w:val="00B23A92"/>
    <w:rsid w:val="00B240C8"/>
    <w:rsid w:val="00B246A5"/>
    <w:rsid w:val="00B24E17"/>
    <w:rsid w:val="00B25133"/>
    <w:rsid w:val="00B2556F"/>
    <w:rsid w:val="00B256CA"/>
    <w:rsid w:val="00B25B7F"/>
    <w:rsid w:val="00B25DBF"/>
    <w:rsid w:val="00B25E24"/>
    <w:rsid w:val="00B25E34"/>
    <w:rsid w:val="00B25E39"/>
    <w:rsid w:val="00B2604F"/>
    <w:rsid w:val="00B26138"/>
    <w:rsid w:val="00B2634F"/>
    <w:rsid w:val="00B26583"/>
    <w:rsid w:val="00B26761"/>
    <w:rsid w:val="00B26A7E"/>
    <w:rsid w:val="00B26C00"/>
    <w:rsid w:val="00B26DF5"/>
    <w:rsid w:val="00B3015E"/>
    <w:rsid w:val="00B307DB"/>
    <w:rsid w:val="00B31488"/>
    <w:rsid w:val="00B31903"/>
    <w:rsid w:val="00B319BA"/>
    <w:rsid w:val="00B31B7F"/>
    <w:rsid w:val="00B31C2E"/>
    <w:rsid w:val="00B31FA2"/>
    <w:rsid w:val="00B3222E"/>
    <w:rsid w:val="00B32285"/>
    <w:rsid w:val="00B322C6"/>
    <w:rsid w:val="00B3238D"/>
    <w:rsid w:val="00B324FF"/>
    <w:rsid w:val="00B325D9"/>
    <w:rsid w:val="00B32ACB"/>
    <w:rsid w:val="00B32C95"/>
    <w:rsid w:val="00B32D56"/>
    <w:rsid w:val="00B33313"/>
    <w:rsid w:val="00B33335"/>
    <w:rsid w:val="00B3347F"/>
    <w:rsid w:val="00B337BF"/>
    <w:rsid w:val="00B33AD5"/>
    <w:rsid w:val="00B33F62"/>
    <w:rsid w:val="00B33FBF"/>
    <w:rsid w:val="00B343E1"/>
    <w:rsid w:val="00B346D2"/>
    <w:rsid w:val="00B34959"/>
    <w:rsid w:val="00B34B4C"/>
    <w:rsid w:val="00B34B5B"/>
    <w:rsid w:val="00B34C2F"/>
    <w:rsid w:val="00B34D3B"/>
    <w:rsid w:val="00B34F45"/>
    <w:rsid w:val="00B35675"/>
    <w:rsid w:val="00B3578A"/>
    <w:rsid w:val="00B35AE6"/>
    <w:rsid w:val="00B35AFD"/>
    <w:rsid w:val="00B35D66"/>
    <w:rsid w:val="00B35DE0"/>
    <w:rsid w:val="00B35E0F"/>
    <w:rsid w:val="00B361F4"/>
    <w:rsid w:val="00B36375"/>
    <w:rsid w:val="00B3686A"/>
    <w:rsid w:val="00B36A80"/>
    <w:rsid w:val="00B36D27"/>
    <w:rsid w:val="00B36E0C"/>
    <w:rsid w:val="00B373C4"/>
    <w:rsid w:val="00B373EF"/>
    <w:rsid w:val="00B3766C"/>
    <w:rsid w:val="00B37BFA"/>
    <w:rsid w:val="00B402BA"/>
    <w:rsid w:val="00B402CC"/>
    <w:rsid w:val="00B40370"/>
    <w:rsid w:val="00B40459"/>
    <w:rsid w:val="00B405E0"/>
    <w:rsid w:val="00B40876"/>
    <w:rsid w:val="00B408DC"/>
    <w:rsid w:val="00B40940"/>
    <w:rsid w:val="00B40BB1"/>
    <w:rsid w:val="00B41075"/>
    <w:rsid w:val="00B416C3"/>
    <w:rsid w:val="00B416FA"/>
    <w:rsid w:val="00B417DE"/>
    <w:rsid w:val="00B419E1"/>
    <w:rsid w:val="00B41B18"/>
    <w:rsid w:val="00B41FB1"/>
    <w:rsid w:val="00B420F2"/>
    <w:rsid w:val="00B4215C"/>
    <w:rsid w:val="00B42245"/>
    <w:rsid w:val="00B422B1"/>
    <w:rsid w:val="00B42AC0"/>
    <w:rsid w:val="00B42B67"/>
    <w:rsid w:val="00B42B8E"/>
    <w:rsid w:val="00B42C9B"/>
    <w:rsid w:val="00B42CCF"/>
    <w:rsid w:val="00B42D9A"/>
    <w:rsid w:val="00B4339B"/>
    <w:rsid w:val="00B4376D"/>
    <w:rsid w:val="00B4404B"/>
    <w:rsid w:val="00B44408"/>
    <w:rsid w:val="00B44718"/>
    <w:rsid w:val="00B44D4A"/>
    <w:rsid w:val="00B45323"/>
    <w:rsid w:val="00B45BE4"/>
    <w:rsid w:val="00B45CBA"/>
    <w:rsid w:val="00B46516"/>
    <w:rsid w:val="00B4654C"/>
    <w:rsid w:val="00B46A1F"/>
    <w:rsid w:val="00B46F6A"/>
    <w:rsid w:val="00B471FD"/>
    <w:rsid w:val="00B47244"/>
    <w:rsid w:val="00B473AD"/>
    <w:rsid w:val="00B47B27"/>
    <w:rsid w:val="00B47BD1"/>
    <w:rsid w:val="00B47CE5"/>
    <w:rsid w:val="00B47D1C"/>
    <w:rsid w:val="00B47E45"/>
    <w:rsid w:val="00B47F39"/>
    <w:rsid w:val="00B47FB2"/>
    <w:rsid w:val="00B50247"/>
    <w:rsid w:val="00B50518"/>
    <w:rsid w:val="00B50821"/>
    <w:rsid w:val="00B50A7F"/>
    <w:rsid w:val="00B50CDA"/>
    <w:rsid w:val="00B50E09"/>
    <w:rsid w:val="00B5125A"/>
    <w:rsid w:val="00B51499"/>
    <w:rsid w:val="00B514BB"/>
    <w:rsid w:val="00B5176E"/>
    <w:rsid w:val="00B51C02"/>
    <w:rsid w:val="00B52029"/>
    <w:rsid w:val="00B52235"/>
    <w:rsid w:val="00B52521"/>
    <w:rsid w:val="00B5257A"/>
    <w:rsid w:val="00B5259D"/>
    <w:rsid w:val="00B5284B"/>
    <w:rsid w:val="00B52B66"/>
    <w:rsid w:val="00B52BC0"/>
    <w:rsid w:val="00B52BC4"/>
    <w:rsid w:val="00B52D62"/>
    <w:rsid w:val="00B53518"/>
    <w:rsid w:val="00B5367F"/>
    <w:rsid w:val="00B540CA"/>
    <w:rsid w:val="00B5424E"/>
    <w:rsid w:val="00B542E8"/>
    <w:rsid w:val="00B543B0"/>
    <w:rsid w:val="00B54794"/>
    <w:rsid w:val="00B5523B"/>
    <w:rsid w:val="00B5561D"/>
    <w:rsid w:val="00B55B83"/>
    <w:rsid w:val="00B5626A"/>
    <w:rsid w:val="00B563CF"/>
    <w:rsid w:val="00B56BE9"/>
    <w:rsid w:val="00B56D0B"/>
    <w:rsid w:val="00B56F2D"/>
    <w:rsid w:val="00B5741D"/>
    <w:rsid w:val="00B575D8"/>
    <w:rsid w:val="00B576E3"/>
    <w:rsid w:val="00B57821"/>
    <w:rsid w:val="00B57C92"/>
    <w:rsid w:val="00B60033"/>
    <w:rsid w:val="00B6095B"/>
    <w:rsid w:val="00B60B38"/>
    <w:rsid w:val="00B60BAF"/>
    <w:rsid w:val="00B60E5A"/>
    <w:rsid w:val="00B60F9A"/>
    <w:rsid w:val="00B610F8"/>
    <w:rsid w:val="00B613C0"/>
    <w:rsid w:val="00B61493"/>
    <w:rsid w:val="00B6183C"/>
    <w:rsid w:val="00B61DEE"/>
    <w:rsid w:val="00B6200D"/>
    <w:rsid w:val="00B6245F"/>
    <w:rsid w:val="00B624D1"/>
    <w:rsid w:val="00B626F8"/>
    <w:rsid w:val="00B62722"/>
    <w:rsid w:val="00B63528"/>
    <w:rsid w:val="00B637B1"/>
    <w:rsid w:val="00B63857"/>
    <w:rsid w:val="00B63945"/>
    <w:rsid w:val="00B63B1A"/>
    <w:rsid w:val="00B63D03"/>
    <w:rsid w:val="00B63E83"/>
    <w:rsid w:val="00B6452B"/>
    <w:rsid w:val="00B64845"/>
    <w:rsid w:val="00B6487D"/>
    <w:rsid w:val="00B64DFC"/>
    <w:rsid w:val="00B651F2"/>
    <w:rsid w:val="00B652D7"/>
    <w:rsid w:val="00B655DA"/>
    <w:rsid w:val="00B656B2"/>
    <w:rsid w:val="00B6595C"/>
    <w:rsid w:val="00B66420"/>
    <w:rsid w:val="00B6667F"/>
    <w:rsid w:val="00B6705A"/>
    <w:rsid w:val="00B670BB"/>
    <w:rsid w:val="00B674E7"/>
    <w:rsid w:val="00B67537"/>
    <w:rsid w:val="00B67777"/>
    <w:rsid w:val="00B677B3"/>
    <w:rsid w:val="00B67C86"/>
    <w:rsid w:val="00B67EDE"/>
    <w:rsid w:val="00B700C7"/>
    <w:rsid w:val="00B70181"/>
    <w:rsid w:val="00B70280"/>
    <w:rsid w:val="00B7048A"/>
    <w:rsid w:val="00B707AA"/>
    <w:rsid w:val="00B70A4C"/>
    <w:rsid w:val="00B70ADE"/>
    <w:rsid w:val="00B70F84"/>
    <w:rsid w:val="00B713F6"/>
    <w:rsid w:val="00B7204F"/>
    <w:rsid w:val="00B7209B"/>
    <w:rsid w:val="00B72185"/>
    <w:rsid w:val="00B725FB"/>
    <w:rsid w:val="00B727EA"/>
    <w:rsid w:val="00B72804"/>
    <w:rsid w:val="00B72B82"/>
    <w:rsid w:val="00B72C2C"/>
    <w:rsid w:val="00B72CDF"/>
    <w:rsid w:val="00B7317A"/>
    <w:rsid w:val="00B738E5"/>
    <w:rsid w:val="00B739A7"/>
    <w:rsid w:val="00B74080"/>
    <w:rsid w:val="00B74482"/>
    <w:rsid w:val="00B7473E"/>
    <w:rsid w:val="00B748CE"/>
    <w:rsid w:val="00B74E36"/>
    <w:rsid w:val="00B74E96"/>
    <w:rsid w:val="00B753AA"/>
    <w:rsid w:val="00B764D4"/>
    <w:rsid w:val="00B76747"/>
    <w:rsid w:val="00B77149"/>
    <w:rsid w:val="00B773A7"/>
    <w:rsid w:val="00B773F5"/>
    <w:rsid w:val="00B777ED"/>
    <w:rsid w:val="00B77983"/>
    <w:rsid w:val="00B77A85"/>
    <w:rsid w:val="00B77BDE"/>
    <w:rsid w:val="00B77CBD"/>
    <w:rsid w:val="00B80135"/>
    <w:rsid w:val="00B80261"/>
    <w:rsid w:val="00B80A27"/>
    <w:rsid w:val="00B80ADF"/>
    <w:rsid w:val="00B8123A"/>
    <w:rsid w:val="00B817A1"/>
    <w:rsid w:val="00B81A81"/>
    <w:rsid w:val="00B81AC1"/>
    <w:rsid w:val="00B8218C"/>
    <w:rsid w:val="00B8288A"/>
    <w:rsid w:val="00B828C8"/>
    <w:rsid w:val="00B82B01"/>
    <w:rsid w:val="00B82CB3"/>
    <w:rsid w:val="00B82DC0"/>
    <w:rsid w:val="00B83777"/>
    <w:rsid w:val="00B83A4A"/>
    <w:rsid w:val="00B83A89"/>
    <w:rsid w:val="00B83B37"/>
    <w:rsid w:val="00B83BC8"/>
    <w:rsid w:val="00B83D00"/>
    <w:rsid w:val="00B83E3D"/>
    <w:rsid w:val="00B83EAF"/>
    <w:rsid w:val="00B84344"/>
    <w:rsid w:val="00B844E5"/>
    <w:rsid w:val="00B847E7"/>
    <w:rsid w:val="00B8487D"/>
    <w:rsid w:val="00B8488A"/>
    <w:rsid w:val="00B84AC5"/>
    <w:rsid w:val="00B84B38"/>
    <w:rsid w:val="00B84DCE"/>
    <w:rsid w:val="00B84F26"/>
    <w:rsid w:val="00B8535E"/>
    <w:rsid w:val="00B85380"/>
    <w:rsid w:val="00B855BA"/>
    <w:rsid w:val="00B85714"/>
    <w:rsid w:val="00B85AA0"/>
    <w:rsid w:val="00B85DCE"/>
    <w:rsid w:val="00B85E69"/>
    <w:rsid w:val="00B86041"/>
    <w:rsid w:val="00B862AF"/>
    <w:rsid w:val="00B87452"/>
    <w:rsid w:val="00B878A0"/>
    <w:rsid w:val="00B87A70"/>
    <w:rsid w:val="00B87B1F"/>
    <w:rsid w:val="00B903A2"/>
    <w:rsid w:val="00B90534"/>
    <w:rsid w:val="00B90F1D"/>
    <w:rsid w:val="00B90FC7"/>
    <w:rsid w:val="00B911ED"/>
    <w:rsid w:val="00B91577"/>
    <w:rsid w:val="00B91B81"/>
    <w:rsid w:val="00B91BF8"/>
    <w:rsid w:val="00B91ECC"/>
    <w:rsid w:val="00B923B1"/>
    <w:rsid w:val="00B92B5F"/>
    <w:rsid w:val="00B92C8D"/>
    <w:rsid w:val="00B92DE7"/>
    <w:rsid w:val="00B9312A"/>
    <w:rsid w:val="00B9312B"/>
    <w:rsid w:val="00B933D5"/>
    <w:rsid w:val="00B93BCA"/>
    <w:rsid w:val="00B93C42"/>
    <w:rsid w:val="00B93C4B"/>
    <w:rsid w:val="00B93EF3"/>
    <w:rsid w:val="00B941EB"/>
    <w:rsid w:val="00B9443B"/>
    <w:rsid w:val="00B94655"/>
    <w:rsid w:val="00B9482E"/>
    <w:rsid w:val="00B948A3"/>
    <w:rsid w:val="00B949F1"/>
    <w:rsid w:val="00B94DA2"/>
    <w:rsid w:val="00B94DD5"/>
    <w:rsid w:val="00B9504D"/>
    <w:rsid w:val="00B952D6"/>
    <w:rsid w:val="00B95B91"/>
    <w:rsid w:val="00B95BBF"/>
    <w:rsid w:val="00B96117"/>
    <w:rsid w:val="00B961CA"/>
    <w:rsid w:val="00B96425"/>
    <w:rsid w:val="00B964C4"/>
    <w:rsid w:val="00B96528"/>
    <w:rsid w:val="00B9673F"/>
    <w:rsid w:val="00B96872"/>
    <w:rsid w:val="00B96EDE"/>
    <w:rsid w:val="00B9723A"/>
    <w:rsid w:val="00B97813"/>
    <w:rsid w:val="00B9788E"/>
    <w:rsid w:val="00B97B9E"/>
    <w:rsid w:val="00B97C59"/>
    <w:rsid w:val="00B97CBC"/>
    <w:rsid w:val="00B97F43"/>
    <w:rsid w:val="00B97FCA"/>
    <w:rsid w:val="00BA01E2"/>
    <w:rsid w:val="00BA0375"/>
    <w:rsid w:val="00BA09D7"/>
    <w:rsid w:val="00BA0B54"/>
    <w:rsid w:val="00BA0B6F"/>
    <w:rsid w:val="00BA0BD3"/>
    <w:rsid w:val="00BA0CCF"/>
    <w:rsid w:val="00BA1128"/>
    <w:rsid w:val="00BA11F2"/>
    <w:rsid w:val="00BA13AA"/>
    <w:rsid w:val="00BA1797"/>
    <w:rsid w:val="00BA1B6C"/>
    <w:rsid w:val="00BA1B6E"/>
    <w:rsid w:val="00BA2244"/>
    <w:rsid w:val="00BA2721"/>
    <w:rsid w:val="00BA2D68"/>
    <w:rsid w:val="00BA2F15"/>
    <w:rsid w:val="00BA3068"/>
    <w:rsid w:val="00BA34E3"/>
    <w:rsid w:val="00BA3580"/>
    <w:rsid w:val="00BA36B3"/>
    <w:rsid w:val="00BA3780"/>
    <w:rsid w:val="00BA3835"/>
    <w:rsid w:val="00BA3BEE"/>
    <w:rsid w:val="00BA40A4"/>
    <w:rsid w:val="00BA4497"/>
    <w:rsid w:val="00BA454C"/>
    <w:rsid w:val="00BA4711"/>
    <w:rsid w:val="00BA4712"/>
    <w:rsid w:val="00BA4A47"/>
    <w:rsid w:val="00BA4C9B"/>
    <w:rsid w:val="00BA5510"/>
    <w:rsid w:val="00BA56B3"/>
    <w:rsid w:val="00BA5999"/>
    <w:rsid w:val="00BA59C4"/>
    <w:rsid w:val="00BA5D7B"/>
    <w:rsid w:val="00BA6039"/>
    <w:rsid w:val="00BA624E"/>
    <w:rsid w:val="00BA6345"/>
    <w:rsid w:val="00BA658B"/>
    <w:rsid w:val="00BA6BB4"/>
    <w:rsid w:val="00BA6C5F"/>
    <w:rsid w:val="00BA6F15"/>
    <w:rsid w:val="00BA6F73"/>
    <w:rsid w:val="00BA731D"/>
    <w:rsid w:val="00BA7411"/>
    <w:rsid w:val="00BA7535"/>
    <w:rsid w:val="00BA7588"/>
    <w:rsid w:val="00BA7AB3"/>
    <w:rsid w:val="00BA7B38"/>
    <w:rsid w:val="00BA7BF6"/>
    <w:rsid w:val="00BB0035"/>
    <w:rsid w:val="00BB02EE"/>
    <w:rsid w:val="00BB035A"/>
    <w:rsid w:val="00BB044B"/>
    <w:rsid w:val="00BB08C1"/>
    <w:rsid w:val="00BB0C73"/>
    <w:rsid w:val="00BB0D6E"/>
    <w:rsid w:val="00BB0F58"/>
    <w:rsid w:val="00BB10B8"/>
    <w:rsid w:val="00BB175C"/>
    <w:rsid w:val="00BB19A4"/>
    <w:rsid w:val="00BB20BF"/>
    <w:rsid w:val="00BB2307"/>
    <w:rsid w:val="00BB274C"/>
    <w:rsid w:val="00BB2AF6"/>
    <w:rsid w:val="00BB2F15"/>
    <w:rsid w:val="00BB3350"/>
    <w:rsid w:val="00BB3465"/>
    <w:rsid w:val="00BB3CD0"/>
    <w:rsid w:val="00BB3E46"/>
    <w:rsid w:val="00BB41DC"/>
    <w:rsid w:val="00BB4867"/>
    <w:rsid w:val="00BB4A10"/>
    <w:rsid w:val="00BB4AA2"/>
    <w:rsid w:val="00BB4DDA"/>
    <w:rsid w:val="00BB4E75"/>
    <w:rsid w:val="00BB4F1D"/>
    <w:rsid w:val="00BB504C"/>
    <w:rsid w:val="00BB50F5"/>
    <w:rsid w:val="00BB5268"/>
    <w:rsid w:val="00BB585F"/>
    <w:rsid w:val="00BB5B08"/>
    <w:rsid w:val="00BB5EE2"/>
    <w:rsid w:val="00BB5F0D"/>
    <w:rsid w:val="00BB5FA0"/>
    <w:rsid w:val="00BB625A"/>
    <w:rsid w:val="00BB653C"/>
    <w:rsid w:val="00BB6605"/>
    <w:rsid w:val="00BB66D7"/>
    <w:rsid w:val="00BB680F"/>
    <w:rsid w:val="00BB6A00"/>
    <w:rsid w:val="00BB6AE1"/>
    <w:rsid w:val="00BB71B3"/>
    <w:rsid w:val="00BB71FD"/>
    <w:rsid w:val="00BB75F3"/>
    <w:rsid w:val="00BB774A"/>
    <w:rsid w:val="00BB7932"/>
    <w:rsid w:val="00BB7D1F"/>
    <w:rsid w:val="00BB7F4E"/>
    <w:rsid w:val="00BC0423"/>
    <w:rsid w:val="00BC077E"/>
    <w:rsid w:val="00BC0940"/>
    <w:rsid w:val="00BC0B70"/>
    <w:rsid w:val="00BC0C98"/>
    <w:rsid w:val="00BC0E78"/>
    <w:rsid w:val="00BC0E8E"/>
    <w:rsid w:val="00BC0F3E"/>
    <w:rsid w:val="00BC0FA1"/>
    <w:rsid w:val="00BC144C"/>
    <w:rsid w:val="00BC157F"/>
    <w:rsid w:val="00BC1716"/>
    <w:rsid w:val="00BC177A"/>
    <w:rsid w:val="00BC17FA"/>
    <w:rsid w:val="00BC1934"/>
    <w:rsid w:val="00BC2AC7"/>
    <w:rsid w:val="00BC33F7"/>
    <w:rsid w:val="00BC36CB"/>
    <w:rsid w:val="00BC3BEB"/>
    <w:rsid w:val="00BC3C35"/>
    <w:rsid w:val="00BC3D88"/>
    <w:rsid w:val="00BC3ED8"/>
    <w:rsid w:val="00BC49D1"/>
    <w:rsid w:val="00BC49FD"/>
    <w:rsid w:val="00BC5148"/>
    <w:rsid w:val="00BC51C4"/>
    <w:rsid w:val="00BC5269"/>
    <w:rsid w:val="00BC5644"/>
    <w:rsid w:val="00BC5676"/>
    <w:rsid w:val="00BC5952"/>
    <w:rsid w:val="00BC5AAF"/>
    <w:rsid w:val="00BC5CF9"/>
    <w:rsid w:val="00BC684D"/>
    <w:rsid w:val="00BC6CC7"/>
    <w:rsid w:val="00BC7394"/>
    <w:rsid w:val="00BC7458"/>
    <w:rsid w:val="00BC75D1"/>
    <w:rsid w:val="00BC7894"/>
    <w:rsid w:val="00BC7A93"/>
    <w:rsid w:val="00BC7FA6"/>
    <w:rsid w:val="00BC7FA7"/>
    <w:rsid w:val="00BD0117"/>
    <w:rsid w:val="00BD0205"/>
    <w:rsid w:val="00BD02D4"/>
    <w:rsid w:val="00BD02F3"/>
    <w:rsid w:val="00BD0C89"/>
    <w:rsid w:val="00BD0EE4"/>
    <w:rsid w:val="00BD0F65"/>
    <w:rsid w:val="00BD12B4"/>
    <w:rsid w:val="00BD168F"/>
    <w:rsid w:val="00BD1A4E"/>
    <w:rsid w:val="00BD1BA0"/>
    <w:rsid w:val="00BD1D12"/>
    <w:rsid w:val="00BD1FF0"/>
    <w:rsid w:val="00BD2406"/>
    <w:rsid w:val="00BD2A38"/>
    <w:rsid w:val="00BD2CA1"/>
    <w:rsid w:val="00BD2D99"/>
    <w:rsid w:val="00BD346E"/>
    <w:rsid w:val="00BD3677"/>
    <w:rsid w:val="00BD3E92"/>
    <w:rsid w:val="00BD461F"/>
    <w:rsid w:val="00BD4846"/>
    <w:rsid w:val="00BD4CEF"/>
    <w:rsid w:val="00BD4D0E"/>
    <w:rsid w:val="00BD50D8"/>
    <w:rsid w:val="00BD53E4"/>
    <w:rsid w:val="00BD5A1F"/>
    <w:rsid w:val="00BD5C06"/>
    <w:rsid w:val="00BD5ECB"/>
    <w:rsid w:val="00BD5FCE"/>
    <w:rsid w:val="00BD602B"/>
    <w:rsid w:val="00BD6497"/>
    <w:rsid w:val="00BD6C2D"/>
    <w:rsid w:val="00BD6DCB"/>
    <w:rsid w:val="00BD6F67"/>
    <w:rsid w:val="00BD7484"/>
    <w:rsid w:val="00BD7591"/>
    <w:rsid w:val="00BD76AF"/>
    <w:rsid w:val="00BD77D3"/>
    <w:rsid w:val="00BD78C9"/>
    <w:rsid w:val="00BD7AAA"/>
    <w:rsid w:val="00BD7B2C"/>
    <w:rsid w:val="00BD7C0B"/>
    <w:rsid w:val="00BD7E54"/>
    <w:rsid w:val="00BE0BF8"/>
    <w:rsid w:val="00BE0E82"/>
    <w:rsid w:val="00BE0F75"/>
    <w:rsid w:val="00BE10C5"/>
    <w:rsid w:val="00BE141F"/>
    <w:rsid w:val="00BE1458"/>
    <w:rsid w:val="00BE1EEA"/>
    <w:rsid w:val="00BE1F83"/>
    <w:rsid w:val="00BE206E"/>
    <w:rsid w:val="00BE22AC"/>
    <w:rsid w:val="00BE2E51"/>
    <w:rsid w:val="00BE3029"/>
    <w:rsid w:val="00BE370A"/>
    <w:rsid w:val="00BE375C"/>
    <w:rsid w:val="00BE3F3B"/>
    <w:rsid w:val="00BE4693"/>
    <w:rsid w:val="00BE4C5B"/>
    <w:rsid w:val="00BE4D37"/>
    <w:rsid w:val="00BE4D50"/>
    <w:rsid w:val="00BE5E6A"/>
    <w:rsid w:val="00BE65CA"/>
    <w:rsid w:val="00BE65F1"/>
    <w:rsid w:val="00BE66FC"/>
    <w:rsid w:val="00BE6C82"/>
    <w:rsid w:val="00BE70A5"/>
    <w:rsid w:val="00BE72E0"/>
    <w:rsid w:val="00BE73E5"/>
    <w:rsid w:val="00BE73FA"/>
    <w:rsid w:val="00BE76BA"/>
    <w:rsid w:val="00BE7C1C"/>
    <w:rsid w:val="00BE7F36"/>
    <w:rsid w:val="00BE7F42"/>
    <w:rsid w:val="00BF0252"/>
    <w:rsid w:val="00BF02C9"/>
    <w:rsid w:val="00BF035B"/>
    <w:rsid w:val="00BF0613"/>
    <w:rsid w:val="00BF0930"/>
    <w:rsid w:val="00BF0EA1"/>
    <w:rsid w:val="00BF0EF7"/>
    <w:rsid w:val="00BF0F80"/>
    <w:rsid w:val="00BF1304"/>
    <w:rsid w:val="00BF19B9"/>
    <w:rsid w:val="00BF1C0C"/>
    <w:rsid w:val="00BF1FD2"/>
    <w:rsid w:val="00BF202B"/>
    <w:rsid w:val="00BF2537"/>
    <w:rsid w:val="00BF27B8"/>
    <w:rsid w:val="00BF2E2D"/>
    <w:rsid w:val="00BF2F62"/>
    <w:rsid w:val="00BF3283"/>
    <w:rsid w:val="00BF36AE"/>
    <w:rsid w:val="00BF36D7"/>
    <w:rsid w:val="00BF3B3C"/>
    <w:rsid w:val="00BF3F90"/>
    <w:rsid w:val="00BF406A"/>
    <w:rsid w:val="00BF4370"/>
    <w:rsid w:val="00BF440C"/>
    <w:rsid w:val="00BF450A"/>
    <w:rsid w:val="00BF4863"/>
    <w:rsid w:val="00BF4915"/>
    <w:rsid w:val="00BF4BB1"/>
    <w:rsid w:val="00BF4E53"/>
    <w:rsid w:val="00BF51E6"/>
    <w:rsid w:val="00BF5425"/>
    <w:rsid w:val="00BF5837"/>
    <w:rsid w:val="00BF613F"/>
    <w:rsid w:val="00BF6789"/>
    <w:rsid w:val="00BF699E"/>
    <w:rsid w:val="00BF6BB9"/>
    <w:rsid w:val="00BF6E65"/>
    <w:rsid w:val="00BF701D"/>
    <w:rsid w:val="00BF7040"/>
    <w:rsid w:val="00BF7107"/>
    <w:rsid w:val="00BF71DD"/>
    <w:rsid w:val="00BF74CF"/>
    <w:rsid w:val="00BF7640"/>
    <w:rsid w:val="00BF77BC"/>
    <w:rsid w:val="00BF7886"/>
    <w:rsid w:val="00BF7AC2"/>
    <w:rsid w:val="00BF7BDA"/>
    <w:rsid w:val="00BF7CF9"/>
    <w:rsid w:val="00C0004B"/>
    <w:rsid w:val="00C002C0"/>
    <w:rsid w:val="00C0043E"/>
    <w:rsid w:val="00C00C70"/>
    <w:rsid w:val="00C00CB8"/>
    <w:rsid w:val="00C0124B"/>
    <w:rsid w:val="00C0165A"/>
    <w:rsid w:val="00C01674"/>
    <w:rsid w:val="00C016A9"/>
    <w:rsid w:val="00C0172E"/>
    <w:rsid w:val="00C01881"/>
    <w:rsid w:val="00C01925"/>
    <w:rsid w:val="00C0197F"/>
    <w:rsid w:val="00C01FE8"/>
    <w:rsid w:val="00C02134"/>
    <w:rsid w:val="00C024D2"/>
    <w:rsid w:val="00C02581"/>
    <w:rsid w:val="00C02644"/>
    <w:rsid w:val="00C026DB"/>
    <w:rsid w:val="00C02EAB"/>
    <w:rsid w:val="00C03048"/>
    <w:rsid w:val="00C0324E"/>
    <w:rsid w:val="00C03BDD"/>
    <w:rsid w:val="00C03BFE"/>
    <w:rsid w:val="00C03C36"/>
    <w:rsid w:val="00C046D8"/>
    <w:rsid w:val="00C0494B"/>
    <w:rsid w:val="00C04B73"/>
    <w:rsid w:val="00C04EF1"/>
    <w:rsid w:val="00C04FE1"/>
    <w:rsid w:val="00C0528E"/>
    <w:rsid w:val="00C055E3"/>
    <w:rsid w:val="00C05A0A"/>
    <w:rsid w:val="00C05CA5"/>
    <w:rsid w:val="00C05F19"/>
    <w:rsid w:val="00C06188"/>
    <w:rsid w:val="00C06262"/>
    <w:rsid w:val="00C067E9"/>
    <w:rsid w:val="00C06829"/>
    <w:rsid w:val="00C06B20"/>
    <w:rsid w:val="00C06E9F"/>
    <w:rsid w:val="00C0716C"/>
    <w:rsid w:val="00C077CC"/>
    <w:rsid w:val="00C07C0F"/>
    <w:rsid w:val="00C07DF3"/>
    <w:rsid w:val="00C10613"/>
    <w:rsid w:val="00C1063D"/>
    <w:rsid w:val="00C10785"/>
    <w:rsid w:val="00C10C91"/>
    <w:rsid w:val="00C10D8B"/>
    <w:rsid w:val="00C10ED9"/>
    <w:rsid w:val="00C112E2"/>
    <w:rsid w:val="00C113D6"/>
    <w:rsid w:val="00C115D3"/>
    <w:rsid w:val="00C11677"/>
    <w:rsid w:val="00C11A9B"/>
    <w:rsid w:val="00C11AD8"/>
    <w:rsid w:val="00C11C1E"/>
    <w:rsid w:val="00C11CA5"/>
    <w:rsid w:val="00C11DC8"/>
    <w:rsid w:val="00C11E3F"/>
    <w:rsid w:val="00C12610"/>
    <w:rsid w:val="00C12845"/>
    <w:rsid w:val="00C12911"/>
    <w:rsid w:val="00C12CB2"/>
    <w:rsid w:val="00C12D46"/>
    <w:rsid w:val="00C13030"/>
    <w:rsid w:val="00C132ED"/>
    <w:rsid w:val="00C1360E"/>
    <w:rsid w:val="00C13BD0"/>
    <w:rsid w:val="00C13E26"/>
    <w:rsid w:val="00C141D7"/>
    <w:rsid w:val="00C1432A"/>
    <w:rsid w:val="00C1449C"/>
    <w:rsid w:val="00C1455C"/>
    <w:rsid w:val="00C145AC"/>
    <w:rsid w:val="00C14E98"/>
    <w:rsid w:val="00C15016"/>
    <w:rsid w:val="00C1535B"/>
    <w:rsid w:val="00C154BB"/>
    <w:rsid w:val="00C15571"/>
    <w:rsid w:val="00C15644"/>
    <w:rsid w:val="00C15684"/>
    <w:rsid w:val="00C15713"/>
    <w:rsid w:val="00C1573D"/>
    <w:rsid w:val="00C158B5"/>
    <w:rsid w:val="00C1590B"/>
    <w:rsid w:val="00C15A3B"/>
    <w:rsid w:val="00C16048"/>
    <w:rsid w:val="00C1656A"/>
    <w:rsid w:val="00C16597"/>
    <w:rsid w:val="00C16770"/>
    <w:rsid w:val="00C16999"/>
    <w:rsid w:val="00C169B6"/>
    <w:rsid w:val="00C16B33"/>
    <w:rsid w:val="00C17081"/>
    <w:rsid w:val="00C1712B"/>
    <w:rsid w:val="00C172A9"/>
    <w:rsid w:val="00C1754D"/>
    <w:rsid w:val="00C17BD8"/>
    <w:rsid w:val="00C206AA"/>
    <w:rsid w:val="00C20ABE"/>
    <w:rsid w:val="00C20B7D"/>
    <w:rsid w:val="00C20D08"/>
    <w:rsid w:val="00C219CB"/>
    <w:rsid w:val="00C21B89"/>
    <w:rsid w:val="00C21C25"/>
    <w:rsid w:val="00C21E92"/>
    <w:rsid w:val="00C222C1"/>
    <w:rsid w:val="00C22328"/>
    <w:rsid w:val="00C22816"/>
    <w:rsid w:val="00C22E90"/>
    <w:rsid w:val="00C23AFA"/>
    <w:rsid w:val="00C23B0C"/>
    <w:rsid w:val="00C23CE2"/>
    <w:rsid w:val="00C243A6"/>
    <w:rsid w:val="00C24D78"/>
    <w:rsid w:val="00C24FB1"/>
    <w:rsid w:val="00C2501B"/>
    <w:rsid w:val="00C25A80"/>
    <w:rsid w:val="00C2644F"/>
    <w:rsid w:val="00C26712"/>
    <w:rsid w:val="00C270F0"/>
    <w:rsid w:val="00C2739D"/>
    <w:rsid w:val="00C274C7"/>
    <w:rsid w:val="00C27868"/>
    <w:rsid w:val="00C27D03"/>
    <w:rsid w:val="00C30154"/>
    <w:rsid w:val="00C305EB"/>
    <w:rsid w:val="00C30662"/>
    <w:rsid w:val="00C30818"/>
    <w:rsid w:val="00C30DA7"/>
    <w:rsid w:val="00C31147"/>
    <w:rsid w:val="00C312CF"/>
    <w:rsid w:val="00C31906"/>
    <w:rsid w:val="00C31912"/>
    <w:rsid w:val="00C31B41"/>
    <w:rsid w:val="00C31F14"/>
    <w:rsid w:val="00C31F32"/>
    <w:rsid w:val="00C3217D"/>
    <w:rsid w:val="00C326E1"/>
    <w:rsid w:val="00C326EC"/>
    <w:rsid w:val="00C3274A"/>
    <w:rsid w:val="00C3288A"/>
    <w:rsid w:val="00C32ABA"/>
    <w:rsid w:val="00C32DEA"/>
    <w:rsid w:val="00C32E21"/>
    <w:rsid w:val="00C332ED"/>
    <w:rsid w:val="00C333EE"/>
    <w:rsid w:val="00C3389C"/>
    <w:rsid w:val="00C338AE"/>
    <w:rsid w:val="00C338B0"/>
    <w:rsid w:val="00C33BD8"/>
    <w:rsid w:val="00C33C22"/>
    <w:rsid w:val="00C3439C"/>
    <w:rsid w:val="00C3445B"/>
    <w:rsid w:val="00C34696"/>
    <w:rsid w:val="00C34B85"/>
    <w:rsid w:val="00C35024"/>
    <w:rsid w:val="00C35667"/>
    <w:rsid w:val="00C35BDB"/>
    <w:rsid w:val="00C367F0"/>
    <w:rsid w:val="00C368A5"/>
    <w:rsid w:val="00C36932"/>
    <w:rsid w:val="00C36AE7"/>
    <w:rsid w:val="00C36FD0"/>
    <w:rsid w:val="00C37137"/>
    <w:rsid w:val="00C37229"/>
    <w:rsid w:val="00C37384"/>
    <w:rsid w:val="00C375F7"/>
    <w:rsid w:val="00C3760E"/>
    <w:rsid w:val="00C37B4B"/>
    <w:rsid w:val="00C37BAB"/>
    <w:rsid w:val="00C37D49"/>
    <w:rsid w:val="00C37E6C"/>
    <w:rsid w:val="00C37EAB"/>
    <w:rsid w:val="00C37F89"/>
    <w:rsid w:val="00C37FC7"/>
    <w:rsid w:val="00C400ED"/>
    <w:rsid w:val="00C4088B"/>
    <w:rsid w:val="00C40D89"/>
    <w:rsid w:val="00C40ECE"/>
    <w:rsid w:val="00C4125D"/>
    <w:rsid w:val="00C4140C"/>
    <w:rsid w:val="00C41699"/>
    <w:rsid w:val="00C416B0"/>
    <w:rsid w:val="00C41B2B"/>
    <w:rsid w:val="00C41E0C"/>
    <w:rsid w:val="00C42114"/>
    <w:rsid w:val="00C4248F"/>
    <w:rsid w:val="00C4296E"/>
    <w:rsid w:val="00C42B8E"/>
    <w:rsid w:val="00C42C35"/>
    <w:rsid w:val="00C42E3D"/>
    <w:rsid w:val="00C43442"/>
    <w:rsid w:val="00C43A0D"/>
    <w:rsid w:val="00C43DFB"/>
    <w:rsid w:val="00C440F4"/>
    <w:rsid w:val="00C44159"/>
    <w:rsid w:val="00C44336"/>
    <w:rsid w:val="00C44414"/>
    <w:rsid w:val="00C44608"/>
    <w:rsid w:val="00C44734"/>
    <w:rsid w:val="00C44828"/>
    <w:rsid w:val="00C44B32"/>
    <w:rsid w:val="00C44DE4"/>
    <w:rsid w:val="00C44F5E"/>
    <w:rsid w:val="00C45198"/>
    <w:rsid w:val="00C454C2"/>
    <w:rsid w:val="00C45560"/>
    <w:rsid w:val="00C455F0"/>
    <w:rsid w:val="00C455F5"/>
    <w:rsid w:val="00C45750"/>
    <w:rsid w:val="00C458E7"/>
    <w:rsid w:val="00C45A2E"/>
    <w:rsid w:val="00C45DA2"/>
    <w:rsid w:val="00C45F12"/>
    <w:rsid w:val="00C464F1"/>
    <w:rsid w:val="00C465D0"/>
    <w:rsid w:val="00C4684C"/>
    <w:rsid w:val="00C4689C"/>
    <w:rsid w:val="00C46910"/>
    <w:rsid w:val="00C46D64"/>
    <w:rsid w:val="00C47598"/>
    <w:rsid w:val="00C4760B"/>
    <w:rsid w:val="00C47622"/>
    <w:rsid w:val="00C476E2"/>
    <w:rsid w:val="00C478E9"/>
    <w:rsid w:val="00C47926"/>
    <w:rsid w:val="00C47CE4"/>
    <w:rsid w:val="00C502D9"/>
    <w:rsid w:val="00C50E0B"/>
    <w:rsid w:val="00C50FB6"/>
    <w:rsid w:val="00C5115A"/>
    <w:rsid w:val="00C51564"/>
    <w:rsid w:val="00C51C27"/>
    <w:rsid w:val="00C51E36"/>
    <w:rsid w:val="00C51F63"/>
    <w:rsid w:val="00C51FE7"/>
    <w:rsid w:val="00C520F3"/>
    <w:rsid w:val="00C5211C"/>
    <w:rsid w:val="00C524E7"/>
    <w:rsid w:val="00C52D19"/>
    <w:rsid w:val="00C52DD2"/>
    <w:rsid w:val="00C52F9F"/>
    <w:rsid w:val="00C52FCF"/>
    <w:rsid w:val="00C530A2"/>
    <w:rsid w:val="00C530C3"/>
    <w:rsid w:val="00C5326A"/>
    <w:rsid w:val="00C532D6"/>
    <w:rsid w:val="00C535A4"/>
    <w:rsid w:val="00C5385E"/>
    <w:rsid w:val="00C53947"/>
    <w:rsid w:val="00C53CA3"/>
    <w:rsid w:val="00C53E3A"/>
    <w:rsid w:val="00C546E6"/>
    <w:rsid w:val="00C549A1"/>
    <w:rsid w:val="00C55290"/>
    <w:rsid w:val="00C552D7"/>
    <w:rsid w:val="00C5599F"/>
    <w:rsid w:val="00C55B6A"/>
    <w:rsid w:val="00C55D0F"/>
    <w:rsid w:val="00C5638B"/>
    <w:rsid w:val="00C56491"/>
    <w:rsid w:val="00C566BC"/>
    <w:rsid w:val="00C570AF"/>
    <w:rsid w:val="00C577D0"/>
    <w:rsid w:val="00C602C4"/>
    <w:rsid w:val="00C6038F"/>
    <w:rsid w:val="00C60658"/>
    <w:rsid w:val="00C60C94"/>
    <w:rsid w:val="00C60DF9"/>
    <w:rsid w:val="00C61758"/>
    <w:rsid w:val="00C62A4A"/>
    <w:rsid w:val="00C62A7F"/>
    <w:rsid w:val="00C62AB7"/>
    <w:rsid w:val="00C62F4C"/>
    <w:rsid w:val="00C631E2"/>
    <w:rsid w:val="00C63500"/>
    <w:rsid w:val="00C63596"/>
    <w:rsid w:val="00C63A32"/>
    <w:rsid w:val="00C63C3F"/>
    <w:rsid w:val="00C63FAA"/>
    <w:rsid w:val="00C63FF8"/>
    <w:rsid w:val="00C64296"/>
    <w:rsid w:val="00C64394"/>
    <w:rsid w:val="00C64424"/>
    <w:rsid w:val="00C644A0"/>
    <w:rsid w:val="00C64AD6"/>
    <w:rsid w:val="00C64ECB"/>
    <w:rsid w:val="00C651BB"/>
    <w:rsid w:val="00C656B0"/>
    <w:rsid w:val="00C656C8"/>
    <w:rsid w:val="00C65AF5"/>
    <w:rsid w:val="00C65D01"/>
    <w:rsid w:val="00C65FAC"/>
    <w:rsid w:val="00C663CD"/>
    <w:rsid w:val="00C665EE"/>
    <w:rsid w:val="00C66AE2"/>
    <w:rsid w:val="00C66F73"/>
    <w:rsid w:val="00C673F7"/>
    <w:rsid w:val="00C675D7"/>
    <w:rsid w:val="00C677CF"/>
    <w:rsid w:val="00C67B08"/>
    <w:rsid w:val="00C7001A"/>
    <w:rsid w:val="00C702CA"/>
    <w:rsid w:val="00C703D5"/>
    <w:rsid w:val="00C703E2"/>
    <w:rsid w:val="00C70469"/>
    <w:rsid w:val="00C70592"/>
    <w:rsid w:val="00C7114A"/>
    <w:rsid w:val="00C71307"/>
    <w:rsid w:val="00C71673"/>
    <w:rsid w:val="00C71A73"/>
    <w:rsid w:val="00C71A81"/>
    <w:rsid w:val="00C71C08"/>
    <w:rsid w:val="00C71D33"/>
    <w:rsid w:val="00C71DEA"/>
    <w:rsid w:val="00C7217B"/>
    <w:rsid w:val="00C721AA"/>
    <w:rsid w:val="00C7278F"/>
    <w:rsid w:val="00C727C8"/>
    <w:rsid w:val="00C72CD3"/>
    <w:rsid w:val="00C72F70"/>
    <w:rsid w:val="00C731BD"/>
    <w:rsid w:val="00C73A45"/>
    <w:rsid w:val="00C73B46"/>
    <w:rsid w:val="00C73C98"/>
    <w:rsid w:val="00C73DFE"/>
    <w:rsid w:val="00C73F29"/>
    <w:rsid w:val="00C74800"/>
    <w:rsid w:val="00C749B4"/>
    <w:rsid w:val="00C750A0"/>
    <w:rsid w:val="00C75132"/>
    <w:rsid w:val="00C7544D"/>
    <w:rsid w:val="00C75810"/>
    <w:rsid w:val="00C75908"/>
    <w:rsid w:val="00C75945"/>
    <w:rsid w:val="00C75CB1"/>
    <w:rsid w:val="00C76133"/>
    <w:rsid w:val="00C76256"/>
    <w:rsid w:val="00C76373"/>
    <w:rsid w:val="00C7647D"/>
    <w:rsid w:val="00C7678C"/>
    <w:rsid w:val="00C76C26"/>
    <w:rsid w:val="00C76C97"/>
    <w:rsid w:val="00C76E1F"/>
    <w:rsid w:val="00C76F0B"/>
    <w:rsid w:val="00C77555"/>
    <w:rsid w:val="00C77950"/>
    <w:rsid w:val="00C7797B"/>
    <w:rsid w:val="00C77F4E"/>
    <w:rsid w:val="00C80322"/>
    <w:rsid w:val="00C803D1"/>
    <w:rsid w:val="00C80AB8"/>
    <w:rsid w:val="00C81384"/>
    <w:rsid w:val="00C81448"/>
    <w:rsid w:val="00C823F0"/>
    <w:rsid w:val="00C82756"/>
    <w:rsid w:val="00C82A17"/>
    <w:rsid w:val="00C82C3C"/>
    <w:rsid w:val="00C82D54"/>
    <w:rsid w:val="00C82E92"/>
    <w:rsid w:val="00C82FB2"/>
    <w:rsid w:val="00C83347"/>
    <w:rsid w:val="00C83375"/>
    <w:rsid w:val="00C83407"/>
    <w:rsid w:val="00C83592"/>
    <w:rsid w:val="00C83C77"/>
    <w:rsid w:val="00C84258"/>
    <w:rsid w:val="00C8427A"/>
    <w:rsid w:val="00C84355"/>
    <w:rsid w:val="00C84401"/>
    <w:rsid w:val="00C845DD"/>
    <w:rsid w:val="00C846F0"/>
    <w:rsid w:val="00C84839"/>
    <w:rsid w:val="00C8485E"/>
    <w:rsid w:val="00C851DA"/>
    <w:rsid w:val="00C859ED"/>
    <w:rsid w:val="00C85F84"/>
    <w:rsid w:val="00C860D6"/>
    <w:rsid w:val="00C862DB"/>
    <w:rsid w:val="00C863AC"/>
    <w:rsid w:val="00C86401"/>
    <w:rsid w:val="00C8645B"/>
    <w:rsid w:val="00C8683F"/>
    <w:rsid w:val="00C868E3"/>
    <w:rsid w:val="00C86BBA"/>
    <w:rsid w:val="00C86E73"/>
    <w:rsid w:val="00C86E78"/>
    <w:rsid w:val="00C86F13"/>
    <w:rsid w:val="00C87884"/>
    <w:rsid w:val="00C878BA"/>
    <w:rsid w:val="00C87A75"/>
    <w:rsid w:val="00C87D2B"/>
    <w:rsid w:val="00C87D88"/>
    <w:rsid w:val="00C87DA0"/>
    <w:rsid w:val="00C87DE0"/>
    <w:rsid w:val="00C90296"/>
    <w:rsid w:val="00C90597"/>
    <w:rsid w:val="00C90894"/>
    <w:rsid w:val="00C90A5D"/>
    <w:rsid w:val="00C90ABE"/>
    <w:rsid w:val="00C90B77"/>
    <w:rsid w:val="00C90C10"/>
    <w:rsid w:val="00C90C5E"/>
    <w:rsid w:val="00C90C9A"/>
    <w:rsid w:val="00C90F62"/>
    <w:rsid w:val="00C91654"/>
    <w:rsid w:val="00C91988"/>
    <w:rsid w:val="00C91FEE"/>
    <w:rsid w:val="00C92666"/>
    <w:rsid w:val="00C926AC"/>
    <w:rsid w:val="00C92899"/>
    <w:rsid w:val="00C92B53"/>
    <w:rsid w:val="00C92BB3"/>
    <w:rsid w:val="00C92BC6"/>
    <w:rsid w:val="00C92D76"/>
    <w:rsid w:val="00C93E0D"/>
    <w:rsid w:val="00C93FB9"/>
    <w:rsid w:val="00C94B19"/>
    <w:rsid w:val="00C94B43"/>
    <w:rsid w:val="00C94D7F"/>
    <w:rsid w:val="00C94DA0"/>
    <w:rsid w:val="00C958F3"/>
    <w:rsid w:val="00C95BA4"/>
    <w:rsid w:val="00C95E6F"/>
    <w:rsid w:val="00C95EF8"/>
    <w:rsid w:val="00C9609E"/>
    <w:rsid w:val="00C961BC"/>
    <w:rsid w:val="00C96256"/>
    <w:rsid w:val="00C96A13"/>
    <w:rsid w:val="00C974EB"/>
    <w:rsid w:val="00C977A5"/>
    <w:rsid w:val="00C97825"/>
    <w:rsid w:val="00C97C2D"/>
    <w:rsid w:val="00C97F4F"/>
    <w:rsid w:val="00CA0095"/>
    <w:rsid w:val="00CA05BA"/>
    <w:rsid w:val="00CA0686"/>
    <w:rsid w:val="00CA09F2"/>
    <w:rsid w:val="00CA0A6B"/>
    <w:rsid w:val="00CA0E5B"/>
    <w:rsid w:val="00CA10F1"/>
    <w:rsid w:val="00CA1197"/>
    <w:rsid w:val="00CA11E0"/>
    <w:rsid w:val="00CA152C"/>
    <w:rsid w:val="00CA174F"/>
    <w:rsid w:val="00CA18B4"/>
    <w:rsid w:val="00CA1FEA"/>
    <w:rsid w:val="00CA2081"/>
    <w:rsid w:val="00CA20B9"/>
    <w:rsid w:val="00CA2266"/>
    <w:rsid w:val="00CA2383"/>
    <w:rsid w:val="00CA2425"/>
    <w:rsid w:val="00CA2AD4"/>
    <w:rsid w:val="00CA2BCB"/>
    <w:rsid w:val="00CA2E54"/>
    <w:rsid w:val="00CA2E9D"/>
    <w:rsid w:val="00CA2FF8"/>
    <w:rsid w:val="00CA34D7"/>
    <w:rsid w:val="00CA36B5"/>
    <w:rsid w:val="00CA3E8B"/>
    <w:rsid w:val="00CA40FF"/>
    <w:rsid w:val="00CA4359"/>
    <w:rsid w:val="00CA43BA"/>
    <w:rsid w:val="00CA44D6"/>
    <w:rsid w:val="00CA4BCE"/>
    <w:rsid w:val="00CA4C4F"/>
    <w:rsid w:val="00CA4C6A"/>
    <w:rsid w:val="00CA4CB4"/>
    <w:rsid w:val="00CA4E60"/>
    <w:rsid w:val="00CA5210"/>
    <w:rsid w:val="00CA5306"/>
    <w:rsid w:val="00CA5368"/>
    <w:rsid w:val="00CA56D5"/>
    <w:rsid w:val="00CA571F"/>
    <w:rsid w:val="00CA5E54"/>
    <w:rsid w:val="00CA67B8"/>
    <w:rsid w:val="00CA67F1"/>
    <w:rsid w:val="00CA695F"/>
    <w:rsid w:val="00CA6FF1"/>
    <w:rsid w:val="00CA76A9"/>
    <w:rsid w:val="00CA77E6"/>
    <w:rsid w:val="00CA79B6"/>
    <w:rsid w:val="00CA7EE0"/>
    <w:rsid w:val="00CB0182"/>
    <w:rsid w:val="00CB02AC"/>
    <w:rsid w:val="00CB0394"/>
    <w:rsid w:val="00CB05AB"/>
    <w:rsid w:val="00CB08AB"/>
    <w:rsid w:val="00CB0977"/>
    <w:rsid w:val="00CB0D32"/>
    <w:rsid w:val="00CB111C"/>
    <w:rsid w:val="00CB1462"/>
    <w:rsid w:val="00CB1667"/>
    <w:rsid w:val="00CB24AC"/>
    <w:rsid w:val="00CB275B"/>
    <w:rsid w:val="00CB27F3"/>
    <w:rsid w:val="00CB32BF"/>
    <w:rsid w:val="00CB34C6"/>
    <w:rsid w:val="00CB373C"/>
    <w:rsid w:val="00CB379D"/>
    <w:rsid w:val="00CB3869"/>
    <w:rsid w:val="00CB47E6"/>
    <w:rsid w:val="00CB482F"/>
    <w:rsid w:val="00CB4C99"/>
    <w:rsid w:val="00CB4CF4"/>
    <w:rsid w:val="00CB4DA3"/>
    <w:rsid w:val="00CB4E5F"/>
    <w:rsid w:val="00CB5490"/>
    <w:rsid w:val="00CB57BF"/>
    <w:rsid w:val="00CB5814"/>
    <w:rsid w:val="00CB58F7"/>
    <w:rsid w:val="00CB59B4"/>
    <w:rsid w:val="00CB5A7A"/>
    <w:rsid w:val="00CB60BF"/>
    <w:rsid w:val="00CB62D7"/>
    <w:rsid w:val="00CB6581"/>
    <w:rsid w:val="00CB65DD"/>
    <w:rsid w:val="00CB69E9"/>
    <w:rsid w:val="00CB6A69"/>
    <w:rsid w:val="00CB6AF2"/>
    <w:rsid w:val="00CB6CB2"/>
    <w:rsid w:val="00CB6DA9"/>
    <w:rsid w:val="00CB70B7"/>
    <w:rsid w:val="00CB7120"/>
    <w:rsid w:val="00CB723F"/>
    <w:rsid w:val="00CB72AE"/>
    <w:rsid w:val="00CB734B"/>
    <w:rsid w:val="00CB775E"/>
    <w:rsid w:val="00CB7810"/>
    <w:rsid w:val="00CB7DC0"/>
    <w:rsid w:val="00CB7F07"/>
    <w:rsid w:val="00CC0016"/>
    <w:rsid w:val="00CC0057"/>
    <w:rsid w:val="00CC03C0"/>
    <w:rsid w:val="00CC03E2"/>
    <w:rsid w:val="00CC052E"/>
    <w:rsid w:val="00CC064E"/>
    <w:rsid w:val="00CC0B1D"/>
    <w:rsid w:val="00CC0BEE"/>
    <w:rsid w:val="00CC0C63"/>
    <w:rsid w:val="00CC0EEB"/>
    <w:rsid w:val="00CC143D"/>
    <w:rsid w:val="00CC2750"/>
    <w:rsid w:val="00CC27F7"/>
    <w:rsid w:val="00CC29B7"/>
    <w:rsid w:val="00CC2C95"/>
    <w:rsid w:val="00CC2D40"/>
    <w:rsid w:val="00CC2E2F"/>
    <w:rsid w:val="00CC2FC4"/>
    <w:rsid w:val="00CC32DA"/>
    <w:rsid w:val="00CC386E"/>
    <w:rsid w:val="00CC39DA"/>
    <w:rsid w:val="00CC3BBB"/>
    <w:rsid w:val="00CC430D"/>
    <w:rsid w:val="00CC4502"/>
    <w:rsid w:val="00CC48A4"/>
    <w:rsid w:val="00CC4A6F"/>
    <w:rsid w:val="00CC4A8B"/>
    <w:rsid w:val="00CC4B34"/>
    <w:rsid w:val="00CC4D54"/>
    <w:rsid w:val="00CC51E5"/>
    <w:rsid w:val="00CC524C"/>
    <w:rsid w:val="00CC55E7"/>
    <w:rsid w:val="00CC5610"/>
    <w:rsid w:val="00CC5677"/>
    <w:rsid w:val="00CC5744"/>
    <w:rsid w:val="00CC5802"/>
    <w:rsid w:val="00CC5926"/>
    <w:rsid w:val="00CC595E"/>
    <w:rsid w:val="00CC5E18"/>
    <w:rsid w:val="00CC604E"/>
    <w:rsid w:val="00CC62D3"/>
    <w:rsid w:val="00CC69F4"/>
    <w:rsid w:val="00CC6A41"/>
    <w:rsid w:val="00CC6A42"/>
    <w:rsid w:val="00CC76E4"/>
    <w:rsid w:val="00CC7740"/>
    <w:rsid w:val="00CC7824"/>
    <w:rsid w:val="00CC782A"/>
    <w:rsid w:val="00CC79F7"/>
    <w:rsid w:val="00CD02D1"/>
    <w:rsid w:val="00CD071B"/>
    <w:rsid w:val="00CD0834"/>
    <w:rsid w:val="00CD0A6D"/>
    <w:rsid w:val="00CD0CEC"/>
    <w:rsid w:val="00CD0E30"/>
    <w:rsid w:val="00CD10E6"/>
    <w:rsid w:val="00CD148A"/>
    <w:rsid w:val="00CD1BCC"/>
    <w:rsid w:val="00CD1DC3"/>
    <w:rsid w:val="00CD1E07"/>
    <w:rsid w:val="00CD20F8"/>
    <w:rsid w:val="00CD21DA"/>
    <w:rsid w:val="00CD2C81"/>
    <w:rsid w:val="00CD2EC3"/>
    <w:rsid w:val="00CD3736"/>
    <w:rsid w:val="00CD385B"/>
    <w:rsid w:val="00CD3F93"/>
    <w:rsid w:val="00CD42AF"/>
    <w:rsid w:val="00CD42F9"/>
    <w:rsid w:val="00CD45C5"/>
    <w:rsid w:val="00CD45FE"/>
    <w:rsid w:val="00CD4BB0"/>
    <w:rsid w:val="00CD4C00"/>
    <w:rsid w:val="00CD4DB3"/>
    <w:rsid w:val="00CD55DA"/>
    <w:rsid w:val="00CD5DD8"/>
    <w:rsid w:val="00CD5EDF"/>
    <w:rsid w:val="00CD5F1B"/>
    <w:rsid w:val="00CD6554"/>
    <w:rsid w:val="00CD6619"/>
    <w:rsid w:val="00CD6727"/>
    <w:rsid w:val="00CD68ED"/>
    <w:rsid w:val="00CD694D"/>
    <w:rsid w:val="00CD6AA5"/>
    <w:rsid w:val="00CD6AD9"/>
    <w:rsid w:val="00CD6B4D"/>
    <w:rsid w:val="00CD6B84"/>
    <w:rsid w:val="00CD6D87"/>
    <w:rsid w:val="00CD6DA3"/>
    <w:rsid w:val="00CD6DDF"/>
    <w:rsid w:val="00CD6E2D"/>
    <w:rsid w:val="00CD6ECD"/>
    <w:rsid w:val="00CD6ED6"/>
    <w:rsid w:val="00CD706F"/>
    <w:rsid w:val="00CD7275"/>
    <w:rsid w:val="00CD72BD"/>
    <w:rsid w:val="00CD740D"/>
    <w:rsid w:val="00CD7816"/>
    <w:rsid w:val="00CD78D1"/>
    <w:rsid w:val="00CD7C05"/>
    <w:rsid w:val="00CD7EE9"/>
    <w:rsid w:val="00CE05BF"/>
    <w:rsid w:val="00CE07E5"/>
    <w:rsid w:val="00CE0B52"/>
    <w:rsid w:val="00CE12F0"/>
    <w:rsid w:val="00CE1606"/>
    <w:rsid w:val="00CE1612"/>
    <w:rsid w:val="00CE16A5"/>
    <w:rsid w:val="00CE1815"/>
    <w:rsid w:val="00CE18C2"/>
    <w:rsid w:val="00CE1E1D"/>
    <w:rsid w:val="00CE20C0"/>
    <w:rsid w:val="00CE23A8"/>
    <w:rsid w:val="00CE23F2"/>
    <w:rsid w:val="00CE2411"/>
    <w:rsid w:val="00CE28ED"/>
    <w:rsid w:val="00CE38A4"/>
    <w:rsid w:val="00CE3993"/>
    <w:rsid w:val="00CE3ADB"/>
    <w:rsid w:val="00CE3B4F"/>
    <w:rsid w:val="00CE3C99"/>
    <w:rsid w:val="00CE3CC0"/>
    <w:rsid w:val="00CE3D31"/>
    <w:rsid w:val="00CE3D33"/>
    <w:rsid w:val="00CE3EF8"/>
    <w:rsid w:val="00CE4050"/>
    <w:rsid w:val="00CE4152"/>
    <w:rsid w:val="00CE4289"/>
    <w:rsid w:val="00CE433C"/>
    <w:rsid w:val="00CE47DE"/>
    <w:rsid w:val="00CE49C0"/>
    <w:rsid w:val="00CE4B93"/>
    <w:rsid w:val="00CE4DD1"/>
    <w:rsid w:val="00CE5483"/>
    <w:rsid w:val="00CE588A"/>
    <w:rsid w:val="00CE58F9"/>
    <w:rsid w:val="00CE5FDE"/>
    <w:rsid w:val="00CE61C0"/>
    <w:rsid w:val="00CE6345"/>
    <w:rsid w:val="00CE652F"/>
    <w:rsid w:val="00CE66AA"/>
    <w:rsid w:val="00CE6BC9"/>
    <w:rsid w:val="00CE6C23"/>
    <w:rsid w:val="00CE6CC2"/>
    <w:rsid w:val="00CE6EFD"/>
    <w:rsid w:val="00CE6FD6"/>
    <w:rsid w:val="00CE7639"/>
    <w:rsid w:val="00CE7695"/>
    <w:rsid w:val="00CE780C"/>
    <w:rsid w:val="00CE7912"/>
    <w:rsid w:val="00CE7942"/>
    <w:rsid w:val="00CE796F"/>
    <w:rsid w:val="00CE7BA5"/>
    <w:rsid w:val="00CE7D94"/>
    <w:rsid w:val="00CE7E00"/>
    <w:rsid w:val="00CF0021"/>
    <w:rsid w:val="00CF022F"/>
    <w:rsid w:val="00CF02E2"/>
    <w:rsid w:val="00CF07D4"/>
    <w:rsid w:val="00CF0C32"/>
    <w:rsid w:val="00CF1149"/>
    <w:rsid w:val="00CF1421"/>
    <w:rsid w:val="00CF14BE"/>
    <w:rsid w:val="00CF14E6"/>
    <w:rsid w:val="00CF1949"/>
    <w:rsid w:val="00CF1A3D"/>
    <w:rsid w:val="00CF1CE7"/>
    <w:rsid w:val="00CF1DE4"/>
    <w:rsid w:val="00CF272E"/>
    <w:rsid w:val="00CF2A3A"/>
    <w:rsid w:val="00CF2A5C"/>
    <w:rsid w:val="00CF2E1C"/>
    <w:rsid w:val="00CF2F9F"/>
    <w:rsid w:val="00CF31A6"/>
    <w:rsid w:val="00CF320C"/>
    <w:rsid w:val="00CF32AA"/>
    <w:rsid w:val="00CF33DB"/>
    <w:rsid w:val="00CF3BD5"/>
    <w:rsid w:val="00CF3CFE"/>
    <w:rsid w:val="00CF3D25"/>
    <w:rsid w:val="00CF41C3"/>
    <w:rsid w:val="00CF41CE"/>
    <w:rsid w:val="00CF42C1"/>
    <w:rsid w:val="00CF4BBF"/>
    <w:rsid w:val="00CF4C0B"/>
    <w:rsid w:val="00CF4D82"/>
    <w:rsid w:val="00CF4E6B"/>
    <w:rsid w:val="00CF4FD0"/>
    <w:rsid w:val="00CF514F"/>
    <w:rsid w:val="00CF5231"/>
    <w:rsid w:val="00CF546C"/>
    <w:rsid w:val="00CF570B"/>
    <w:rsid w:val="00CF5798"/>
    <w:rsid w:val="00CF57FF"/>
    <w:rsid w:val="00CF5907"/>
    <w:rsid w:val="00CF595F"/>
    <w:rsid w:val="00CF5AA1"/>
    <w:rsid w:val="00CF5E02"/>
    <w:rsid w:val="00CF5F13"/>
    <w:rsid w:val="00CF5F46"/>
    <w:rsid w:val="00CF6065"/>
    <w:rsid w:val="00CF61C0"/>
    <w:rsid w:val="00CF6328"/>
    <w:rsid w:val="00CF6646"/>
    <w:rsid w:val="00CF6BE0"/>
    <w:rsid w:val="00CF6C3D"/>
    <w:rsid w:val="00CF7238"/>
    <w:rsid w:val="00CF749A"/>
    <w:rsid w:val="00CF7559"/>
    <w:rsid w:val="00CF7EDC"/>
    <w:rsid w:val="00D004FC"/>
    <w:rsid w:val="00D00574"/>
    <w:rsid w:val="00D00735"/>
    <w:rsid w:val="00D00937"/>
    <w:rsid w:val="00D00C9E"/>
    <w:rsid w:val="00D015B4"/>
    <w:rsid w:val="00D01674"/>
    <w:rsid w:val="00D017BE"/>
    <w:rsid w:val="00D01B3C"/>
    <w:rsid w:val="00D021AA"/>
    <w:rsid w:val="00D02448"/>
    <w:rsid w:val="00D02521"/>
    <w:rsid w:val="00D0253F"/>
    <w:rsid w:val="00D029B2"/>
    <w:rsid w:val="00D02CE7"/>
    <w:rsid w:val="00D03478"/>
    <w:rsid w:val="00D038BB"/>
    <w:rsid w:val="00D03E16"/>
    <w:rsid w:val="00D03F37"/>
    <w:rsid w:val="00D043D0"/>
    <w:rsid w:val="00D0441F"/>
    <w:rsid w:val="00D04745"/>
    <w:rsid w:val="00D04802"/>
    <w:rsid w:val="00D04896"/>
    <w:rsid w:val="00D04909"/>
    <w:rsid w:val="00D0491F"/>
    <w:rsid w:val="00D04A07"/>
    <w:rsid w:val="00D04A5F"/>
    <w:rsid w:val="00D04A7E"/>
    <w:rsid w:val="00D053C4"/>
    <w:rsid w:val="00D05411"/>
    <w:rsid w:val="00D05485"/>
    <w:rsid w:val="00D054C0"/>
    <w:rsid w:val="00D05551"/>
    <w:rsid w:val="00D055A1"/>
    <w:rsid w:val="00D05830"/>
    <w:rsid w:val="00D06170"/>
    <w:rsid w:val="00D06F5A"/>
    <w:rsid w:val="00D07294"/>
    <w:rsid w:val="00D077BB"/>
    <w:rsid w:val="00D078DA"/>
    <w:rsid w:val="00D07E87"/>
    <w:rsid w:val="00D07EBC"/>
    <w:rsid w:val="00D10289"/>
    <w:rsid w:val="00D102E2"/>
    <w:rsid w:val="00D1086D"/>
    <w:rsid w:val="00D10D86"/>
    <w:rsid w:val="00D10F38"/>
    <w:rsid w:val="00D11355"/>
    <w:rsid w:val="00D114C3"/>
    <w:rsid w:val="00D11570"/>
    <w:rsid w:val="00D11725"/>
    <w:rsid w:val="00D11781"/>
    <w:rsid w:val="00D11A32"/>
    <w:rsid w:val="00D11B84"/>
    <w:rsid w:val="00D11E1E"/>
    <w:rsid w:val="00D127CB"/>
    <w:rsid w:val="00D12D2E"/>
    <w:rsid w:val="00D12EB6"/>
    <w:rsid w:val="00D12F27"/>
    <w:rsid w:val="00D1304F"/>
    <w:rsid w:val="00D13299"/>
    <w:rsid w:val="00D13506"/>
    <w:rsid w:val="00D13521"/>
    <w:rsid w:val="00D135D2"/>
    <w:rsid w:val="00D1363B"/>
    <w:rsid w:val="00D136B2"/>
    <w:rsid w:val="00D139FB"/>
    <w:rsid w:val="00D13C25"/>
    <w:rsid w:val="00D13C2D"/>
    <w:rsid w:val="00D13FCA"/>
    <w:rsid w:val="00D14334"/>
    <w:rsid w:val="00D145E4"/>
    <w:rsid w:val="00D147EC"/>
    <w:rsid w:val="00D148AC"/>
    <w:rsid w:val="00D14953"/>
    <w:rsid w:val="00D14B75"/>
    <w:rsid w:val="00D14D35"/>
    <w:rsid w:val="00D1542B"/>
    <w:rsid w:val="00D15503"/>
    <w:rsid w:val="00D15557"/>
    <w:rsid w:val="00D156C8"/>
    <w:rsid w:val="00D1587B"/>
    <w:rsid w:val="00D15997"/>
    <w:rsid w:val="00D15B82"/>
    <w:rsid w:val="00D15DAB"/>
    <w:rsid w:val="00D15F34"/>
    <w:rsid w:val="00D16382"/>
    <w:rsid w:val="00D1645F"/>
    <w:rsid w:val="00D16465"/>
    <w:rsid w:val="00D1646E"/>
    <w:rsid w:val="00D165F1"/>
    <w:rsid w:val="00D16C9D"/>
    <w:rsid w:val="00D16D1E"/>
    <w:rsid w:val="00D16E2E"/>
    <w:rsid w:val="00D172C4"/>
    <w:rsid w:val="00D174FE"/>
    <w:rsid w:val="00D17A36"/>
    <w:rsid w:val="00D17B15"/>
    <w:rsid w:val="00D17C03"/>
    <w:rsid w:val="00D17C05"/>
    <w:rsid w:val="00D17C2E"/>
    <w:rsid w:val="00D202D3"/>
    <w:rsid w:val="00D204F4"/>
    <w:rsid w:val="00D20E88"/>
    <w:rsid w:val="00D20F3F"/>
    <w:rsid w:val="00D21502"/>
    <w:rsid w:val="00D21813"/>
    <w:rsid w:val="00D21841"/>
    <w:rsid w:val="00D21A41"/>
    <w:rsid w:val="00D21C17"/>
    <w:rsid w:val="00D21F1E"/>
    <w:rsid w:val="00D21F7A"/>
    <w:rsid w:val="00D22397"/>
    <w:rsid w:val="00D22942"/>
    <w:rsid w:val="00D2294C"/>
    <w:rsid w:val="00D22987"/>
    <w:rsid w:val="00D22C98"/>
    <w:rsid w:val="00D22CCA"/>
    <w:rsid w:val="00D23145"/>
    <w:rsid w:val="00D23417"/>
    <w:rsid w:val="00D23A0E"/>
    <w:rsid w:val="00D23ABC"/>
    <w:rsid w:val="00D23BF6"/>
    <w:rsid w:val="00D243F5"/>
    <w:rsid w:val="00D243FC"/>
    <w:rsid w:val="00D24458"/>
    <w:rsid w:val="00D2448E"/>
    <w:rsid w:val="00D24726"/>
    <w:rsid w:val="00D24B4D"/>
    <w:rsid w:val="00D24CD2"/>
    <w:rsid w:val="00D25655"/>
    <w:rsid w:val="00D25935"/>
    <w:rsid w:val="00D25D81"/>
    <w:rsid w:val="00D25F96"/>
    <w:rsid w:val="00D2635C"/>
    <w:rsid w:val="00D263A2"/>
    <w:rsid w:val="00D26615"/>
    <w:rsid w:val="00D26BF7"/>
    <w:rsid w:val="00D277AB"/>
    <w:rsid w:val="00D27AD4"/>
    <w:rsid w:val="00D27BAD"/>
    <w:rsid w:val="00D27C4F"/>
    <w:rsid w:val="00D27D54"/>
    <w:rsid w:val="00D30184"/>
    <w:rsid w:val="00D301EF"/>
    <w:rsid w:val="00D30571"/>
    <w:rsid w:val="00D305D6"/>
    <w:rsid w:val="00D306AF"/>
    <w:rsid w:val="00D3141F"/>
    <w:rsid w:val="00D3198A"/>
    <w:rsid w:val="00D31CB6"/>
    <w:rsid w:val="00D31D74"/>
    <w:rsid w:val="00D32030"/>
    <w:rsid w:val="00D3219A"/>
    <w:rsid w:val="00D324E9"/>
    <w:rsid w:val="00D3263F"/>
    <w:rsid w:val="00D32789"/>
    <w:rsid w:val="00D32906"/>
    <w:rsid w:val="00D32C71"/>
    <w:rsid w:val="00D32F30"/>
    <w:rsid w:val="00D334DA"/>
    <w:rsid w:val="00D3371A"/>
    <w:rsid w:val="00D3380D"/>
    <w:rsid w:val="00D3386F"/>
    <w:rsid w:val="00D33A00"/>
    <w:rsid w:val="00D33B6D"/>
    <w:rsid w:val="00D33E7E"/>
    <w:rsid w:val="00D340CE"/>
    <w:rsid w:val="00D34C8E"/>
    <w:rsid w:val="00D34EF2"/>
    <w:rsid w:val="00D35063"/>
    <w:rsid w:val="00D3508A"/>
    <w:rsid w:val="00D35380"/>
    <w:rsid w:val="00D3571B"/>
    <w:rsid w:val="00D35BC6"/>
    <w:rsid w:val="00D36008"/>
    <w:rsid w:val="00D366C8"/>
    <w:rsid w:val="00D36D54"/>
    <w:rsid w:val="00D36F55"/>
    <w:rsid w:val="00D3758F"/>
    <w:rsid w:val="00D37881"/>
    <w:rsid w:val="00D37CF4"/>
    <w:rsid w:val="00D37F7F"/>
    <w:rsid w:val="00D37FF9"/>
    <w:rsid w:val="00D40061"/>
    <w:rsid w:val="00D404C8"/>
    <w:rsid w:val="00D40B30"/>
    <w:rsid w:val="00D40E9B"/>
    <w:rsid w:val="00D41375"/>
    <w:rsid w:val="00D41378"/>
    <w:rsid w:val="00D41485"/>
    <w:rsid w:val="00D4150D"/>
    <w:rsid w:val="00D41948"/>
    <w:rsid w:val="00D419EE"/>
    <w:rsid w:val="00D41E0B"/>
    <w:rsid w:val="00D42063"/>
    <w:rsid w:val="00D42167"/>
    <w:rsid w:val="00D4223D"/>
    <w:rsid w:val="00D4249E"/>
    <w:rsid w:val="00D425DC"/>
    <w:rsid w:val="00D4280B"/>
    <w:rsid w:val="00D42BA1"/>
    <w:rsid w:val="00D42C22"/>
    <w:rsid w:val="00D42C24"/>
    <w:rsid w:val="00D43509"/>
    <w:rsid w:val="00D43727"/>
    <w:rsid w:val="00D43D96"/>
    <w:rsid w:val="00D43E72"/>
    <w:rsid w:val="00D43FDB"/>
    <w:rsid w:val="00D44190"/>
    <w:rsid w:val="00D444AD"/>
    <w:rsid w:val="00D44596"/>
    <w:rsid w:val="00D4487D"/>
    <w:rsid w:val="00D44A26"/>
    <w:rsid w:val="00D44AA5"/>
    <w:rsid w:val="00D44AAD"/>
    <w:rsid w:val="00D44CFB"/>
    <w:rsid w:val="00D45199"/>
    <w:rsid w:val="00D453ED"/>
    <w:rsid w:val="00D456FC"/>
    <w:rsid w:val="00D457D9"/>
    <w:rsid w:val="00D458A4"/>
    <w:rsid w:val="00D45B75"/>
    <w:rsid w:val="00D45BB0"/>
    <w:rsid w:val="00D45E9C"/>
    <w:rsid w:val="00D467E0"/>
    <w:rsid w:val="00D46DBA"/>
    <w:rsid w:val="00D46ED5"/>
    <w:rsid w:val="00D46F70"/>
    <w:rsid w:val="00D47019"/>
    <w:rsid w:val="00D4716E"/>
    <w:rsid w:val="00D471D3"/>
    <w:rsid w:val="00D47392"/>
    <w:rsid w:val="00D47890"/>
    <w:rsid w:val="00D47928"/>
    <w:rsid w:val="00D47DA3"/>
    <w:rsid w:val="00D510E8"/>
    <w:rsid w:val="00D512D0"/>
    <w:rsid w:val="00D51300"/>
    <w:rsid w:val="00D51492"/>
    <w:rsid w:val="00D5171E"/>
    <w:rsid w:val="00D519D8"/>
    <w:rsid w:val="00D51C93"/>
    <w:rsid w:val="00D52721"/>
    <w:rsid w:val="00D52C6C"/>
    <w:rsid w:val="00D52D68"/>
    <w:rsid w:val="00D52F24"/>
    <w:rsid w:val="00D5301E"/>
    <w:rsid w:val="00D531EA"/>
    <w:rsid w:val="00D5370D"/>
    <w:rsid w:val="00D53C69"/>
    <w:rsid w:val="00D53CC6"/>
    <w:rsid w:val="00D53D52"/>
    <w:rsid w:val="00D53DBB"/>
    <w:rsid w:val="00D540E5"/>
    <w:rsid w:val="00D541B1"/>
    <w:rsid w:val="00D545CB"/>
    <w:rsid w:val="00D54600"/>
    <w:rsid w:val="00D548B0"/>
    <w:rsid w:val="00D54E1D"/>
    <w:rsid w:val="00D54E4A"/>
    <w:rsid w:val="00D54E7B"/>
    <w:rsid w:val="00D54E93"/>
    <w:rsid w:val="00D55825"/>
    <w:rsid w:val="00D55973"/>
    <w:rsid w:val="00D55C76"/>
    <w:rsid w:val="00D55DA0"/>
    <w:rsid w:val="00D56185"/>
    <w:rsid w:val="00D56290"/>
    <w:rsid w:val="00D56395"/>
    <w:rsid w:val="00D5658F"/>
    <w:rsid w:val="00D5684A"/>
    <w:rsid w:val="00D569E4"/>
    <w:rsid w:val="00D56A23"/>
    <w:rsid w:val="00D56F4F"/>
    <w:rsid w:val="00D57881"/>
    <w:rsid w:val="00D578E4"/>
    <w:rsid w:val="00D57C2F"/>
    <w:rsid w:val="00D57D8A"/>
    <w:rsid w:val="00D57D9C"/>
    <w:rsid w:val="00D57DD8"/>
    <w:rsid w:val="00D57F46"/>
    <w:rsid w:val="00D57F5E"/>
    <w:rsid w:val="00D600E1"/>
    <w:rsid w:val="00D601AE"/>
    <w:rsid w:val="00D60543"/>
    <w:rsid w:val="00D6069F"/>
    <w:rsid w:val="00D60845"/>
    <w:rsid w:val="00D609EB"/>
    <w:rsid w:val="00D60AB5"/>
    <w:rsid w:val="00D60B93"/>
    <w:rsid w:val="00D60BEC"/>
    <w:rsid w:val="00D60C25"/>
    <w:rsid w:val="00D61044"/>
    <w:rsid w:val="00D6140B"/>
    <w:rsid w:val="00D61419"/>
    <w:rsid w:val="00D61869"/>
    <w:rsid w:val="00D61B3A"/>
    <w:rsid w:val="00D61CD2"/>
    <w:rsid w:val="00D62233"/>
    <w:rsid w:val="00D62432"/>
    <w:rsid w:val="00D624E9"/>
    <w:rsid w:val="00D62723"/>
    <w:rsid w:val="00D6288B"/>
    <w:rsid w:val="00D62A86"/>
    <w:rsid w:val="00D62AEA"/>
    <w:rsid w:val="00D62BF3"/>
    <w:rsid w:val="00D62E67"/>
    <w:rsid w:val="00D62EE9"/>
    <w:rsid w:val="00D63482"/>
    <w:rsid w:val="00D639B2"/>
    <w:rsid w:val="00D63CCE"/>
    <w:rsid w:val="00D63F43"/>
    <w:rsid w:val="00D642A0"/>
    <w:rsid w:val="00D6443C"/>
    <w:rsid w:val="00D64642"/>
    <w:rsid w:val="00D64690"/>
    <w:rsid w:val="00D65121"/>
    <w:rsid w:val="00D6527C"/>
    <w:rsid w:val="00D66160"/>
    <w:rsid w:val="00D669C9"/>
    <w:rsid w:val="00D66C4A"/>
    <w:rsid w:val="00D6752D"/>
    <w:rsid w:val="00D67911"/>
    <w:rsid w:val="00D67A0A"/>
    <w:rsid w:val="00D67A24"/>
    <w:rsid w:val="00D67D80"/>
    <w:rsid w:val="00D67F35"/>
    <w:rsid w:val="00D7055E"/>
    <w:rsid w:val="00D70A5B"/>
    <w:rsid w:val="00D70DA8"/>
    <w:rsid w:val="00D7116F"/>
    <w:rsid w:val="00D71180"/>
    <w:rsid w:val="00D71344"/>
    <w:rsid w:val="00D7141B"/>
    <w:rsid w:val="00D71797"/>
    <w:rsid w:val="00D718C0"/>
    <w:rsid w:val="00D71B6A"/>
    <w:rsid w:val="00D71CE8"/>
    <w:rsid w:val="00D727F2"/>
    <w:rsid w:val="00D72B0E"/>
    <w:rsid w:val="00D72D7D"/>
    <w:rsid w:val="00D72EB1"/>
    <w:rsid w:val="00D72FD3"/>
    <w:rsid w:val="00D730AE"/>
    <w:rsid w:val="00D73399"/>
    <w:rsid w:val="00D7359A"/>
    <w:rsid w:val="00D73B96"/>
    <w:rsid w:val="00D73DFC"/>
    <w:rsid w:val="00D73F01"/>
    <w:rsid w:val="00D73F5D"/>
    <w:rsid w:val="00D73FE4"/>
    <w:rsid w:val="00D74238"/>
    <w:rsid w:val="00D74530"/>
    <w:rsid w:val="00D74586"/>
    <w:rsid w:val="00D745E7"/>
    <w:rsid w:val="00D74698"/>
    <w:rsid w:val="00D74857"/>
    <w:rsid w:val="00D749C8"/>
    <w:rsid w:val="00D74BA5"/>
    <w:rsid w:val="00D74C52"/>
    <w:rsid w:val="00D7509B"/>
    <w:rsid w:val="00D7527C"/>
    <w:rsid w:val="00D7553C"/>
    <w:rsid w:val="00D7566A"/>
    <w:rsid w:val="00D75EE1"/>
    <w:rsid w:val="00D760ED"/>
    <w:rsid w:val="00D76261"/>
    <w:rsid w:val="00D764C6"/>
    <w:rsid w:val="00D7656B"/>
    <w:rsid w:val="00D7687A"/>
    <w:rsid w:val="00D76DE4"/>
    <w:rsid w:val="00D76EF0"/>
    <w:rsid w:val="00D77169"/>
    <w:rsid w:val="00D77184"/>
    <w:rsid w:val="00D7721F"/>
    <w:rsid w:val="00D77401"/>
    <w:rsid w:val="00D77419"/>
    <w:rsid w:val="00D77617"/>
    <w:rsid w:val="00D7761D"/>
    <w:rsid w:val="00D777AC"/>
    <w:rsid w:val="00D77825"/>
    <w:rsid w:val="00D77849"/>
    <w:rsid w:val="00D77C25"/>
    <w:rsid w:val="00D77DAF"/>
    <w:rsid w:val="00D77F09"/>
    <w:rsid w:val="00D800A9"/>
    <w:rsid w:val="00D80766"/>
    <w:rsid w:val="00D80884"/>
    <w:rsid w:val="00D80C7B"/>
    <w:rsid w:val="00D80EB9"/>
    <w:rsid w:val="00D80FEA"/>
    <w:rsid w:val="00D81005"/>
    <w:rsid w:val="00D81077"/>
    <w:rsid w:val="00D81329"/>
    <w:rsid w:val="00D81536"/>
    <w:rsid w:val="00D815D6"/>
    <w:rsid w:val="00D81661"/>
    <w:rsid w:val="00D816DA"/>
    <w:rsid w:val="00D8212D"/>
    <w:rsid w:val="00D82271"/>
    <w:rsid w:val="00D827E8"/>
    <w:rsid w:val="00D8283D"/>
    <w:rsid w:val="00D82D11"/>
    <w:rsid w:val="00D832E5"/>
    <w:rsid w:val="00D83710"/>
    <w:rsid w:val="00D837A0"/>
    <w:rsid w:val="00D83B10"/>
    <w:rsid w:val="00D83F37"/>
    <w:rsid w:val="00D84020"/>
    <w:rsid w:val="00D841BF"/>
    <w:rsid w:val="00D8430D"/>
    <w:rsid w:val="00D849D5"/>
    <w:rsid w:val="00D84C35"/>
    <w:rsid w:val="00D84C69"/>
    <w:rsid w:val="00D8528E"/>
    <w:rsid w:val="00D85555"/>
    <w:rsid w:val="00D855E2"/>
    <w:rsid w:val="00D85710"/>
    <w:rsid w:val="00D859D8"/>
    <w:rsid w:val="00D85D03"/>
    <w:rsid w:val="00D85D35"/>
    <w:rsid w:val="00D85DD9"/>
    <w:rsid w:val="00D8626B"/>
    <w:rsid w:val="00D862A5"/>
    <w:rsid w:val="00D8638B"/>
    <w:rsid w:val="00D8649D"/>
    <w:rsid w:val="00D8690E"/>
    <w:rsid w:val="00D86B32"/>
    <w:rsid w:val="00D86C31"/>
    <w:rsid w:val="00D86E32"/>
    <w:rsid w:val="00D87779"/>
    <w:rsid w:val="00D877FB"/>
    <w:rsid w:val="00D87A28"/>
    <w:rsid w:val="00D87AD4"/>
    <w:rsid w:val="00D900FA"/>
    <w:rsid w:val="00D9024F"/>
    <w:rsid w:val="00D903A3"/>
    <w:rsid w:val="00D9056E"/>
    <w:rsid w:val="00D90D32"/>
    <w:rsid w:val="00D90D80"/>
    <w:rsid w:val="00D90E74"/>
    <w:rsid w:val="00D90EC5"/>
    <w:rsid w:val="00D9122C"/>
    <w:rsid w:val="00D913A3"/>
    <w:rsid w:val="00D914D7"/>
    <w:rsid w:val="00D917BB"/>
    <w:rsid w:val="00D917D0"/>
    <w:rsid w:val="00D91B4C"/>
    <w:rsid w:val="00D91E5F"/>
    <w:rsid w:val="00D9270B"/>
    <w:rsid w:val="00D92996"/>
    <w:rsid w:val="00D92B67"/>
    <w:rsid w:val="00D92D34"/>
    <w:rsid w:val="00D92FEE"/>
    <w:rsid w:val="00D93326"/>
    <w:rsid w:val="00D933F6"/>
    <w:rsid w:val="00D93454"/>
    <w:rsid w:val="00D937DA"/>
    <w:rsid w:val="00D93A27"/>
    <w:rsid w:val="00D93B2E"/>
    <w:rsid w:val="00D93E15"/>
    <w:rsid w:val="00D93F4A"/>
    <w:rsid w:val="00D941DF"/>
    <w:rsid w:val="00D941E9"/>
    <w:rsid w:val="00D9436B"/>
    <w:rsid w:val="00D94799"/>
    <w:rsid w:val="00D94915"/>
    <w:rsid w:val="00D94AAF"/>
    <w:rsid w:val="00D94C20"/>
    <w:rsid w:val="00D94C8B"/>
    <w:rsid w:val="00D950D5"/>
    <w:rsid w:val="00D95166"/>
    <w:rsid w:val="00D95432"/>
    <w:rsid w:val="00D95C2C"/>
    <w:rsid w:val="00D95FA5"/>
    <w:rsid w:val="00D95FBA"/>
    <w:rsid w:val="00D96531"/>
    <w:rsid w:val="00D96D45"/>
    <w:rsid w:val="00D96E87"/>
    <w:rsid w:val="00D96EB5"/>
    <w:rsid w:val="00D97207"/>
    <w:rsid w:val="00D97E1B"/>
    <w:rsid w:val="00D97F43"/>
    <w:rsid w:val="00D97F47"/>
    <w:rsid w:val="00DA0360"/>
    <w:rsid w:val="00DA0C89"/>
    <w:rsid w:val="00DA0D08"/>
    <w:rsid w:val="00DA0D1F"/>
    <w:rsid w:val="00DA102E"/>
    <w:rsid w:val="00DA1250"/>
    <w:rsid w:val="00DA131F"/>
    <w:rsid w:val="00DA1323"/>
    <w:rsid w:val="00DA1475"/>
    <w:rsid w:val="00DA148E"/>
    <w:rsid w:val="00DA1700"/>
    <w:rsid w:val="00DA188D"/>
    <w:rsid w:val="00DA1A22"/>
    <w:rsid w:val="00DA1AA9"/>
    <w:rsid w:val="00DA1E61"/>
    <w:rsid w:val="00DA1FAF"/>
    <w:rsid w:val="00DA1FC7"/>
    <w:rsid w:val="00DA209C"/>
    <w:rsid w:val="00DA21FF"/>
    <w:rsid w:val="00DA2356"/>
    <w:rsid w:val="00DA25C8"/>
    <w:rsid w:val="00DA2B4F"/>
    <w:rsid w:val="00DA2B53"/>
    <w:rsid w:val="00DA2BAA"/>
    <w:rsid w:val="00DA2BF8"/>
    <w:rsid w:val="00DA3571"/>
    <w:rsid w:val="00DA3689"/>
    <w:rsid w:val="00DA37DF"/>
    <w:rsid w:val="00DA386B"/>
    <w:rsid w:val="00DA386D"/>
    <w:rsid w:val="00DA3941"/>
    <w:rsid w:val="00DA3A4A"/>
    <w:rsid w:val="00DA3B7C"/>
    <w:rsid w:val="00DA3E22"/>
    <w:rsid w:val="00DA4153"/>
    <w:rsid w:val="00DA4199"/>
    <w:rsid w:val="00DA45C5"/>
    <w:rsid w:val="00DA4816"/>
    <w:rsid w:val="00DA48DF"/>
    <w:rsid w:val="00DA4BB6"/>
    <w:rsid w:val="00DA4D39"/>
    <w:rsid w:val="00DA4F91"/>
    <w:rsid w:val="00DA50D0"/>
    <w:rsid w:val="00DA5165"/>
    <w:rsid w:val="00DA53BB"/>
    <w:rsid w:val="00DA5B6F"/>
    <w:rsid w:val="00DA5D27"/>
    <w:rsid w:val="00DA5F2E"/>
    <w:rsid w:val="00DA633E"/>
    <w:rsid w:val="00DA6626"/>
    <w:rsid w:val="00DA6944"/>
    <w:rsid w:val="00DA6A72"/>
    <w:rsid w:val="00DA6F47"/>
    <w:rsid w:val="00DA70FF"/>
    <w:rsid w:val="00DA745B"/>
    <w:rsid w:val="00DA7AA8"/>
    <w:rsid w:val="00DA7E45"/>
    <w:rsid w:val="00DB068F"/>
    <w:rsid w:val="00DB073D"/>
    <w:rsid w:val="00DB0E9B"/>
    <w:rsid w:val="00DB10A3"/>
    <w:rsid w:val="00DB11E0"/>
    <w:rsid w:val="00DB133B"/>
    <w:rsid w:val="00DB144E"/>
    <w:rsid w:val="00DB150D"/>
    <w:rsid w:val="00DB1770"/>
    <w:rsid w:val="00DB1868"/>
    <w:rsid w:val="00DB20E6"/>
    <w:rsid w:val="00DB267E"/>
    <w:rsid w:val="00DB2824"/>
    <w:rsid w:val="00DB2D5A"/>
    <w:rsid w:val="00DB2D60"/>
    <w:rsid w:val="00DB2DCA"/>
    <w:rsid w:val="00DB2FE7"/>
    <w:rsid w:val="00DB30F9"/>
    <w:rsid w:val="00DB3299"/>
    <w:rsid w:val="00DB36DB"/>
    <w:rsid w:val="00DB3B15"/>
    <w:rsid w:val="00DB3D95"/>
    <w:rsid w:val="00DB3DD5"/>
    <w:rsid w:val="00DB439C"/>
    <w:rsid w:val="00DB4444"/>
    <w:rsid w:val="00DB4A96"/>
    <w:rsid w:val="00DB4AF0"/>
    <w:rsid w:val="00DB648A"/>
    <w:rsid w:val="00DB65D5"/>
    <w:rsid w:val="00DB66E1"/>
    <w:rsid w:val="00DB66F3"/>
    <w:rsid w:val="00DB6A87"/>
    <w:rsid w:val="00DB6B04"/>
    <w:rsid w:val="00DB6EC0"/>
    <w:rsid w:val="00DB7247"/>
    <w:rsid w:val="00DB736F"/>
    <w:rsid w:val="00DB7411"/>
    <w:rsid w:val="00DB7A37"/>
    <w:rsid w:val="00DB7C6C"/>
    <w:rsid w:val="00DB7CDF"/>
    <w:rsid w:val="00DB7DD2"/>
    <w:rsid w:val="00DB7F5F"/>
    <w:rsid w:val="00DB7FC0"/>
    <w:rsid w:val="00DC0459"/>
    <w:rsid w:val="00DC04AE"/>
    <w:rsid w:val="00DC056D"/>
    <w:rsid w:val="00DC0991"/>
    <w:rsid w:val="00DC0AC2"/>
    <w:rsid w:val="00DC1079"/>
    <w:rsid w:val="00DC1271"/>
    <w:rsid w:val="00DC16E0"/>
    <w:rsid w:val="00DC1711"/>
    <w:rsid w:val="00DC19F6"/>
    <w:rsid w:val="00DC1CFA"/>
    <w:rsid w:val="00DC1F62"/>
    <w:rsid w:val="00DC2298"/>
    <w:rsid w:val="00DC2561"/>
    <w:rsid w:val="00DC27FC"/>
    <w:rsid w:val="00DC2C23"/>
    <w:rsid w:val="00DC2EB3"/>
    <w:rsid w:val="00DC3062"/>
    <w:rsid w:val="00DC323D"/>
    <w:rsid w:val="00DC323E"/>
    <w:rsid w:val="00DC3262"/>
    <w:rsid w:val="00DC341E"/>
    <w:rsid w:val="00DC3551"/>
    <w:rsid w:val="00DC3ED3"/>
    <w:rsid w:val="00DC461D"/>
    <w:rsid w:val="00DC4659"/>
    <w:rsid w:val="00DC46FE"/>
    <w:rsid w:val="00DC4B38"/>
    <w:rsid w:val="00DC4BC0"/>
    <w:rsid w:val="00DC4C68"/>
    <w:rsid w:val="00DC54C0"/>
    <w:rsid w:val="00DC6065"/>
    <w:rsid w:val="00DC61BD"/>
    <w:rsid w:val="00DC629F"/>
    <w:rsid w:val="00DC64E0"/>
    <w:rsid w:val="00DC6DE5"/>
    <w:rsid w:val="00DC6E06"/>
    <w:rsid w:val="00DC6F35"/>
    <w:rsid w:val="00DC71F7"/>
    <w:rsid w:val="00DC7642"/>
    <w:rsid w:val="00DC7903"/>
    <w:rsid w:val="00DC7941"/>
    <w:rsid w:val="00DC7A49"/>
    <w:rsid w:val="00DC7FBF"/>
    <w:rsid w:val="00DD014D"/>
    <w:rsid w:val="00DD0367"/>
    <w:rsid w:val="00DD058E"/>
    <w:rsid w:val="00DD08B8"/>
    <w:rsid w:val="00DD0944"/>
    <w:rsid w:val="00DD0C03"/>
    <w:rsid w:val="00DD0FF3"/>
    <w:rsid w:val="00DD194A"/>
    <w:rsid w:val="00DD1A0B"/>
    <w:rsid w:val="00DD1AB3"/>
    <w:rsid w:val="00DD1D67"/>
    <w:rsid w:val="00DD2016"/>
    <w:rsid w:val="00DD2170"/>
    <w:rsid w:val="00DD2265"/>
    <w:rsid w:val="00DD23DB"/>
    <w:rsid w:val="00DD2667"/>
    <w:rsid w:val="00DD266A"/>
    <w:rsid w:val="00DD278D"/>
    <w:rsid w:val="00DD2A0D"/>
    <w:rsid w:val="00DD2E41"/>
    <w:rsid w:val="00DD30C3"/>
    <w:rsid w:val="00DD31E7"/>
    <w:rsid w:val="00DD3FEF"/>
    <w:rsid w:val="00DD4448"/>
    <w:rsid w:val="00DD46F7"/>
    <w:rsid w:val="00DD4B36"/>
    <w:rsid w:val="00DD4D13"/>
    <w:rsid w:val="00DD5053"/>
    <w:rsid w:val="00DD5144"/>
    <w:rsid w:val="00DD51BE"/>
    <w:rsid w:val="00DD545F"/>
    <w:rsid w:val="00DD5952"/>
    <w:rsid w:val="00DD59EF"/>
    <w:rsid w:val="00DD5B22"/>
    <w:rsid w:val="00DD5E42"/>
    <w:rsid w:val="00DD6136"/>
    <w:rsid w:val="00DD639F"/>
    <w:rsid w:val="00DD6476"/>
    <w:rsid w:val="00DD6544"/>
    <w:rsid w:val="00DD66B0"/>
    <w:rsid w:val="00DD6974"/>
    <w:rsid w:val="00DD6B06"/>
    <w:rsid w:val="00DD6D4E"/>
    <w:rsid w:val="00DD72F8"/>
    <w:rsid w:val="00DD7605"/>
    <w:rsid w:val="00DD7665"/>
    <w:rsid w:val="00DD778F"/>
    <w:rsid w:val="00DD7D0D"/>
    <w:rsid w:val="00DE02DD"/>
    <w:rsid w:val="00DE0479"/>
    <w:rsid w:val="00DE075A"/>
    <w:rsid w:val="00DE13B7"/>
    <w:rsid w:val="00DE1402"/>
    <w:rsid w:val="00DE19FB"/>
    <w:rsid w:val="00DE1E63"/>
    <w:rsid w:val="00DE295A"/>
    <w:rsid w:val="00DE2A24"/>
    <w:rsid w:val="00DE2B31"/>
    <w:rsid w:val="00DE3514"/>
    <w:rsid w:val="00DE371A"/>
    <w:rsid w:val="00DE393F"/>
    <w:rsid w:val="00DE3C77"/>
    <w:rsid w:val="00DE4044"/>
    <w:rsid w:val="00DE48D9"/>
    <w:rsid w:val="00DE4910"/>
    <w:rsid w:val="00DE4E80"/>
    <w:rsid w:val="00DE4EEC"/>
    <w:rsid w:val="00DE4FBF"/>
    <w:rsid w:val="00DE50AA"/>
    <w:rsid w:val="00DE52FF"/>
    <w:rsid w:val="00DE565C"/>
    <w:rsid w:val="00DE58B1"/>
    <w:rsid w:val="00DE5B1A"/>
    <w:rsid w:val="00DE5E0E"/>
    <w:rsid w:val="00DE5E1D"/>
    <w:rsid w:val="00DE5FC8"/>
    <w:rsid w:val="00DE6045"/>
    <w:rsid w:val="00DE625D"/>
    <w:rsid w:val="00DE64EA"/>
    <w:rsid w:val="00DE6818"/>
    <w:rsid w:val="00DE6C9F"/>
    <w:rsid w:val="00DE6CCD"/>
    <w:rsid w:val="00DE702C"/>
    <w:rsid w:val="00DE73F3"/>
    <w:rsid w:val="00DE75E6"/>
    <w:rsid w:val="00DE7667"/>
    <w:rsid w:val="00DE791D"/>
    <w:rsid w:val="00DE7ACC"/>
    <w:rsid w:val="00DF0035"/>
    <w:rsid w:val="00DF0461"/>
    <w:rsid w:val="00DF05DE"/>
    <w:rsid w:val="00DF06B9"/>
    <w:rsid w:val="00DF0B8A"/>
    <w:rsid w:val="00DF0DD4"/>
    <w:rsid w:val="00DF0E36"/>
    <w:rsid w:val="00DF112D"/>
    <w:rsid w:val="00DF1627"/>
    <w:rsid w:val="00DF19FF"/>
    <w:rsid w:val="00DF1A14"/>
    <w:rsid w:val="00DF1CA0"/>
    <w:rsid w:val="00DF1E25"/>
    <w:rsid w:val="00DF1F88"/>
    <w:rsid w:val="00DF1FFA"/>
    <w:rsid w:val="00DF22E1"/>
    <w:rsid w:val="00DF25B8"/>
    <w:rsid w:val="00DF26E3"/>
    <w:rsid w:val="00DF2CCF"/>
    <w:rsid w:val="00DF2E65"/>
    <w:rsid w:val="00DF36F1"/>
    <w:rsid w:val="00DF38B6"/>
    <w:rsid w:val="00DF3B15"/>
    <w:rsid w:val="00DF3B63"/>
    <w:rsid w:val="00DF40F2"/>
    <w:rsid w:val="00DF4100"/>
    <w:rsid w:val="00DF4260"/>
    <w:rsid w:val="00DF4522"/>
    <w:rsid w:val="00DF46C5"/>
    <w:rsid w:val="00DF4846"/>
    <w:rsid w:val="00DF48E2"/>
    <w:rsid w:val="00DF4DA6"/>
    <w:rsid w:val="00DF4F21"/>
    <w:rsid w:val="00DF51F8"/>
    <w:rsid w:val="00DF528C"/>
    <w:rsid w:val="00DF54E5"/>
    <w:rsid w:val="00DF56E0"/>
    <w:rsid w:val="00DF57E7"/>
    <w:rsid w:val="00DF5A48"/>
    <w:rsid w:val="00DF5D24"/>
    <w:rsid w:val="00DF6552"/>
    <w:rsid w:val="00DF657A"/>
    <w:rsid w:val="00DF6D21"/>
    <w:rsid w:val="00DF6F81"/>
    <w:rsid w:val="00DF7095"/>
    <w:rsid w:val="00DF72F2"/>
    <w:rsid w:val="00DF750C"/>
    <w:rsid w:val="00DF7A66"/>
    <w:rsid w:val="00E00034"/>
    <w:rsid w:val="00E0013F"/>
    <w:rsid w:val="00E004DF"/>
    <w:rsid w:val="00E009D5"/>
    <w:rsid w:val="00E00A2C"/>
    <w:rsid w:val="00E00FEE"/>
    <w:rsid w:val="00E0109D"/>
    <w:rsid w:val="00E010C8"/>
    <w:rsid w:val="00E011EC"/>
    <w:rsid w:val="00E0125F"/>
    <w:rsid w:val="00E01299"/>
    <w:rsid w:val="00E016FF"/>
    <w:rsid w:val="00E01F1E"/>
    <w:rsid w:val="00E023CA"/>
    <w:rsid w:val="00E02BFA"/>
    <w:rsid w:val="00E02E77"/>
    <w:rsid w:val="00E02F82"/>
    <w:rsid w:val="00E0342C"/>
    <w:rsid w:val="00E036B3"/>
    <w:rsid w:val="00E037DB"/>
    <w:rsid w:val="00E03959"/>
    <w:rsid w:val="00E03CE2"/>
    <w:rsid w:val="00E03F67"/>
    <w:rsid w:val="00E0430C"/>
    <w:rsid w:val="00E045AE"/>
    <w:rsid w:val="00E047E7"/>
    <w:rsid w:val="00E048D3"/>
    <w:rsid w:val="00E048F5"/>
    <w:rsid w:val="00E04A78"/>
    <w:rsid w:val="00E04B0B"/>
    <w:rsid w:val="00E04D84"/>
    <w:rsid w:val="00E04DCF"/>
    <w:rsid w:val="00E05177"/>
    <w:rsid w:val="00E0523F"/>
    <w:rsid w:val="00E05318"/>
    <w:rsid w:val="00E05A25"/>
    <w:rsid w:val="00E05A66"/>
    <w:rsid w:val="00E05FEB"/>
    <w:rsid w:val="00E06311"/>
    <w:rsid w:val="00E06418"/>
    <w:rsid w:val="00E0652B"/>
    <w:rsid w:val="00E066B0"/>
    <w:rsid w:val="00E06A9C"/>
    <w:rsid w:val="00E06C4A"/>
    <w:rsid w:val="00E07067"/>
    <w:rsid w:val="00E0751D"/>
    <w:rsid w:val="00E07658"/>
    <w:rsid w:val="00E076BF"/>
    <w:rsid w:val="00E077DE"/>
    <w:rsid w:val="00E0789C"/>
    <w:rsid w:val="00E07C83"/>
    <w:rsid w:val="00E07FBB"/>
    <w:rsid w:val="00E10536"/>
    <w:rsid w:val="00E10A30"/>
    <w:rsid w:val="00E116FD"/>
    <w:rsid w:val="00E11767"/>
    <w:rsid w:val="00E118C8"/>
    <w:rsid w:val="00E1226B"/>
    <w:rsid w:val="00E1248F"/>
    <w:rsid w:val="00E129C2"/>
    <w:rsid w:val="00E129CA"/>
    <w:rsid w:val="00E1367C"/>
    <w:rsid w:val="00E13983"/>
    <w:rsid w:val="00E13C0A"/>
    <w:rsid w:val="00E145E0"/>
    <w:rsid w:val="00E1465D"/>
    <w:rsid w:val="00E149D7"/>
    <w:rsid w:val="00E149F4"/>
    <w:rsid w:val="00E14A77"/>
    <w:rsid w:val="00E14E21"/>
    <w:rsid w:val="00E151B8"/>
    <w:rsid w:val="00E1554E"/>
    <w:rsid w:val="00E155BF"/>
    <w:rsid w:val="00E15700"/>
    <w:rsid w:val="00E1572F"/>
    <w:rsid w:val="00E15ABD"/>
    <w:rsid w:val="00E15F0C"/>
    <w:rsid w:val="00E15F46"/>
    <w:rsid w:val="00E1600B"/>
    <w:rsid w:val="00E16213"/>
    <w:rsid w:val="00E16265"/>
    <w:rsid w:val="00E1628B"/>
    <w:rsid w:val="00E164F5"/>
    <w:rsid w:val="00E1650A"/>
    <w:rsid w:val="00E16AA2"/>
    <w:rsid w:val="00E17371"/>
    <w:rsid w:val="00E176DA"/>
    <w:rsid w:val="00E200E7"/>
    <w:rsid w:val="00E20463"/>
    <w:rsid w:val="00E20739"/>
    <w:rsid w:val="00E20B53"/>
    <w:rsid w:val="00E20B63"/>
    <w:rsid w:val="00E20DB3"/>
    <w:rsid w:val="00E20EAE"/>
    <w:rsid w:val="00E2117D"/>
    <w:rsid w:val="00E21250"/>
    <w:rsid w:val="00E21671"/>
    <w:rsid w:val="00E218E8"/>
    <w:rsid w:val="00E2267D"/>
    <w:rsid w:val="00E22851"/>
    <w:rsid w:val="00E22D30"/>
    <w:rsid w:val="00E230FF"/>
    <w:rsid w:val="00E2378F"/>
    <w:rsid w:val="00E2391B"/>
    <w:rsid w:val="00E23C1D"/>
    <w:rsid w:val="00E23FF4"/>
    <w:rsid w:val="00E24403"/>
    <w:rsid w:val="00E24697"/>
    <w:rsid w:val="00E2472F"/>
    <w:rsid w:val="00E248EC"/>
    <w:rsid w:val="00E24CBC"/>
    <w:rsid w:val="00E24CC7"/>
    <w:rsid w:val="00E24D32"/>
    <w:rsid w:val="00E252FA"/>
    <w:rsid w:val="00E257F2"/>
    <w:rsid w:val="00E25992"/>
    <w:rsid w:val="00E259EE"/>
    <w:rsid w:val="00E25D31"/>
    <w:rsid w:val="00E25F47"/>
    <w:rsid w:val="00E2615A"/>
    <w:rsid w:val="00E26453"/>
    <w:rsid w:val="00E26706"/>
    <w:rsid w:val="00E26C22"/>
    <w:rsid w:val="00E26D4D"/>
    <w:rsid w:val="00E26F8D"/>
    <w:rsid w:val="00E271C0"/>
    <w:rsid w:val="00E27397"/>
    <w:rsid w:val="00E27599"/>
    <w:rsid w:val="00E27988"/>
    <w:rsid w:val="00E27C4C"/>
    <w:rsid w:val="00E27DD4"/>
    <w:rsid w:val="00E30089"/>
    <w:rsid w:val="00E304AF"/>
    <w:rsid w:val="00E30583"/>
    <w:rsid w:val="00E307E4"/>
    <w:rsid w:val="00E308AF"/>
    <w:rsid w:val="00E30D6D"/>
    <w:rsid w:val="00E30F07"/>
    <w:rsid w:val="00E3144B"/>
    <w:rsid w:val="00E3145A"/>
    <w:rsid w:val="00E31739"/>
    <w:rsid w:val="00E31A54"/>
    <w:rsid w:val="00E31CCC"/>
    <w:rsid w:val="00E31D4F"/>
    <w:rsid w:val="00E32017"/>
    <w:rsid w:val="00E32183"/>
    <w:rsid w:val="00E32226"/>
    <w:rsid w:val="00E322CA"/>
    <w:rsid w:val="00E32498"/>
    <w:rsid w:val="00E325A9"/>
    <w:rsid w:val="00E32F53"/>
    <w:rsid w:val="00E33154"/>
    <w:rsid w:val="00E3324E"/>
    <w:rsid w:val="00E335E7"/>
    <w:rsid w:val="00E335FA"/>
    <w:rsid w:val="00E33714"/>
    <w:rsid w:val="00E33AEA"/>
    <w:rsid w:val="00E33B61"/>
    <w:rsid w:val="00E33D67"/>
    <w:rsid w:val="00E33F34"/>
    <w:rsid w:val="00E33F79"/>
    <w:rsid w:val="00E34062"/>
    <w:rsid w:val="00E34152"/>
    <w:rsid w:val="00E34276"/>
    <w:rsid w:val="00E344D0"/>
    <w:rsid w:val="00E34591"/>
    <w:rsid w:val="00E346ED"/>
    <w:rsid w:val="00E34897"/>
    <w:rsid w:val="00E34B3E"/>
    <w:rsid w:val="00E34EC5"/>
    <w:rsid w:val="00E35308"/>
    <w:rsid w:val="00E356E5"/>
    <w:rsid w:val="00E357A5"/>
    <w:rsid w:val="00E359C9"/>
    <w:rsid w:val="00E35DB5"/>
    <w:rsid w:val="00E365B7"/>
    <w:rsid w:val="00E369EB"/>
    <w:rsid w:val="00E36B81"/>
    <w:rsid w:val="00E36CBA"/>
    <w:rsid w:val="00E36E48"/>
    <w:rsid w:val="00E36F02"/>
    <w:rsid w:val="00E37006"/>
    <w:rsid w:val="00E37336"/>
    <w:rsid w:val="00E37852"/>
    <w:rsid w:val="00E37F96"/>
    <w:rsid w:val="00E401ED"/>
    <w:rsid w:val="00E405F1"/>
    <w:rsid w:val="00E409FD"/>
    <w:rsid w:val="00E40B7B"/>
    <w:rsid w:val="00E412D9"/>
    <w:rsid w:val="00E4132D"/>
    <w:rsid w:val="00E41831"/>
    <w:rsid w:val="00E41A62"/>
    <w:rsid w:val="00E41A94"/>
    <w:rsid w:val="00E42172"/>
    <w:rsid w:val="00E421A4"/>
    <w:rsid w:val="00E4229C"/>
    <w:rsid w:val="00E4293B"/>
    <w:rsid w:val="00E42B35"/>
    <w:rsid w:val="00E42B86"/>
    <w:rsid w:val="00E42BF9"/>
    <w:rsid w:val="00E42C36"/>
    <w:rsid w:val="00E42CE7"/>
    <w:rsid w:val="00E43065"/>
    <w:rsid w:val="00E43077"/>
    <w:rsid w:val="00E4367E"/>
    <w:rsid w:val="00E43A0E"/>
    <w:rsid w:val="00E43AE0"/>
    <w:rsid w:val="00E443BD"/>
    <w:rsid w:val="00E44762"/>
    <w:rsid w:val="00E448E7"/>
    <w:rsid w:val="00E44C6C"/>
    <w:rsid w:val="00E44CBF"/>
    <w:rsid w:val="00E4505B"/>
    <w:rsid w:val="00E45760"/>
    <w:rsid w:val="00E45B6B"/>
    <w:rsid w:val="00E45FF6"/>
    <w:rsid w:val="00E460FA"/>
    <w:rsid w:val="00E461C7"/>
    <w:rsid w:val="00E465BA"/>
    <w:rsid w:val="00E46819"/>
    <w:rsid w:val="00E46898"/>
    <w:rsid w:val="00E46929"/>
    <w:rsid w:val="00E46A9B"/>
    <w:rsid w:val="00E46B04"/>
    <w:rsid w:val="00E471F1"/>
    <w:rsid w:val="00E47239"/>
    <w:rsid w:val="00E476AE"/>
    <w:rsid w:val="00E47871"/>
    <w:rsid w:val="00E479E7"/>
    <w:rsid w:val="00E47C70"/>
    <w:rsid w:val="00E47C7E"/>
    <w:rsid w:val="00E47E57"/>
    <w:rsid w:val="00E47E72"/>
    <w:rsid w:val="00E47E7D"/>
    <w:rsid w:val="00E47E8B"/>
    <w:rsid w:val="00E500E3"/>
    <w:rsid w:val="00E500F0"/>
    <w:rsid w:val="00E50449"/>
    <w:rsid w:val="00E5045F"/>
    <w:rsid w:val="00E509D3"/>
    <w:rsid w:val="00E50E4F"/>
    <w:rsid w:val="00E5135B"/>
    <w:rsid w:val="00E51450"/>
    <w:rsid w:val="00E51747"/>
    <w:rsid w:val="00E51870"/>
    <w:rsid w:val="00E518F7"/>
    <w:rsid w:val="00E51B3B"/>
    <w:rsid w:val="00E51E56"/>
    <w:rsid w:val="00E52170"/>
    <w:rsid w:val="00E523AC"/>
    <w:rsid w:val="00E5286B"/>
    <w:rsid w:val="00E529FA"/>
    <w:rsid w:val="00E52C10"/>
    <w:rsid w:val="00E5348D"/>
    <w:rsid w:val="00E53578"/>
    <w:rsid w:val="00E5371E"/>
    <w:rsid w:val="00E53924"/>
    <w:rsid w:val="00E53B2A"/>
    <w:rsid w:val="00E53D13"/>
    <w:rsid w:val="00E54034"/>
    <w:rsid w:val="00E5412D"/>
    <w:rsid w:val="00E548DA"/>
    <w:rsid w:val="00E5496D"/>
    <w:rsid w:val="00E54FF3"/>
    <w:rsid w:val="00E551D7"/>
    <w:rsid w:val="00E552BF"/>
    <w:rsid w:val="00E55615"/>
    <w:rsid w:val="00E55A79"/>
    <w:rsid w:val="00E56128"/>
    <w:rsid w:val="00E5633F"/>
    <w:rsid w:val="00E5659D"/>
    <w:rsid w:val="00E56A8A"/>
    <w:rsid w:val="00E56B16"/>
    <w:rsid w:val="00E56B5A"/>
    <w:rsid w:val="00E56D1D"/>
    <w:rsid w:val="00E56DAF"/>
    <w:rsid w:val="00E571D3"/>
    <w:rsid w:val="00E572DB"/>
    <w:rsid w:val="00E5754C"/>
    <w:rsid w:val="00E57686"/>
    <w:rsid w:val="00E576D0"/>
    <w:rsid w:val="00E57747"/>
    <w:rsid w:val="00E577D4"/>
    <w:rsid w:val="00E57DE2"/>
    <w:rsid w:val="00E57F71"/>
    <w:rsid w:val="00E57FE4"/>
    <w:rsid w:val="00E601CE"/>
    <w:rsid w:val="00E60371"/>
    <w:rsid w:val="00E6058F"/>
    <w:rsid w:val="00E6091D"/>
    <w:rsid w:val="00E60C8E"/>
    <w:rsid w:val="00E613E4"/>
    <w:rsid w:val="00E615EF"/>
    <w:rsid w:val="00E615F0"/>
    <w:rsid w:val="00E61819"/>
    <w:rsid w:val="00E61A00"/>
    <w:rsid w:val="00E61DB8"/>
    <w:rsid w:val="00E61E71"/>
    <w:rsid w:val="00E62530"/>
    <w:rsid w:val="00E6260D"/>
    <w:rsid w:val="00E626D8"/>
    <w:rsid w:val="00E62800"/>
    <w:rsid w:val="00E62AE4"/>
    <w:rsid w:val="00E62E3E"/>
    <w:rsid w:val="00E63090"/>
    <w:rsid w:val="00E631F5"/>
    <w:rsid w:val="00E63362"/>
    <w:rsid w:val="00E634D9"/>
    <w:rsid w:val="00E63518"/>
    <w:rsid w:val="00E6365C"/>
    <w:rsid w:val="00E6377C"/>
    <w:rsid w:val="00E63C56"/>
    <w:rsid w:val="00E63CF5"/>
    <w:rsid w:val="00E63E62"/>
    <w:rsid w:val="00E64067"/>
    <w:rsid w:val="00E6448E"/>
    <w:rsid w:val="00E64842"/>
    <w:rsid w:val="00E64A81"/>
    <w:rsid w:val="00E64BD8"/>
    <w:rsid w:val="00E64E0A"/>
    <w:rsid w:val="00E64E17"/>
    <w:rsid w:val="00E6507B"/>
    <w:rsid w:val="00E650A2"/>
    <w:rsid w:val="00E6520B"/>
    <w:rsid w:val="00E65D49"/>
    <w:rsid w:val="00E65FFD"/>
    <w:rsid w:val="00E66603"/>
    <w:rsid w:val="00E6695E"/>
    <w:rsid w:val="00E6697B"/>
    <w:rsid w:val="00E66D5C"/>
    <w:rsid w:val="00E66E14"/>
    <w:rsid w:val="00E674DF"/>
    <w:rsid w:val="00E674FA"/>
    <w:rsid w:val="00E6760E"/>
    <w:rsid w:val="00E67687"/>
    <w:rsid w:val="00E67C8D"/>
    <w:rsid w:val="00E67E85"/>
    <w:rsid w:val="00E704CF"/>
    <w:rsid w:val="00E70B25"/>
    <w:rsid w:val="00E70D6A"/>
    <w:rsid w:val="00E70E2A"/>
    <w:rsid w:val="00E70E54"/>
    <w:rsid w:val="00E711A9"/>
    <w:rsid w:val="00E71289"/>
    <w:rsid w:val="00E715D0"/>
    <w:rsid w:val="00E718AC"/>
    <w:rsid w:val="00E7195E"/>
    <w:rsid w:val="00E71DDD"/>
    <w:rsid w:val="00E720A1"/>
    <w:rsid w:val="00E723C1"/>
    <w:rsid w:val="00E72A66"/>
    <w:rsid w:val="00E72DD0"/>
    <w:rsid w:val="00E72E2A"/>
    <w:rsid w:val="00E72E4E"/>
    <w:rsid w:val="00E72FDE"/>
    <w:rsid w:val="00E7357B"/>
    <w:rsid w:val="00E7375B"/>
    <w:rsid w:val="00E737BA"/>
    <w:rsid w:val="00E73929"/>
    <w:rsid w:val="00E74190"/>
    <w:rsid w:val="00E7425D"/>
    <w:rsid w:val="00E760E9"/>
    <w:rsid w:val="00E762BD"/>
    <w:rsid w:val="00E76493"/>
    <w:rsid w:val="00E76563"/>
    <w:rsid w:val="00E7666D"/>
    <w:rsid w:val="00E76B85"/>
    <w:rsid w:val="00E77177"/>
    <w:rsid w:val="00E77683"/>
    <w:rsid w:val="00E77C74"/>
    <w:rsid w:val="00E800C3"/>
    <w:rsid w:val="00E802C2"/>
    <w:rsid w:val="00E804F4"/>
    <w:rsid w:val="00E80652"/>
    <w:rsid w:val="00E807E5"/>
    <w:rsid w:val="00E80931"/>
    <w:rsid w:val="00E80D19"/>
    <w:rsid w:val="00E80E77"/>
    <w:rsid w:val="00E81271"/>
    <w:rsid w:val="00E8156E"/>
    <w:rsid w:val="00E81FDD"/>
    <w:rsid w:val="00E82033"/>
    <w:rsid w:val="00E826E9"/>
    <w:rsid w:val="00E82833"/>
    <w:rsid w:val="00E8298F"/>
    <w:rsid w:val="00E829F5"/>
    <w:rsid w:val="00E8306D"/>
    <w:rsid w:val="00E830F4"/>
    <w:rsid w:val="00E831EE"/>
    <w:rsid w:val="00E8345A"/>
    <w:rsid w:val="00E8346B"/>
    <w:rsid w:val="00E836DA"/>
    <w:rsid w:val="00E83BD0"/>
    <w:rsid w:val="00E83D60"/>
    <w:rsid w:val="00E83F9E"/>
    <w:rsid w:val="00E84203"/>
    <w:rsid w:val="00E84320"/>
    <w:rsid w:val="00E849DA"/>
    <w:rsid w:val="00E84A71"/>
    <w:rsid w:val="00E84AFF"/>
    <w:rsid w:val="00E84B31"/>
    <w:rsid w:val="00E84B7C"/>
    <w:rsid w:val="00E84BD4"/>
    <w:rsid w:val="00E84BFE"/>
    <w:rsid w:val="00E84C5B"/>
    <w:rsid w:val="00E84D81"/>
    <w:rsid w:val="00E8518C"/>
    <w:rsid w:val="00E85320"/>
    <w:rsid w:val="00E8566B"/>
    <w:rsid w:val="00E85787"/>
    <w:rsid w:val="00E85AFD"/>
    <w:rsid w:val="00E860A0"/>
    <w:rsid w:val="00E860DF"/>
    <w:rsid w:val="00E86356"/>
    <w:rsid w:val="00E863AA"/>
    <w:rsid w:val="00E864DE"/>
    <w:rsid w:val="00E86DC3"/>
    <w:rsid w:val="00E87075"/>
    <w:rsid w:val="00E872A6"/>
    <w:rsid w:val="00E877DA"/>
    <w:rsid w:val="00E90A4A"/>
    <w:rsid w:val="00E9106E"/>
    <w:rsid w:val="00E91125"/>
    <w:rsid w:val="00E9128B"/>
    <w:rsid w:val="00E91350"/>
    <w:rsid w:val="00E91846"/>
    <w:rsid w:val="00E9198C"/>
    <w:rsid w:val="00E91C05"/>
    <w:rsid w:val="00E91D7B"/>
    <w:rsid w:val="00E92014"/>
    <w:rsid w:val="00E9283A"/>
    <w:rsid w:val="00E92859"/>
    <w:rsid w:val="00E92EB5"/>
    <w:rsid w:val="00E93056"/>
    <w:rsid w:val="00E930E7"/>
    <w:rsid w:val="00E9314A"/>
    <w:rsid w:val="00E9371D"/>
    <w:rsid w:val="00E9388A"/>
    <w:rsid w:val="00E93CE3"/>
    <w:rsid w:val="00E93D54"/>
    <w:rsid w:val="00E93DA0"/>
    <w:rsid w:val="00E94371"/>
    <w:rsid w:val="00E94376"/>
    <w:rsid w:val="00E94603"/>
    <w:rsid w:val="00E946AC"/>
    <w:rsid w:val="00E948BE"/>
    <w:rsid w:val="00E94A26"/>
    <w:rsid w:val="00E94B14"/>
    <w:rsid w:val="00E94E26"/>
    <w:rsid w:val="00E94E42"/>
    <w:rsid w:val="00E95008"/>
    <w:rsid w:val="00E9525F"/>
    <w:rsid w:val="00E95886"/>
    <w:rsid w:val="00E959DE"/>
    <w:rsid w:val="00E959FE"/>
    <w:rsid w:val="00E95AB0"/>
    <w:rsid w:val="00E95DC0"/>
    <w:rsid w:val="00E95E80"/>
    <w:rsid w:val="00E9632C"/>
    <w:rsid w:val="00E9632F"/>
    <w:rsid w:val="00E96597"/>
    <w:rsid w:val="00E96896"/>
    <w:rsid w:val="00E96926"/>
    <w:rsid w:val="00E969D5"/>
    <w:rsid w:val="00E96A5A"/>
    <w:rsid w:val="00E97577"/>
    <w:rsid w:val="00E97A0A"/>
    <w:rsid w:val="00E97A26"/>
    <w:rsid w:val="00E97C94"/>
    <w:rsid w:val="00EA000F"/>
    <w:rsid w:val="00EA0CF8"/>
    <w:rsid w:val="00EA0F0F"/>
    <w:rsid w:val="00EA1032"/>
    <w:rsid w:val="00EA10E2"/>
    <w:rsid w:val="00EA144B"/>
    <w:rsid w:val="00EA155D"/>
    <w:rsid w:val="00EA15FB"/>
    <w:rsid w:val="00EA191F"/>
    <w:rsid w:val="00EA1EBC"/>
    <w:rsid w:val="00EA21A2"/>
    <w:rsid w:val="00EA24AB"/>
    <w:rsid w:val="00EA28B1"/>
    <w:rsid w:val="00EA2B05"/>
    <w:rsid w:val="00EA2D4A"/>
    <w:rsid w:val="00EA31FB"/>
    <w:rsid w:val="00EA32EC"/>
    <w:rsid w:val="00EA33B0"/>
    <w:rsid w:val="00EA34B9"/>
    <w:rsid w:val="00EA3915"/>
    <w:rsid w:val="00EA3E2C"/>
    <w:rsid w:val="00EA4228"/>
    <w:rsid w:val="00EA4837"/>
    <w:rsid w:val="00EA4A3F"/>
    <w:rsid w:val="00EA4CBA"/>
    <w:rsid w:val="00EA4E95"/>
    <w:rsid w:val="00EA4F46"/>
    <w:rsid w:val="00EA51FC"/>
    <w:rsid w:val="00EA541B"/>
    <w:rsid w:val="00EA5423"/>
    <w:rsid w:val="00EA5568"/>
    <w:rsid w:val="00EA5C49"/>
    <w:rsid w:val="00EA5C84"/>
    <w:rsid w:val="00EA5D09"/>
    <w:rsid w:val="00EA5F74"/>
    <w:rsid w:val="00EA6180"/>
    <w:rsid w:val="00EA64B5"/>
    <w:rsid w:val="00EA6923"/>
    <w:rsid w:val="00EA6992"/>
    <w:rsid w:val="00EA6E6E"/>
    <w:rsid w:val="00EA7123"/>
    <w:rsid w:val="00EA714E"/>
    <w:rsid w:val="00EA7171"/>
    <w:rsid w:val="00EA738A"/>
    <w:rsid w:val="00EA7643"/>
    <w:rsid w:val="00EA7655"/>
    <w:rsid w:val="00EA79E0"/>
    <w:rsid w:val="00EA7A00"/>
    <w:rsid w:val="00EA7AD1"/>
    <w:rsid w:val="00EA7C58"/>
    <w:rsid w:val="00EA7FF3"/>
    <w:rsid w:val="00EB0064"/>
    <w:rsid w:val="00EB015B"/>
    <w:rsid w:val="00EB05A1"/>
    <w:rsid w:val="00EB0740"/>
    <w:rsid w:val="00EB0ADD"/>
    <w:rsid w:val="00EB0C5F"/>
    <w:rsid w:val="00EB0CA3"/>
    <w:rsid w:val="00EB1594"/>
    <w:rsid w:val="00EB1747"/>
    <w:rsid w:val="00EB17A5"/>
    <w:rsid w:val="00EB18E3"/>
    <w:rsid w:val="00EB216F"/>
    <w:rsid w:val="00EB25EC"/>
    <w:rsid w:val="00EB3337"/>
    <w:rsid w:val="00EB3652"/>
    <w:rsid w:val="00EB4A7E"/>
    <w:rsid w:val="00EB4D7C"/>
    <w:rsid w:val="00EB4F29"/>
    <w:rsid w:val="00EB529C"/>
    <w:rsid w:val="00EB5452"/>
    <w:rsid w:val="00EB5635"/>
    <w:rsid w:val="00EB56D2"/>
    <w:rsid w:val="00EB5888"/>
    <w:rsid w:val="00EB58BA"/>
    <w:rsid w:val="00EB5A93"/>
    <w:rsid w:val="00EB5BF3"/>
    <w:rsid w:val="00EB5F26"/>
    <w:rsid w:val="00EB60EE"/>
    <w:rsid w:val="00EB63C1"/>
    <w:rsid w:val="00EB63F0"/>
    <w:rsid w:val="00EB65ED"/>
    <w:rsid w:val="00EB67CB"/>
    <w:rsid w:val="00EB69D0"/>
    <w:rsid w:val="00EB7059"/>
    <w:rsid w:val="00EB70CA"/>
    <w:rsid w:val="00EB7551"/>
    <w:rsid w:val="00EB7993"/>
    <w:rsid w:val="00EB7C5B"/>
    <w:rsid w:val="00EC0007"/>
    <w:rsid w:val="00EC0485"/>
    <w:rsid w:val="00EC08E5"/>
    <w:rsid w:val="00EC0C4B"/>
    <w:rsid w:val="00EC0C8D"/>
    <w:rsid w:val="00EC0D63"/>
    <w:rsid w:val="00EC0F28"/>
    <w:rsid w:val="00EC1176"/>
    <w:rsid w:val="00EC12D0"/>
    <w:rsid w:val="00EC139B"/>
    <w:rsid w:val="00EC14AD"/>
    <w:rsid w:val="00EC18C5"/>
    <w:rsid w:val="00EC1E73"/>
    <w:rsid w:val="00EC1FF7"/>
    <w:rsid w:val="00EC20F7"/>
    <w:rsid w:val="00EC2241"/>
    <w:rsid w:val="00EC2386"/>
    <w:rsid w:val="00EC246E"/>
    <w:rsid w:val="00EC24C9"/>
    <w:rsid w:val="00EC269B"/>
    <w:rsid w:val="00EC26ED"/>
    <w:rsid w:val="00EC298D"/>
    <w:rsid w:val="00EC2A78"/>
    <w:rsid w:val="00EC2AB0"/>
    <w:rsid w:val="00EC2DE4"/>
    <w:rsid w:val="00EC3206"/>
    <w:rsid w:val="00EC3772"/>
    <w:rsid w:val="00EC379A"/>
    <w:rsid w:val="00EC3818"/>
    <w:rsid w:val="00EC384D"/>
    <w:rsid w:val="00EC3AB6"/>
    <w:rsid w:val="00EC3BD0"/>
    <w:rsid w:val="00EC414F"/>
    <w:rsid w:val="00EC427E"/>
    <w:rsid w:val="00EC44D8"/>
    <w:rsid w:val="00EC4591"/>
    <w:rsid w:val="00EC4C3F"/>
    <w:rsid w:val="00EC4E5A"/>
    <w:rsid w:val="00EC55ED"/>
    <w:rsid w:val="00EC5990"/>
    <w:rsid w:val="00EC59EC"/>
    <w:rsid w:val="00EC5A28"/>
    <w:rsid w:val="00EC5CE0"/>
    <w:rsid w:val="00EC5F61"/>
    <w:rsid w:val="00EC5F79"/>
    <w:rsid w:val="00EC66E4"/>
    <w:rsid w:val="00EC6CE5"/>
    <w:rsid w:val="00EC6D7D"/>
    <w:rsid w:val="00EC6FD6"/>
    <w:rsid w:val="00EC71F4"/>
    <w:rsid w:val="00EC771C"/>
    <w:rsid w:val="00EC7797"/>
    <w:rsid w:val="00EC7A92"/>
    <w:rsid w:val="00EC7BFC"/>
    <w:rsid w:val="00EC7C5A"/>
    <w:rsid w:val="00EC7CA9"/>
    <w:rsid w:val="00EC7D3E"/>
    <w:rsid w:val="00ED0169"/>
    <w:rsid w:val="00ED0199"/>
    <w:rsid w:val="00ED09A9"/>
    <w:rsid w:val="00ED0E23"/>
    <w:rsid w:val="00ED1015"/>
    <w:rsid w:val="00ED1152"/>
    <w:rsid w:val="00ED133B"/>
    <w:rsid w:val="00ED15EC"/>
    <w:rsid w:val="00ED16FE"/>
    <w:rsid w:val="00ED1A63"/>
    <w:rsid w:val="00ED1FB6"/>
    <w:rsid w:val="00ED20C0"/>
    <w:rsid w:val="00ED21AD"/>
    <w:rsid w:val="00ED2537"/>
    <w:rsid w:val="00ED2AE2"/>
    <w:rsid w:val="00ED2B7F"/>
    <w:rsid w:val="00ED2F20"/>
    <w:rsid w:val="00ED308C"/>
    <w:rsid w:val="00ED30C2"/>
    <w:rsid w:val="00ED30F0"/>
    <w:rsid w:val="00ED3290"/>
    <w:rsid w:val="00ED3300"/>
    <w:rsid w:val="00ED36E8"/>
    <w:rsid w:val="00ED3A41"/>
    <w:rsid w:val="00ED3C3A"/>
    <w:rsid w:val="00ED3E97"/>
    <w:rsid w:val="00ED3EBE"/>
    <w:rsid w:val="00ED4395"/>
    <w:rsid w:val="00ED4411"/>
    <w:rsid w:val="00ED447B"/>
    <w:rsid w:val="00ED48A0"/>
    <w:rsid w:val="00ED4CA1"/>
    <w:rsid w:val="00ED4FFA"/>
    <w:rsid w:val="00ED5954"/>
    <w:rsid w:val="00ED5A4C"/>
    <w:rsid w:val="00ED5F1A"/>
    <w:rsid w:val="00ED5F54"/>
    <w:rsid w:val="00ED6227"/>
    <w:rsid w:val="00ED62A7"/>
    <w:rsid w:val="00ED65A5"/>
    <w:rsid w:val="00ED6A86"/>
    <w:rsid w:val="00ED6C2C"/>
    <w:rsid w:val="00ED6D29"/>
    <w:rsid w:val="00ED762A"/>
    <w:rsid w:val="00ED762E"/>
    <w:rsid w:val="00ED78FB"/>
    <w:rsid w:val="00ED79B9"/>
    <w:rsid w:val="00ED7AE4"/>
    <w:rsid w:val="00ED7B15"/>
    <w:rsid w:val="00EE0015"/>
    <w:rsid w:val="00EE028F"/>
    <w:rsid w:val="00EE0315"/>
    <w:rsid w:val="00EE05A4"/>
    <w:rsid w:val="00EE0615"/>
    <w:rsid w:val="00EE0704"/>
    <w:rsid w:val="00EE0921"/>
    <w:rsid w:val="00EE0B56"/>
    <w:rsid w:val="00EE0E70"/>
    <w:rsid w:val="00EE12A3"/>
    <w:rsid w:val="00EE1F74"/>
    <w:rsid w:val="00EE2119"/>
    <w:rsid w:val="00EE234C"/>
    <w:rsid w:val="00EE253F"/>
    <w:rsid w:val="00EE2B3B"/>
    <w:rsid w:val="00EE2E27"/>
    <w:rsid w:val="00EE2EEF"/>
    <w:rsid w:val="00EE331A"/>
    <w:rsid w:val="00EE3421"/>
    <w:rsid w:val="00EE3A0A"/>
    <w:rsid w:val="00EE3D8D"/>
    <w:rsid w:val="00EE3F3C"/>
    <w:rsid w:val="00EE42FF"/>
    <w:rsid w:val="00EE467E"/>
    <w:rsid w:val="00EE49E2"/>
    <w:rsid w:val="00EE4C52"/>
    <w:rsid w:val="00EE4EA7"/>
    <w:rsid w:val="00EE52C1"/>
    <w:rsid w:val="00EE57A0"/>
    <w:rsid w:val="00EE57D5"/>
    <w:rsid w:val="00EE5CD0"/>
    <w:rsid w:val="00EE5DEE"/>
    <w:rsid w:val="00EE600D"/>
    <w:rsid w:val="00EE60B4"/>
    <w:rsid w:val="00EE617A"/>
    <w:rsid w:val="00EE62BA"/>
    <w:rsid w:val="00EE63D2"/>
    <w:rsid w:val="00EE6627"/>
    <w:rsid w:val="00EE6A85"/>
    <w:rsid w:val="00EE7466"/>
    <w:rsid w:val="00EE767D"/>
    <w:rsid w:val="00EE77A4"/>
    <w:rsid w:val="00EE79BB"/>
    <w:rsid w:val="00EE7E59"/>
    <w:rsid w:val="00EE7FBA"/>
    <w:rsid w:val="00EF0198"/>
    <w:rsid w:val="00EF01C4"/>
    <w:rsid w:val="00EF0246"/>
    <w:rsid w:val="00EF037D"/>
    <w:rsid w:val="00EF0391"/>
    <w:rsid w:val="00EF0A3E"/>
    <w:rsid w:val="00EF0F5A"/>
    <w:rsid w:val="00EF0FAF"/>
    <w:rsid w:val="00EF0FB5"/>
    <w:rsid w:val="00EF1326"/>
    <w:rsid w:val="00EF1638"/>
    <w:rsid w:val="00EF1661"/>
    <w:rsid w:val="00EF1A28"/>
    <w:rsid w:val="00EF1E42"/>
    <w:rsid w:val="00EF2261"/>
    <w:rsid w:val="00EF228B"/>
    <w:rsid w:val="00EF26B0"/>
    <w:rsid w:val="00EF273C"/>
    <w:rsid w:val="00EF29F3"/>
    <w:rsid w:val="00EF2A82"/>
    <w:rsid w:val="00EF2F1C"/>
    <w:rsid w:val="00EF2FDA"/>
    <w:rsid w:val="00EF304D"/>
    <w:rsid w:val="00EF30EC"/>
    <w:rsid w:val="00EF36AA"/>
    <w:rsid w:val="00EF38EF"/>
    <w:rsid w:val="00EF3D9C"/>
    <w:rsid w:val="00EF43DB"/>
    <w:rsid w:val="00EF4CF6"/>
    <w:rsid w:val="00EF4DB4"/>
    <w:rsid w:val="00EF5090"/>
    <w:rsid w:val="00EF51F3"/>
    <w:rsid w:val="00EF53DA"/>
    <w:rsid w:val="00EF5877"/>
    <w:rsid w:val="00EF5BEE"/>
    <w:rsid w:val="00EF5C73"/>
    <w:rsid w:val="00EF5C98"/>
    <w:rsid w:val="00EF62EC"/>
    <w:rsid w:val="00EF6315"/>
    <w:rsid w:val="00EF660F"/>
    <w:rsid w:val="00EF6796"/>
    <w:rsid w:val="00EF68F3"/>
    <w:rsid w:val="00EF69AB"/>
    <w:rsid w:val="00EF6A65"/>
    <w:rsid w:val="00EF6EE7"/>
    <w:rsid w:val="00EF713F"/>
    <w:rsid w:val="00EF74B1"/>
    <w:rsid w:val="00EF769B"/>
    <w:rsid w:val="00EF77A6"/>
    <w:rsid w:val="00EF78B0"/>
    <w:rsid w:val="00EF7EE9"/>
    <w:rsid w:val="00F004CA"/>
    <w:rsid w:val="00F00631"/>
    <w:rsid w:val="00F0089D"/>
    <w:rsid w:val="00F0123F"/>
    <w:rsid w:val="00F0132B"/>
    <w:rsid w:val="00F016B9"/>
    <w:rsid w:val="00F01CD5"/>
    <w:rsid w:val="00F02026"/>
    <w:rsid w:val="00F02B1B"/>
    <w:rsid w:val="00F02C6D"/>
    <w:rsid w:val="00F02F25"/>
    <w:rsid w:val="00F02F2A"/>
    <w:rsid w:val="00F03136"/>
    <w:rsid w:val="00F031F8"/>
    <w:rsid w:val="00F0357C"/>
    <w:rsid w:val="00F0361E"/>
    <w:rsid w:val="00F03F64"/>
    <w:rsid w:val="00F03FC5"/>
    <w:rsid w:val="00F0429B"/>
    <w:rsid w:val="00F0485C"/>
    <w:rsid w:val="00F0488A"/>
    <w:rsid w:val="00F0499E"/>
    <w:rsid w:val="00F04E22"/>
    <w:rsid w:val="00F04F8A"/>
    <w:rsid w:val="00F050BC"/>
    <w:rsid w:val="00F0512F"/>
    <w:rsid w:val="00F05360"/>
    <w:rsid w:val="00F053A4"/>
    <w:rsid w:val="00F053D7"/>
    <w:rsid w:val="00F05485"/>
    <w:rsid w:val="00F05488"/>
    <w:rsid w:val="00F054EA"/>
    <w:rsid w:val="00F055B8"/>
    <w:rsid w:val="00F058DA"/>
    <w:rsid w:val="00F05AC6"/>
    <w:rsid w:val="00F05B6B"/>
    <w:rsid w:val="00F05C98"/>
    <w:rsid w:val="00F05C99"/>
    <w:rsid w:val="00F05CC5"/>
    <w:rsid w:val="00F0600A"/>
    <w:rsid w:val="00F0652F"/>
    <w:rsid w:val="00F0675B"/>
    <w:rsid w:val="00F067E2"/>
    <w:rsid w:val="00F06D37"/>
    <w:rsid w:val="00F06EC1"/>
    <w:rsid w:val="00F06EE1"/>
    <w:rsid w:val="00F06FD4"/>
    <w:rsid w:val="00F07014"/>
    <w:rsid w:val="00F074BC"/>
    <w:rsid w:val="00F07637"/>
    <w:rsid w:val="00F07B3F"/>
    <w:rsid w:val="00F07B80"/>
    <w:rsid w:val="00F07CC9"/>
    <w:rsid w:val="00F10177"/>
    <w:rsid w:val="00F10545"/>
    <w:rsid w:val="00F105DD"/>
    <w:rsid w:val="00F106A3"/>
    <w:rsid w:val="00F10848"/>
    <w:rsid w:val="00F10881"/>
    <w:rsid w:val="00F10BEF"/>
    <w:rsid w:val="00F113DE"/>
    <w:rsid w:val="00F113F3"/>
    <w:rsid w:val="00F117E1"/>
    <w:rsid w:val="00F11C81"/>
    <w:rsid w:val="00F11E9C"/>
    <w:rsid w:val="00F120A7"/>
    <w:rsid w:val="00F120EA"/>
    <w:rsid w:val="00F1241A"/>
    <w:rsid w:val="00F124A4"/>
    <w:rsid w:val="00F126EE"/>
    <w:rsid w:val="00F127AF"/>
    <w:rsid w:val="00F12AA3"/>
    <w:rsid w:val="00F12FDC"/>
    <w:rsid w:val="00F13098"/>
    <w:rsid w:val="00F130B1"/>
    <w:rsid w:val="00F13290"/>
    <w:rsid w:val="00F13861"/>
    <w:rsid w:val="00F13AD1"/>
    <w:rsid w:val="00F13DFA"/>
    <w:rsid w:val="00F13F8E"/>
    <w:rsid w:val="00F14245"/>
    <w:rsid w:val="00F145DD"/>
    <w:rsid w:val="00F14669"/>
    <w:rsid w:val="00F14806"/>
    <w:rsid w:val="00F1497C"/>
    <w:rsid w:val="00F15139"/>
    <w:rsid w:val="00F1522C"/>
    <w:rsid w:val="00F15246"/>
    <w:rsid w:val="00F152B9"/>
    <w:rsid w:val="00F153CF"/>
    <w:rsid w:val="00F15715"/>
    <w:rsid w:val="00F15889"/>
    <w:rsid w:val="00F159A3"/>
    <w:rsid w:val="00F162BC"/>
    <w:rsid w:val="00F1639F"/>
    <w:rsid w:val="00F1641A"/>
    <w:rsid w:val="00F166BC"/>
    <w:rsid w:val="00F16DC6"/>
    <w:rsid w:val="00F16E81"/>
    <w:rsid w:val="00F16F68"/>
    <w:rsid w:val="00F1700F"/>
    <w:rsid w:val="00F17023"/>
    <w:rsid w:val="00F175D4"/>
    <w:rsid w:val="00F17973"/>
    <w:rsid w:val="00F17EDB"/>
    <w:rsid w:val="00F2076E"/>
    <w:rsid w:val="00F20F2E"/>
    <w:rsid w:val="00F20F5D"/>
    <w:rsid w:val="00F21025"/>
    <w:rsid w:val="00F21400"/>
    <w:rsid w:val="00F21D32"/>
    <w:rsid w:val="00F220C7"/>
    <w:rsid w:val="00F22251"/>
    <w:rsid w:val="00F222B1"/>
    <w:rsid w:val="00F22862"/>
    <w:rsid w:val="00F22A4D"/>
    <w:rsid w:val="00F23190"/>
    <w:rsid w:val="00F233EA"/>
    <w:rsid w:val="00F235D8"/>
    <w:rsid w:val="00F23771"/>
    <w:rsid w:val="00F23793"/>
    <w:rsid w:val="00F23BB0"/>
    <w:rsid w:val="00F23FF4"/>
    <w:rsid w:val="00F2405D"/>
    <w:rsid w:val="00F2413F"/>
    <w:rsid w:val="00F241B3"/>
    <w:rsid w:val="00F246CE"/>
    <w:rsid w:val="00F246ED"/>
    <w:rsid w:val="00F24833"/>
    <w:rsid w:val="00F249C2"/>
    <w:rsid w:val="00F24ED8"/>
    <w:rsid w:val="00F25035"/>
    <w:rsid w:val="00F2541D"/>
    <w:rsid w:val="00F2576C"/>
    <w:rsid w:val="00F25842"/>
    <w:rsid w:val="00F259AE"/>
    <w:rsid w:val="00F259F1"/>
    <w:rsid w:val="00F25AEA"/>
    <w:rsid w:val="00F25D98"/>
    <w:rsid w:val="00F25EF9"/>
    <w:rsid w:val="00F262BC"/>
    <w:rsid w:val="00F2678C"/>
    <w:rsid w:val="00F267A3"/>
    <w:rsid w:val="00F267B0"/>
    <w:rsid w:val="00F269D0"/>
    <w:rsid w:val="00F26BA4"/>
    <w:rsid w:val="00F26CF8"/>
    <w:rsid w:val="00F26E7C"/>
    <w:rsid w:val="00F2703E"/>
    <w:rsid w:val="00F2733B"/>
    <w:rsid w:val="00F2735B"/>
    <w:rsid w:val="00F274CC"/>
    <w:rsid w:val="00F27DB1"/>
    <w:rsid w:val="00F27F39"/>
    <w:rsid w:val="00F30279"/>
    <w:rsid w:val="00F305A6"/>
    <w:rsid w:val="00F307AE"/>
    <w:rsid w:val="00F30BE0"/>
    <w:rsid w:val="00F30CD3"/>
    <w:rsid w:val="00F30D68"/>
    <w:rsid w:val="00F311E7"/>
    <w:rsid w:val="00F3192D"/>
    <w:rsid w:val="00F31D75"/>
    <w:rsid w:val="00F31DA0"/>
    <w:rsid w:val="00F31FCD"/>
    <w:rsid w:val="00F32095"/>
    <w:rsid w:val="00F321B5"/>
    <w:rsid w:val="00F32AA8"/>
    <w:rsid w:val="00F32CA1"/>
    <w:rsid w:val="00F3315B"/>
    <w:rsid w:val="00F33179"/>
    <w:rsid w:val="00F333C4"/>
    <w:rsid w:val="00F3354C"/>
    <w:rsid w:val="00F33721"/>
    <w:rsid w:val="00F33AD1"/>
    <w:rsid w:val="00F3407C"/>
    <w:rsid w:val="00F3429C"/>
    <w:rsid w:val="00F34689"/>
    <w:rsid w:val="00F346C1"/>
    <w:rsid w:val="00F3473D"/>
    <w:rsid w:val="00F34762"/>
    <w:rsid w:val="00F348FD"/>
    <w:rsid w:val="00F34BE8"/>
    <w:rsid w:val="00F34F3D"/>
    <w:rsid w:val="00F34F5C"/>
    <w:rsid w:val="00F356B3"/>
    <w:rsid w:val="00F3591E"/>
    <w:rsid w:val="00F35978"/>
    <w:rsid w:val="00F35AAC"/>
    <w:rsid w:val="00F36265"/>
    <w:rsid w:val="00F363D9"/>
    <w:rsid w:val="00F36723"/>
    <w:rsid w:val="00F3678C"/>
    <w:rsid w:val="00F368E7"/>
    <w:rsid w:val="00F36BB2"/>
    <w:rsid w:val="00F36CE4"/>
    <w:rsid w:val="00F36CED"/>
    <w:rsid w:val="00F371F3"/>
    <w:rsid w:val="00F3733F"/>
    <w:rsid w:val="00F374BE"/>
    <w:rsid w:val="00F37903"/>
    <w:rsid w:val="00F37904"/>
    <w:rsid w:val="00F37C9B"/>
    <w:rsid w:val="00F40037"/>
    <w:rsid w:val="00F40753"/>
    <w:rsid w:val="00F407EE"/>
    <w:rsid w:val="00F40A1E"/>
    <w:rsid w:val="00F40DBC"/>
    <w:rsid w:val="00F40F18"/>
    <w:rsid w:val="00F411D6"/>
    <w:rsid w:val="00F41332"/>
    <w:rsid w:val="00F41452"/>
    <w:rsid w:val="00F41AA0"/>
    <w:rsid w:val="00F41C8C"/>
    <w:rsid w:val="00F42343"/>
    <w:rsid w:val="00F424A1"/>
    <w:rsid w:val="00F425AD"/>
    <w:rsid w:val="00F426E5"/>
    <w:rsid w:val="00F42B73"/>
    <w:rsid w:val="00F437C5"/>
    <w:rsid w:val="00F43F03"/>
    <w:rsid w:val="00F43FB2"/>
    <w:rsid w:val="00F4413D"/>
    <w:rsid w:val="00F445F1"/>
    <w:rsid w:val="00F448BE"/>
    <w:rsid w:val="00F44DBA"/>
    <w:rsid w:val="00F45001"/>
    <w:rsid w:val="00F4512F"/>
    <w:rsid w:val="00F451EC"/>
    <w:rsid w:val="00F45307"/>
    <w:rsid w:val="00F45A3D"/>
    <w:rsid w:val="00F45D02"/>
    <w:rsid w:val="00F464E5"/>
    <w:rsid w:val="00F46A20"/>
    <w:rsid w:val="00F46C1A"/>
    <w:rsid w:val="00F46DDE"/>
    <w:rsid w:val="00F47432"/>
    <w:rsid w:val="00F47879"/>
    <w:rsid w:val="00F47AB5"/>
    <w:rsid w:val="00F47DE2"/>
    <w:rsid w:val="00F47F37"/>
    <w:rsid w:val="00F50455"/>
    <w:rsid w:val="00F5059D"/>
    <w:rsid w:val="00F506DB"/>
    <w:rsid w:val="00F50DB4"/>
    <w:rsid w:val="00F50F2A"/>
    <w:rsid w:val="00F5143F"/>
    <w:rsid w:val="00F51596"/>
    <w:rsid w:val="00F51600"/>
    <w:rsid w:val="00F5193C"/>
    <w:rsid w:val="00F51949"/>
    <w:rsid w:val="00F51AED"/>
    <w:rsid w:val="00F51BA5"/>
    <w:rsid w:val="00F51D9C"/>
    <w:rsid w:val="00F5271B"/>
    <w:rsid w:val="00F52816"/>
    <w:rsid w:val="00F528EB"/>
    <w:rsid w:val="00F52B25"/>
    <w:rsid w:val="00F52C2F"/>
    <w:rsid w:val="00F52E01"/>
    <w:rsid w:val="00F52F1A"/>
    <w:rsid w:val="00F53689"/>
    <w:rsid w:val="00F53A6A"/>
    <w:rsid w:val="00F53D0D"/>
    <w:rsid w:val="00F53D9C"/>
    <w:rsid w:val="00F54348"/>
    <w:rsid w:val="00F543B6"/>
    <w:rsid w:val="00F5445A"/>
    <w:rsid w:val="00F54475"/>
    <w:rsid w:val="00F54699"/>
    <w:rsid w:val="00F54A07"/>
    <w:rsid w:val="00F55277"/>
    <w:rsid w:val="00F55684"/>
    <w:rsid w:val="00F55955"/>
    <w:rsid w:val="00F55B05"/>
    <w:rsid w:val="00F563F0"/>
    <w:rsid w:val="00F568BE"/>
    <w:rsid w:val="00F5693F"/>
    <w:rsid w:val="00F56A3D"/>
    <w:rsid w:val="00F56F1B"/>
    <w:rsid w:val="00F56F92"/>
    <w:rsid w:val="00F5752B"/>
    <w:rsid w:val="00F577A8"/>
    <w:rsid w:val="00F578D2"/>
    <w:rsid w:val="00F5798B"/>
    <w:rsid w:val="00F57B9D"/>
    <w:rsid w:val="00F57C37"/>
    <w:rsid w:val="00F57D53"/>
    <w:rsid w:val="00F57EB4"/>
    <w:rsid w:val="00F60017"/>
    <w:rsid w:val="00F60378"/>
    <w:rsid w:val="00F60501"/>
    <w:rsid w:val="00F60518"/>
    <w:rsid w:val="00F60A8F"/>
    <w:rsid w:val="00F60E1E"/>
    <w:rsid w:val="00F60F28"/>
    <w:rsid w:val="00F61060"/>
    <w:rsid w:val="00F61A25"/>
    <w:rsid w:val="00F61B8E"/>
    <w:rsid w:val="00F61D1C"/>
    <w:rsid w:val="00F621A9"/>
    <w:rsid w:val="00F62277"/>
    <w:rsid w:val="00F625E8"/>
    <w:rsid w:val="00F625F7"/>
    <w:rsid w:val="00F63193"/>
    <w:rsid w:val="00F63208"/>
    <w:rsid w:val="00F632E4"/>
    <w:rsid w:val="00F63607"/>
    <w:rsid w:val="00F636A6"/>
    <w:rsid w:val="00F63ACB"/>
    <w:rsid w:val="00F63AF8"/>
    <w:rsid w:val="00F63E62"/>
    <w:rsid w:val="00F63F8C"/>
    <w:rsid w:val="00F64032"/>
    <w:rsid w:val="00F64561"/>
    <w:rsid w:val="00F6472F"/>
    <w:rsid w:val="00F649AE"/>
    <w:rsid w:val="00F64E38"/>
    <w:rsid w:val="00F650A7"/>
    <w:rsid w:val="00F655C0"/>
    <w:rsid w:val="00F655C1"/>
    <w:rsid w:val="00F659D9"/>
    <w:rsid w:val="00F65D98"/>
    <w:rsid w:val="00F65E7A"/>
    <w:rsid w:val="00F66078"/>
    <w:rsid w:val="00F6650D"/>
    <w:rsid w:val="00F667E4"/>
    <w:rsid w:val="00F66989"/>
    <w:rsid w:val="00F66B1F"/>
    <w:rsid w:val="00F66BA2"/>
    <w:rsid w:val="00F66CC1"/>
    <w:rsid w:val="00F66D43"/>
    <w:rsid w:val="00F66D59"/>
    <w:rsid w:val="00F67023"/>
    <w:rsid w:val="00F6702D"/>
    <w:rsid w:val="00F677C0"/>
    <w:rsid w:val="00F6794A"/>
    <w:rsid w:val="00F679FD"/>
    <w:rsid w:val="00F67D37"/>
    <w:rsid w:val="00F67D85"/>
    <w:rsid w:val="00F67F43"/>
    <w:rsid w:val="00F67F80"/>
    <w:rsid w:val="00F67FAE"/>
    <w:rsid w:val="00F70120"/>
    <w:rsid w:val="00F70601"/>
    <w:rsid w:val="00F70758"/>
    <w:rsid w:val="00F70D9A"/>
    <w:rsid w:val="00F70E62"/>
    <w:rsid w:val="00F70E97"/>
    <w:rsid w:val="00F70F10"/>
    <w:rsid w:val="00F71228"/>
    <w:rsid w:val="00F71405"/>
    <w:rsid w:val="00F7148A"/>
    <w:rsid w:val="00F718D8"/>
    <w:rsid w:val="00F71968"/>
    <w:rsid w:val="00F71C1F"/>
    <w:rsid w:val="00F7209C"/>
    <w:rsid w:val="00F720C4"/>
    <w:rsid w:val="00F7252E"/>
    <w:rsid w:val="00F7257B"/>
    <w:rsid w:val="00F728DB"/>
    <w:rsid w:val="00F73617"/>
    <w:rsid w:val="00F73BDC"/>
    <w:rsid w:val="00F73C12"/>
    <w:rsid w:val="00F73C99"/>
    <w:rsid w:val="00F73C9D"/>
    <w:rsid w:val="00F73F82"/>
    <w:rsid w:val="00F7447A"/>
    <w:rsid w:val="00F74985"/>
    <w:rsid w:val="00F74A7F"/>
    <w:rsid w:val="00F74C70"/>
    <w:rsid w:val="00F74E3B"/>
    <w:rsid w:val="00F74EB1"/>
    <w:rsid w:val="00F751B5"/>
    <w:rsid w:val="00F75235"/>
    <w:rsid w:val="00F7547A"/>
    <w:rsid w:val="00F759A6"/>
    <w:rsid w:val="00F7648E"/>
    <w:rsid w:val="00F76A20"/>
    <w:rsid w:val="00F76A4E"/>
    <w:rsid w:val="00F77322"/>
    <w:rsid w:val="00F77596"/>
    <w:rsid w:val="00F775E6"/>
    <w:rsid w:val="00F77767"/>
    <w:rsid w:val="00F77B10"/>
    <w:rsid w:val="00F77E26"/>
    <w:rsid w:val="00F77EA4"/>
    <w:rsid w:val="00F77F4C"/>
    <w:rsid w:val="00F80287"/>
    <w:rsid w:val="00F80566"/>
    <w:rsid w:val="00F809CD"/>
    <w:rsid w:val="00F80AB5"/>
    <w:rsid w:val="00F80C6D"/>
    <w:rsid w:val="00F80F34"/>
    <w:rsid w:val="00F812EE"/>
    <w:rsid w:val="00F81715"/>
    <w:rsid w:val="00F817A2"/>
    <w:rsid w:val="00F81934"/>
    <w:rsid w:val="00F81950"/>
    <w:rsid w:val="00F81B14"/>
    <w:rsid w:val="00F81CC9"/>
    <w:rsid w:val="00F81E82"/>
    <w:rsid w:val="00F81F16"/>
    <w:rsid w:val="00F82140"/>
    <w:rsid w:val="00F82309"/>
    <w:rsid w:val="00F82642"/>
    <w:rsid w:val="00F82728"/>
    <w:rsid w:val="00F82734"/>
    <w:rsid w:val="00F829C7"/>
    <w:rsid w:val="00F82F85"/>
    <w:rsid w:val="00F83330"/>
    <w:rsid w:val="00F83681"/>
    <w:rsid w:val="00F83B6A"/>
    <w:rsid w:val="00F83FFD"/>
    <w:rsid w:val="00F846BF"/>
    <w:rsid w:val="00F848EF"/>
    <w:rsid w:val="00F84E47"/>
    <w:rsid w:val="00F84F36"/>
    <w:rsid w:val="00F8537B"/>
    <w:rsid w:val="00F85449"/>
    <w:rsid w:val="00F8558B"/>
    <w:rsid w:val="00F857B1"/>
    <w:rsid w:val="00F858BE"/>
    <w:rsid w:val="00F85CFE"/>
    <w:rsid w:val="00F85E6E"/>
    <w:rsid w:val="00F86188"/>
    <w:rsid w:val="00F867B1"/>
    <w:rsid w:val="00F868BD"/>
    <w:rsid w:val="00F86C38"/>
    <w:rsid w:val="00F86E57"/>
    <w:rsid w:val="00F87082"/>
    <w:rsid w:val="00F874A1"/>
    <w:rsid w:val="00F876E9"/>
    <w:rsid w:val="00F87A81"/>
    <w:rsid w:val="00F90320"/>
    <w:rsid w:val="00F904B2"/>
    <w:rsid w:val="00F904E4"/>
    <w:rsid w:val="00F9050B"/>
    <w:rsid w:val="00F9073C"/>
    <w:rsid w:val="00F908C0"/>
    <w:rsid w:val="00F90C01"/>
    <w:rsid w:val="00F90F89"/>
    <w:rsid w:val="00F91797"/>
    <w:rsid w:val="00F91834"/>
    <w:rsid w:val="00F91988"/>
    <w:rsid w:val="00F919A0"/>
    <w:rsid w:val="00F91D81"/>
    <w:rsid w:val="00F9237D"/>
    <w:rsid w:val="00F92385"/>
    <w:rsid w:val="00F92595"/>
    <w:rsid w:val="00F9286C"/>
    <w:rsid w:val="00F92947"/>
    <w:rsid w:val="00F92A40"/>
    <w:rsid w:val="00F92E50"/>
    <w:rsid w:val="00F93245"/>
    <w:rsid w:val="00F932A5"/>
    <w:rsid w:val="00F9332D"/>
    <w:rsid w:val="00F93ADE"/>
    <w:rsid w:val="00F93B07"/>
    <w:rsid w:val="00F93C50"/>
    <w:rsid w:val="00F93CA5"/>
    <w:rsid w:val="00F93F08"/>
    <w:rsid w:val="00F940A7"/>
    <w:rsid w:val="00F94296"/>
    <w:rsid w:val="00F943C6"/>
    <w:rsid w:val="00F94489"/>
    <w:rsid w:val="00F94B85"/>
    <w:rsid w:val="00F94C05"/>
    <w:rsid w:val="00F94C7F"/>
    <w:rsid w:val="00F94D0F"/>
    <w:rsid w:val="00F94D77"/>
    <w:rsid w:val="00F94E13"/>
    <w:rsid w:val="00F94E7C"/>
    <w:rsid w:val="00F952CD"/>
    <w:rsid w:val="00F9544A"/>
    <w:rsid w:val="00F95547"/>
    <w:rsid w:val="00F95649"/>
    <w:rsid w:val="00F9585F"/>
    <w:rsid w:val="00F95905"/>
    <w:rsid w:val="00F95A29"/>
    <w:rsid w:val="00F95C84"/>
    <w:rsid w:val="00F95E1E"/>
    <w:rsid w:val="00F965B9"/>
    <w:rsid w:val="00F9661A"/>
    <w:rsid w:val="00F967E7"/>
    <w:rsid w:val="00F96885"/>
    <w:rsid w:val="00F97169"/>
    <w:rsid w:val="00F97501"/>
    <w:rsid w:val="00F97D1E"/>
    <w:rsid w:val="00FA085C"/>
    <w:rsid w:val="00FA0927"/>
    <w:rsid w:val="00FA0987"/>
    <w:rsid w:val="00FA0B4D"/>
    <w:rsid w:val="00FA0D68"/>
    <w:rsid w:val="00FA0DC2"/>
    <w:rsid w:val="00FA109E"/>
    <w:rsid w:val="00FA1251"/>
    <w:rsid w:val="00FA12AA"/>
    <w:rsid w:val="00FA133C"/>
    <w:rsid w:val="00FA1460"/>
    <w:rsid w:val="00FA18D2"/>
    <w:rsid w:val="00FA19A0"/>
    <w:rsid w:val="00FA1AA5"/>
    <w:rsid w:val="00FA1B02"/>
    <w:rsid w:val="00FA1F01"/>
    <w:rsid w:val="00FA2429"/>
    <w:rsid w:val="00FA24DE"/>
    <w:rsid w:val="00FA2674"/>
    <w:rsid w:val="00FA2BBD"/>
    <w:rsid w:val="00FA2C02"/>
    <w:rsid w:val="00FA2D09"/>
    <w:rsid w:val="00FA316A"/>
    <w:rsid w:val="00FA346B"/>
    <w:rsid w:val="00FA35C4"/>
    <w:rsid w:val="00FA39C3"/>
    <w:rsid w:val="00FA3F9F"/>
    <w:rsid w:val="00FA4197"/>
    <w:rsid w:val="00FA4323"/>
    <w:rsid w:val="00FA4861"/>
    <w:rsid w:val="00FA4FC2"/>
    <w:rsid w:val="00FA5260"/>
    <w:rsid w:val="00FA52DB"/>
    <w:rsid w:val="00FA5422"/>
    <w:rsid w:val="00FA5551"/>
    <w:rsid w:val="00FA56F1"/>
    <w:rsid w:val="00FA5AAF"/>
    <w:rsid w:val="00FA5D91"/>
    <w:rsid w:val="00FA5E4D"/>
    <w:rsid w:val="00FA6872"/>
    <w:rsid w:val="00FA6A18"/>
    <w:rsid w:val="00FA6A4D"/>
    <w:rsid w:val="00FA6FDB"/>
    <w:rsid w:val="00FA7186"/>
    <w:rsid w:val="00FA7346"/>
    <w:rsid w:val="00FA749A"/>
    <w:rsid w:val="00FA78B2"/>
    <w:rsid w:val="00FA7958"/>
    <w:rsid w:val="00FA796E"/>
    <w:rsid w:val="00FA7DCA"/>
    <w:rsid w:val="00FA7FCF"/>
    <w:rsid w:val="00FA7FD7"/>
    <w:rsid w:val="00FB007D"/>
    <w:rsid w:val="00FB03FC"/>
    <w:rsid w:val="00FB05B8"/>
    <w:rsid w:val="00FB0D72"/>
    <w:rsid w:val="00FB0EE4"/>
    <w:rsid w:val="00FB0FF0"/>
    <w:rsid w:val="00FB105E"/>
    <w:rsid w:val="00FB14DD"/>
    <w:rsid w:val="00FB1AF0"/>
    <w:rsid w:val="00FB1B05"/>
    <w:rsid w:val="00FB23A3"/>
    <w:rsid w:val="00FB2C1F"/>
    <w:rsid w:val="00FB2D34"/>
    <w:rsid w:val="00FB2E1A"/>
    <w:rsid w:val="00FB2F46"/>
    <w:rsid w:val="00FB3034"/>
    <w:rsid w:val="00FB3280"/>
    <w:rsid w:val="00FB32D2"/>
    <w:rsid w:val="00FB3914"/>
    <w:rsid w:val="00FB3C02"/>
    <w:rsid w:val="00FB447F"/>
    <w:rsid w:val="00FB45DF"/>
    <w:rsid w:val="00FB4B10"/>
    <w:rsid w:val="00FB4BA0"/>
    <w:rsid w:val="00FB4F4B"/>
    <w:rsid w:val="00FB500B"/>
    <w:rsid w:val="00FB507D"/>
    <w:rsid w:val="00FB52A3"/>
    <w:rsid w:val="00FB5560"/>
    <w:rsid w:val="00FB5C42"/>
    <w:rsid w:val="00FB5D99"/>
    <w:rsid w:val="00FB5DBB"/>
    <w:rsid w:val="00FB5DD1"/>
    <w:rsid w:val="00FB6196"/>
    <w:rsid w:val="00FB6386"/>
    <w:rsid w:val="00FB638D"/>
    <w:rsid w:val="00FB63EB"/>
    <w:rsid w:val="00FB6B71"/>
    <w:rsid w:val="00FB6F47"/>
    <w:rsid w:val="00FB6F89"/>
    <w:rsid w:val="00FB7267"/>
    <w:rsid w:val="00FB75BB"/>
    <w:rsid w:val="00FB768C"/>
    <w:rsid w:val="00FB7EAE"/>
    <w:rsid w:val="00FC0697"/>
    <w:rsid w:val="00FC07AE"/>
    <w:rsid w:val="00FC0837"/>
    <w:rsid w:val="00FC0F9A"/>
    <w:rsid w:val="00FC1214"/>
    <w:rsid w:val="00FC12BF"/>
    <w:rsid w:val="00FC141E"/>
    <w:rsid w:val="00FC1757"/>
    <w:rsid w:val="00FC1AEF"/>
    <w:rsid w:val="00FC1C91"/>
    <w:rsid w:val="00FC1CF0"/>
    <w:rsid w:val="00FC1F37"/>
    <w:rsid w:val="00FC232B"/>
    <w:rsid w:val="00FC2408"/>
    <w:rsid w:val="00FC243B"/>
    <w:rsid w:val="00FC267C"/>
    <w:rsid w:val="00FC2B4E"/>
    <w:rsid w:val="00FC2D75"/>
    <w:rsid w:val="00FC328A"/>
    <w:rsid w:val="00FC3968"/>
    <w:rsid w:val="00FC3AA1"/>
    <w:rsid w:val="00FC3B57"/>
    <w:rsid w:val="00FC3DE9"/>
    <w:rsid w:val="00FC4267"/>
    <w:rsid w:val="00FC43C1"/>
    <w:rsid w:val="00FC4418"/>
    <w:rsid w:val="00FC4AA0"/>
    <w:rsid w:val="00FC4E14"/>
    <w:rsid w:val="00FC50C9"/>
    <w:rsid w:val="00FC5AF0"/>
    <w:rsid w:val="00FC5F55"/>
    <w:rsid w:val="00FC6251"/>
    <w:rsid w:val="00FC693B"/>
    <w:rsid w:val="00FC6BAB"/>
    <w:rsid w:val="00FC6C07"/>
    <w:rsid w:val="00FC6CAB"/>
    <w:rsid w:val="00FC6E06"/>
    <w:rsid w:val="00FC710C"/>
    <w:rsid w:val="00FC727B"/>
    <w:rsid w:val="00FC7432"/>
    <w:rsid w:val="00FC7CF8"/>
    <w:rsid w:val="00FC7D48"/>
    <w:rsid w:val="00FC7F45"/>
    <w:rsid w:val="00FD030F"/>
    <w:rsid w:val="00FD0692"/>
    <w:rsid w:val="00FD08C1"/>
    <w:rsid w:val="00FD0B9E"/>
    <w:rsid w:val="00FD1234"/>
    <w:rsid w:val="00FD12E6"/>
    <w:rsid w:val="00FD13BD"/>
    <w:rsid w:val="00FD1400"/>
    <w:rsid w:val="00FD1892"/>
    <w:rsid w:val="00FD19FB"/>
    <w:rsid w:val="00FD1AEB"/>
    <w:rsid w:val="00FD2B80"/>
    <w:rsid w:val="00FD2D03"/>
    <w:rsid w:val="00FD3480"/>
    <w:rsid w:val="00FD3577"/>
    <w:rsid w:val="00FD3905"/>
    <w:rsid w:val="00FD3996"/>
    <w:rsid w:val="00FD3A5E"/>
    <w:rsid w:val="00FD4346"/>
    <w:rsid w:val="00FD4360"/>
    <w:rsid w:val="00FD4369"/>
    <w:rsid w:val="00FD4D94"/>
    <w:rsid w:val="00FD5E53"/>
    <w:rsid w:val="00FD5FF4"/>
    <w:rsid w:val="00FD6075"/>
    <w:rsid w:val="00FD6357"/>
    <w:rsid w:val="00FD661A"/>
    <w:rsid w:val="00FD672E"/>
    <w:rsid w:val="00FD674B"/>
    <w:rsid w:val="00FD67F1"/>
    <w:rsid w:val="00FD6935"/>
    <w:rsid w:val="00FD6AF9"/>
    <w:rsid w:val="00FD6D4B"/>
    <w:rsid w:val="00FD6FB5"/>
    <w:rsid w:val="00FD7135"/>
    <w:rsid w:val="00FD769F"/>
    <w:rsid w:val="00FE01F2"/>
    <w:rsid w:val="00FE0304"/>
    <w:rsid w:val="00FE0504"/>
    <w:rsid w:val="00FE056A"/>
    <w:rsid w:val="00FE069D"/>
    <w:rsid w:val="00FE0847"/>
    <w:rsid w:val="00FE0C04"/>
    <w:rsid w:val="00FE0C36"/>
    <w:rsid w:val="00FE0E1A"/>
    <w:rsid w:val="00FE1160"/>
    <w:rsid w:val="00FE116F"/>
    <w:rsid w:val="00FE1834"/>
    <w:rsid w:val="00FE1866"/>
    <w:rsid w:val="00FE19D3"/>
    <w:rsid w:val="00FE1CD6"/>
    <w:rsid w:val="00FE1EFD"/>
    <w:rsid w:val="00FE1FE5"/>
    <w:rsid w:val="00FE202D"/>
    <w:rsid w:val="00FE2369"/>
    <w:rsid w:val="00FE242A"/>
    <w:rsid w:val="00FE2650"/>
    <w:rsid w:val="00FE2741"/>
    <w:rsid w:val="00FE2794"/>
    <w:rsid w:val="00FE2798"/>
    <w:rsid w:val="00FE28F6"/>
    <w:rsid w:val="00FE29AA"/>
    <w:rsid w:val="00FE2F61"/>
    <w:rsid w:val="00FE2FEF"/>
    <w:rsid w:val="00FE3A0A"/>
    <w:rsid w:val="00FE3EFE"/>
    <w:rsid w:val="00FE3FB6"/>
    <w:rsid w:val="00FE422C"/>
    <w:rsid w:val="00FE4316"/>
    <w:rsid w:val="00FE4704"/>
    <w:rsid w:val="00FE49E4"/>
    <w:rsid w:val="00FE4D1D"/>
    <w:rsid w:val="00FE4DA8"/>
    <w:rsid w:val="00FE4F22"/>
    <w:rsid w:val="00FE50E9"/>
    <w:rsid w:val="00FE528E"/>
    <w:rsid w:val="00FE5351"/>
    <w:rsid w:val="00FE547C"/>
    <w:rsid w:val="00FE5492"/>
    <w:rsid w:val="00FE5CB0"/>
    <w:rsid w:val="00FE633C"/>
    <w:rsid w:val="00FE6595"/>
    <w:rsid w:val="00FE65F5"/>
    <w:rsid w:val="00FE6716"/>
    <w:rsid w:val="00FE683E"/>
    <w:rsid w:val="00FE7007"/>
    <w:rsid w:val="00FE7468"/>
    <w:rsid w:val="00FE751D"/>
    <w:rsid w:val="00FE756A"/>
    <w:rsid w:val="00FE7A8E"/>
    <w:rsid w:val="00FE7B62"/>
    <w:rsid w:val="00FE7CBD"/>
    <w:rsid w:val="00FE7D61"/>
    <w:rsid w:val="00FE7E12"/>
    <w:rsid w:val="00FF0024"/>
    <w:rsid w:val="00FF01DC"/>
    <w:rsid w:val="00FF0752"/>
    <w:rsid w:val="00FF0E71"/>
    <w:rsid w:val="00FF0ECD"/>
    <w:rsid w:val="00FF1218"/>
    <w:rsid w:val="00FF1592"/>
    <w:rsid w:val="00FF162E"/>
    <w:rsid w:val="00FF1874"/>
    <w:rsid w:val="00FF197A"/>
    <w:rsid w:val="00FF1DB1"/>
    <w:rsid w:val="00FF1E34"/>
    <w:rsid w:val="00FF21AF"/>
    <w:rsid w:val="00FF2398"/>
    <w:rsid w:val="00FF23C1"/>
    <w:rsid w:val="00FF2766"/>
    <w:rsid w:val="00FF2B69"/>
    <w:rsid w:val="00FF2B9E"/>
    <w:rsid w:val="00FF2CA8"/>
    <w:rsid w:val="00FF2CD8"/>
    <w:rsid w:val="00FF3092"/>
    <w:rsid w:val="00FF3359"/>
    <w:rsid w:val="00FF34E9"/>
    <w:rsid w:val="00FF34EF"/>
    <w:rsid w:val="00FF397D"/>
    <w:rsid w:val="00FF3A0D"/>
    <w:rsid w:val="00FF3E87"/>
    <w:rsid w:val="00FF40E5"/>
    <w:rsid w:val="00FF4179"/>
    <w:rsid w:val="00FF431F"/>
    <w:rsid w:val="00FF4CE3"/>
    <w:rsid w:val="00FF58C2"/>
    <w:rsid w:val="00FF5B28"/>
    <w:rsid w:val="00FF5BB9"/>
    <w:rsid w:val="00FF5BC6"/>
    <w:rsid w:val="00FF5D71"/>
    <w:rsid w:val="00FF5F60"/>
    <w:rsid w:val="00FF60AD"/>
    <w:rsid w:val="00FF6285"/>
    <w:rsid w:val="00FF644C"/>
    <w:rsid w:val="00FF6566"/>
    <w:rsid w:val="00FF66F8"/>
    <w:rsid w:val="00FF67BF"/>
    <w:rsid w:val="00FF6945"/>
    <w:rsid w:val="00FF6975"/>
    <w:rsid w:val="00FF69A0"/>
    <w:rsid w:val="00FF6B2E"/>
    <w:rsid w:val="00FF6FBF"/>
    <w:rsid w:val="00FF72E5"/>
    <w:rsid w:val="00FF76D5"/>
    <w:rsid w:val="00FF77CF"/>
    <w:rsid w:val="00FF7838"/>
    <w:rsid w:val="00FF7A78"/>
    <w:rsid w:val="00FF7D48"/>
    <w:rsid w:val="00FF7EC1"/>
    <w:rsid w:val="030EC7EE"/>
    <w:rsid w:val="07B34ADA"/>
    <w:rsid w:val="0A80D195"/>
    <w:rsid w:val="0BE36EC1"/>
    <w:rsid w:val="15A2D3FB"/>
    <w:rsid w:val="3DEF645A"/>
    <w:rsid w:val="3F53F861"/>
    <w:rsid w:val="404A0DA1"/>
    <w:rsid w:val="49E94104"/>
    <w:rsid w:val="49F81DBC"/>
    <w:rsid w:val="4E49511E"/>
    <w:rsid w:val="59263557"/>
    <w:rsid w:val="6CA3871B"/>
    <w:rsid w:val="7E9D1E9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2EC180"/>
  <w15:chartTrackingRefBased/>
  <w15:docId w15:val="{FE93FB52-36C1-4D00-B187-341409A00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B29"/>
    <w:pPr>
      <w:spacing w:line="360" w:lineRule="auto"/>
    </w:pPr>
    <w:rPr>
      <w:color w:val="1E5F46"/>
      <w:sz w:val="21"/>
    </w:rPr>
  </w:style>
  <w:style w:type="paragraph" w:styleId="Heading1">
    <w:name w:val="heading 1"/>
    <w:basedOn w:val="Normal"/>
    <w:next w:val="Normal"/>
    <w:link w:val="Heading1Char"/>
    <w:uiPriority w:val="9"/>
    <w:qFormat/>
    <w:rsid w:val="008A110F"/>
    <w:pPr>
      <w:keepNext/>
      <w:keepLines/>
      <w:numPr>
        <w:numId w:val="20"/>
      </w:numPr>
      <w:spacing w:before="240" w:after="0"/>
      <w:outlineLvl w:val="0"/>
    </w:pPr>
    <w:rPr>
      <w:rFonts w:ascii="Overpass ExtraBold" w:eastAsiaTheme="majorEastAsia" w:hAnsi="Overpass ExtraBold" w:cstheme="majorBidi"/>
      <w:color w:val="E17832"/>
      <w:sz w:val="30"/>
      <w:szCs w:val="32"/>
    </w:rPr>
  </w:style>
  <w:style w:type="paragraph" w:styleId="Heading2">
    <w:name w:val="heading 2"/>
    <w:basedOn w:val="Normal"/>
    <w:next w:val="Normal"/>
    <w:link w:val="Heading2Char"/>
    <w:uiPriority w:val="9"/>
    <w:unhideWhenUsed/>
    <w:qFormat/>
    <w:rsid w:val="008A773D"/>
    <w:pPr>
      <w:keepNext/>
      <w:keepLines/>
      <w:numPr>
        <w:ilvl w:val="1"/>
        <w:numId w:val="20"/>
      </w:numPr>
      <w:spacing w:before="240" w:after="0"/>
      <w:ind w:left="578" w:hanging="578"/>
      <w:outlineLvl w:val="1"/>
    </w:pPr>
    <w:rPr>
      <w:rFonts w:ascii="Overpass ExtraBold" w:eastAsiaTheme="majorEastAsia" w:hAnsi="Overpass ExtraBold" w:cstheme="majorBidi"/>
      <w:color w:val="A53237"/>
      <w:sz w:val="26"/>
      <w:szCs w:val="26"/>
    </w:rPr>
  </w:style>
  <w:style w:type="paragraph" w:styleId="Heading3">
    <w:name w:val="heading 3"/>
    <w:basedOn w:val="Normal"/>
    <w:next w:val="Normal"/>
    <w:link w:val="Heading3Char"/>
    <w:uiPriority w:val="9"/>
    <w:unhideWhenUsed/>
    <w:qFormat/>
    <w:rsid w:val="00AF157F"/>
    <w:pPr>
      <w:keepNext/>
      <w:keepLines/>
      <w:numPr>
        <w:ilvl w:val="2"/>
        <w:numId w:val="20"/>
      </w:numPr>
      <w:spacing w:before="40" w:after="0"/>
      <w:outlineLvl w:val="2"/>
    </w:pPr>
    <w:rPr>
      <w:rFonts w:ascii="Overpass ExtraBold" w:eastAsiaTheme="majorEastAsia" w:hAnsi="Overpass ExtraBold" w:cstheme="majorBidi"/>
      <w:color w:val="A53237"/>
      <w:sz w:val="22"/>
      <w:szCs w:val="24"/>
    </w:rPr>
  </w:style>
  <w:style w:type="paragraph" w:styleId="Heading4">
    <w:name w:val="heading 4"/>
    <w:basedOn w:val="Normal"/>
    <w:next w:val="Normal"/>
    <w:link w:val="Heading4Char"/>
    <w:uiPriority w:val="9"/>
    <w:unhideWhenUsed/>
    <w:qFormat/>
    <w:rsid w:val="008364A8"/>
    <w:pPr>
      <w:keepNext/>
      <w:keepLines/>
      <w:numPr>
        <w:ilvl w:val="3"/>
        <w:numId w:val="20"/>
      </w:numPr>
      <w:spacing w:before="40" w:after="0"/>
      <w:outlineLvl w:val="3"/>
    </w:pPr>
    <w:rPr>
      <w:rFonts w:asciiTheme="majorHAnsi" w:eastAsiaTheme="majorEastAsia" w:hAnsiTheme="majorHAnsi" w:cstheme="majorBidi"/>
      <w:i/>
      <w:iCs/>
      <w:color w:val="2F5496" w:themeColor="accent1" w:themeShade="BF"/>
      <w:lang w:val="en-US"/>
    </w:rPr>
  </w:style>
  <w:style w:type="paragraph" w:styleId="Heading5">
    <w:name w:val="heading 5"/>
    <w:basedOn w:val="Normal"/>
    <w:next w:val="Normal"/>
    <w:link w:val="Heading5Char"/>
    <w:uiPriority w:val="9"/>
    <w:unhideWhenUsed/>
    <w:qFormat/>
    <w:rsid w:val="000148E4"/>
    <w:pPr>
      <w:keepNext/>
      <w:keepLines/>
      <w:numPr>
        <w:ilvl w:val="4"/>
        <w:numId w:val="20"/>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4177B"/>
    <w:pPr>
      <w:keepNext/>
      <w:keepLines/>
      <w:numPr>
        <w:ilvl w:val="5"/>
        <w:numId w:val="20"/>
      </w:numPr>
      <w:spacing w:before="40" w:after="0"/>
      <w:outlineLvl w:val="5"/>
    </w:pPr>
    <w:rPr>
      <w:rFonts w:asciiTheme="majorHAnsi" w:eastAsiaTheme="majorEastAsia" w:hAnsiTheme="majorHAnsi" w:cstheme="majorBidi"/>
      <w:color w:val="1F3763" w:themeColor="accent1" w:themeShade="7F"/>
      <w:lang w:val="en-US"/>
    </w:rPr>
  </w:style>
  <w:style w:type="paragraph" w:styleId="Heading7">
    <w:name w:val="heading 7"/>
    <w:basedOn w:val="Normal"/>
    <w:next w:val="Normal"/>
    <w:link w:val="Heading7Char"/>
    <w:uiPriority w:val="9"/>
    <w:semiHidden/>
    <w:unhideWhenUsed/>
    <w:qFormat/>
    <w:rsid w:val="008A110F"/>
    <w:pPr>
      <w:keepNext/>
      <w:keepLines/>
      <w:numPr>
        <w:ilvl w:val="6"/>
        <w:numId w:val="20"/>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A110F"/>
    <w:pPr>
      <w:keepNext/>
      <w:keepLines/>
      <w:numPr>
        <w:ilvl w:val="7"/>
        <w:numId w:val="20"/>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8A110F"/>
    <w:pPr>
      <w:keepNext/>
      <w:keepLines/>
      <w:numPr>
        <w:ilvl w:val="8"/>
        <w:numId w:val="20"/>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A773D"/>
    <w:rPr>
      <w:rFonts w:ascii="Overpass ExtraBold" w:eastAsiaTheme="majorEastAsia" w:hAnsi="Overpass ExtraBold" w:cstheme="majorBidi"/>
      <w:color w:val="A53237"/>
      <w:sz w:val="26"/>
      <w:szCs w:val="26"/>
    </w:rPr>
  </w:style>
  <w:style w:type="character" w:customStyle="1" w:styleId="Heading3Char">
    <w:name w:val="Heading 3 Char"/>
    <w:basedOn w:val="DefaultParagraphFont"/>
    <w:link w:val="Heading3"/>
    <w:uiPriority w:val="9"/>
    <w:rsid w:val="00AF157F"/>
    <w:rPr>
      <w:rFonts w:ascii="Overpass ExtraBold" w:eastAsiaTheme="majorEastAsia" w:hAnsi="Overpass ExtraBold" w:cstheme="majorBidi"/>
      <w:color w:val="A53237"/>
      <w:szCs w:val="24"/>
    </w:rPr>
  </w:style>
  <w:style w:type="character" w:styleId="Hyperlink">
    <w:name w:val="Hyperlink"/>
    <w:basedOn w:val="DefaultParagraphFont"/>
    <w:uiPriority w:val="99"/>
    <w:unhideWhenUsed/>
    <w:rsid w:val="00D12F27"/>
    <w:rPr>
      <w:color w:val="0563C1" w:themeColor="hyperlink"/>
      <w:u w:val="single"/>
    </w:rPr>
  </w:style>
  <w:style w:type="character" w:styleId="UnresolvedMention">
    <w:name w:val="Unresolved Mention"/>
    <w:basedOn w:val="DefaultParagraphFont"/>
    <w:uiPriority w:val="99"/>
    <w:semiHidden/>
    <w:unhideWhenUsed/>
    <w:rsid w:val="00D12F27"/>
    <w:rPr>
      <w:color w:val="605E5C"/>
      <w:shd w:val="clear" w:color="auto" w:fill="E1DFDD"/>
    </w:rPr>
  </w:style>
  <w:style w:type="paragraph" w:styleId="FootnoteText">
    <w:name w:val="footnote text"/>
    <w:basedOn w:val="Normal"/>
    <w:link w:val="FootnoteTextChar"/>
    <w:uiPriority w:val="99"/>
    <w:unhideWhenUsed/>
    <w:rsid w:val="00672ECE"/>
    <w:pPr>
      <w:spacing w:after="0" w:line="240" w:lineRule="auto"/>
    </w:pPr>
    <w:rPr>
      <w:sz w:val="20"/>
      <w:szCs w:val="20"/>
    </w:rPr>
  </w:style>
  <w:style w:type="character" w:customStyle="1" w:styleId="FootnoteTextChar">
    <w:name w:val="Footnote Text Char"/>
    <w:basedOn w:val="DefaultParagraphFont"/>
    <w:link w:val="FootnoteText"/>
    <w:uiPriority w:val="99"/>
    <w:rsid w:val="00672ECE"/>
    <w:rPr>
      <w:sz w:val="20"/>
      <w:szCs w:val="20"/>
    </w:rPr>
  </w:style>
  <w:style w:type="character" w:styleId="FootnoteReference">
    <w:name w:val="footnote reference"/>
    <w:basedOn w:val="DefaultParagraphFont"/>
    <w:uiPriority w:val="99"/>
    <w:semiHidden/>
    <w:unhideWhenUsed/>
    <w:rsid w:val="00672ECE"/>
    <w:rPr>
      <w:vertAlign w:val="superscript"/>
    </w:rPr>
  </w:style>
  <w:style w:type="character" w:customStyle="1" w:styleId="Heading1Char">
    <w:name w:val="Heading 1 Char"/>
    <w:basedOn w:val="DefaultParagraphFont"/>
    <w:link w:val="Heading1"/>
    <w:uiPriority w:val="9"/>
    <w:rsid w:val="008A110F"/>
    <w:rPr>
      <w:rFonts w:ascii="Overpass ExtraBold" w:eastAsiaTheme="majorEastAsia" w:hAnsi="Overpass ExtraBold" w:cstheme="majorBidi"/>
      <w:color w:val="E17832"/>
      <w:sz w:val="30"/>
      <w:szCs w:val="32"/>
    </w:rPr>
  </w:style>
  <w:style w:type="character" w:customStyle="1" w:styleId="Heading4Char">
    <w:name w:val="Heading 4 Char"/>
    <w:basedOn w:val="DefaultParagraphFont"/>
    <w:link w:val="Heading4"/>
    <w:uiPriority w:val="9"/>
    <w:rsid w:val="008364A8"/>
    <w:rPr>
      <w:rFonts w:asciiTheme="majorHAnsi" w:eastAsiaTheme="majorEastAsia" w:hAnsiTheme="majorHAnsi" w:cstheme="majorBidi"/>
      <w:i/>
      <w:iCs/>
      <w:color w:val="2F5496" w:themeColor="accent1" w:themeShade="BF"/>
      <w:lang w:val="en-US"/>
    </w:rPr>
  </w:style>
  <w:style w:type="paragraph" w:styleId="ListParagraph">
    <w:name w:val="List Paragraph"/>
    <w:basedOn w:val="Normal"/>
    <w:uiPriority w:val="34"/>
    <w:qFormat/>
    <w:rsid w:val="008364A8"/>
    <w:pPr>
      <w:ind w:left="720"/>
      <w:contextualSpacing/>
    </w:pPr>
    <w:rPr>
      <w:lang w:val="en-US"/>
    </w:rPr>
  </w:style>
  <w:style w:type="paragraph" w:styleId="NoSpacing">
    <w:name w:val="No Spacing"/>
    <w:basedOn w:val="Normal"/>
    <w:uiPriority w:val="1"/>
    <w:qFormat/>
    <w:rsid w:val="00AE3F22"/>
    <w:pPr>
      <w:spacing w:after="0" w:line="240" w:lineRule="auto"/>
    </w:pPr>
  </w:style>
  <w:style w:type="character" w:styleId="SubtleEmphasis">
    <w:name w:val="Subtle Emphasis"/>
    <w:basedOn w:val="DefaultParagraphFont"/>
    <w:uiPriority w:val="19"/>
    <w:qFormat/>
    <w:rsid w:val="00127E19"/>
    <w:rPr>
      <w:i/>
      <w:iCs/>
      <w:color w:val="404040" w:themeColor="text1" w:themeTint="BF"/>
    </w:rPr>
  </w:style>
  <w:style w:type="character" w:styleId="CommentReference">
    <w:name w:val="annotation reference"/>
    <w:basedOn w:val="DefaultParagraphFont"/>
    <w:uiPriority w:val="99"/>
    <w:semiHidden/>
    <w:unhideWhenUsed/>
    <w:rsid w:val="001F3964"/>
    <w:rPr>
      <w:sz w:val="16"/>
      <w:szCs w:val="16"/>
    </w:rPr>
  </w:style>
  <w:style w:type="paragraph" w:styleId="CommentText">
    <w:name w:val="annotation text"/>
    <w:basedOn w:val="Normal"/>
    <w:link w:val="CommentTextChar"/>
    <w:uiPriority w:val="99"/>
    <w:unhideWhenUsed/>
    <w:rsid w:val="001F3964"/>
    <w:pPr>
      <w:spacing w:line="240" w:lineRule="auto"/>
    </w:pPr>
    <w:rPr>
      <w:sz w:val="20"/>
      <w:szCs w:val="20"/>
    </w:rPr>
  </w:style>
  <w:style w:type="character" w:customStyle="1" w:styleId="CommentTextChar">
    <w:name w:val="Comment Text Char"/>
    <w:basedOn w:val="DefaultParagraphFont"/>
    <w:link w:val="CommentText"/>
    <w:uiPriority w:val="99"/>
    <w:rsid w:val="001F3964"/>
    <w:rPr>
      <w:sz w:val="20"/>
      <w:szCs w:val="20"/>
    </w:rPr>
  </w:style>
  <w:style w:type="paragraph" w:styleId="CommentSubject">
    <w:name w:val="annotation subject"/>
    <w:basedOn w:val="CommentText"/>
    <w:next w:val="CommentText"/>
    <w:link w:val="CommentSubjectChar"/>
    <w:uiPriority w:val="99"/>
    <w:semiHidden/>
    <w:unhideWhenUsed/>
    <w:rsid w:val="001F3964"/>
    <w:rPr>
      <w:b/>
      <w:bCs/>
    </w:rPr>
  </w:style>
  <w:style w:type="character" w:customStyle="1" w:styleId="CommentSubjectChar">
    <w:name w:val="Comment Subject Char"/>
    <w:basedOn w:val="CommentTextChar"/>
    <w:link w:val="CommentSubject"/>
    <w:uiPriority w:val="99"/>
    <w:semiHidden/>
    <w:rsid w:val="001F3964"/>
    <w:rPr>
      <w:b/>
      <w:bCs/>
      <w:sz w:val="20"/>
      <w:szCs w:val="20"/>
    </w:rPr>
  </w:style>
  <w:style w:type="paragraph" w:styleId="Header">
    <w:name w:val="header"/>
    <w:basedOn w:val="Normal"/>
    <w:link w:val="HeaderChar"/>
    <w:uiPriority w:val="99"/>
    <w:unhideWhenUsed/>
    <w:rsid w:val="00813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3913"/>
  </w:style>
  <w:style w:type="paragraph" w:styleId="Footer">
    <w:name w:val="footer"/>
    <w:basedOn w:val="Normal"/>
    <w:link w:val="FooterChar"/>
    <w:uiPriority w:val="99"/>
    <w:unhideWhenUsed/>
    <w:rsid w:val="00813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3913"/>
  </w:style>
  <w:style w:type="character" w:customStyle="1" w:styleId="eq0j8">
    <w:name w:val="eq0j8"/>
    <w:basedOn w:val="DefaultParagraphFont"/>
    <w:rsid w:val="0044376E"/>
  </w:style>
  <w:style w:type="character" w:customStyle="1" w:styleId="detail-imprint">
    <w:name w:val="detail-imprint"/>
    <w:basedOn w:val="DefaultParagraphFont"/>
    <w:rsid w:val="0044376E"/>
  </w:style>
  <w:style w:type="character" w:customStyle="1" w:styleId="a-list-item">
    <w:name w:val="a-list-item"/>
    <w:basedOn w:val="DefaultParagraphFont"/>
    <w:rsid w:val="0044376E"/>
  </w:style>
  <w:style w:type="character" w:customStyle="1" w:styleId="Heading5Char">
    <w:name w:val="Heading 5 Char"/>
    <w:basedOn w:val="DefaultParagraphFont"/>
    <w:link w:val="Heading5"/>
    <w:uiPriority w:val="9"/>
    <w:rsid w:val="000148E4"/>
    <w:rPr>
      <w:rFonts w:asciiTheme="majorHAnsi" w:eastAsiaTheme="majorEastAsia" w:hAnsiTheme="majorHAnsi" w:cstheme="majorBidi"/>
      <w:color w:val="2F5496" w:themeColor="accent1" w:themeShade="BF"/>
    </w:rPr>
  </w:style>
  <w:style w:type="table" w:styleId="TableGrid">
    <w:name w:val="Table Grid"/>
    <w:basedOn w:val="TableNormal"/>
    <w:uiPriority w:val="39"/>
    <w:rsid w:val="00215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F20F8"/>
    <w:rPr>
      <w:color w:val="954F72" w:themeColor="followedHyperlink"/>
      <w:u w:val="single"/>
    </w:rPr>
  </w:style>
  <w:style w:type="character" w:styleId="Emphasis">
    <w:name w:val="Emphasis"/>
    <w:basedOn w:val="DefaultParagraphFont"/>
    <w:uiPriority w:val="20"/>
    <w:qFormat/>
    <w:rsid w:val="001D224E"/>
    <w:rPr>
      <w:i/>
      <w:iCs/>
    </w:rPr>
  </w:style>
  <w:style w:type="paragraph" w:styleId="Caption">
    <w:name w:val="caption"/>
    <w:basedOn w:val="Normal"/>
    <w:next w:val="Normal"/>
    <w:uiPriority w:val="35"/>
    <w:unhideWhenUsed/>
    <w:qFormat/>
    <w:rsid w:val="00F50DB4"/>
    <w:pPr>
      <w:spacing w:before="360" w:after="200" w:line="240" w:lineRule="auto"/>
    </w:pPr>
    <w:rPr>
      <w:rFonts w:ascii="Overpass Light" w:hAnsi="Overpass Light"/>
      <w:b/>
      <w:iCs/>
      <w:sz w:val="22"/>
      <w:szCs w:val="18"/>
    </w:rPr>
  </w:style>
  <w:style w:type="paragraph" w:styleId="TOCHeading">
    <w:name w:val="TOC Heading"/>
    <w:basedOn w:val="Heading1"/>
    <w:next w:val="Normal"/>
    <w:uiPriority w:val="39"/>
    <w:unhideWhenUsed/>
    <w:qFormat/>
    <w:rsid w:val="008A110F"/>
    <w:pPr>
      <w:outlineLvl w:val="9"/>
    </w:pPr>
    <w:rPr>
      <w:b/>
      <w:sz w:val="32"/>
      <w:lang w:val="en-US"/>
    </w:rPr>
  </w:style>
  <w:style w:type="paragraph" w:styleId="TOC1">
    <w:name w:val="toc 1"/>
    <w:basedOn w:val="Normal"/>
    <w:next w:val="Normal"/>
    <w:autoRedefine/>
    <w:uiPriority w:val="39"/>
    <w:unhideWhenUsed/>
    <w:rsid w:val="007724BE"/>
    <w:pPr>
      <w:spacing w:after="100"/>
    </w:pPr>
  </w:style>
  <w:style w:type="paragraph" w:styleId="TOC2">
    <w:name w:val="toc 2"/>
    <w:basedOn w:val="Normal"/>
    <w:next w:val="Normal"/>
    <w:autoRedefine/>
    <w:uiPriority w:val="39"/>
    <w:unhideWhenUsed/>
    <w:rsid w:val="007724BE"/>
    <w:pPr>
      <w:spacing w:after="100"/>
      <w:ind w:left="220"/>
    </w:pPr>
  </w:style>
  <w:style w:type="paragraph" w:styleId="TOC3">
    <w:name w:val="toc 3"/>
    <w:basedOn w:val="Normal"/>
    <w:next w:val="Normal"/>
    <w:autoRedefine/>
    <w:uiPriority w:val="39"/>
    <w:unhideWhenUsed/>
    <w:rsid w:val="007724BE"/>
    <w:pPr>
      <w:spacing w:after="100"/>
      <w:ind w:left="440"/>
    </w:pPr>
  </w:style>
  <w:style w:type="paragraph" w:styleId="Revision">
    <w:name w:val="Revision"/>
    <w:hidden/>
    <w:uiPriority w:val="99"/>
    <w:semiHidden/>
    <w:rsid w:val="002512FC"/>
    <w:pPr>
      <w:spacing w:after="0" w:line="240" w:lineRule="auto"/>
    </w:pPr>
  </w:style>
  <w:style w:type="character" w:customStyle="1" w:styleId="Heading6Char">
    <w:name w:val="Heading 6 Char"/>
    <w:basedOn w:val="DefaultParagraphFont"/>
    <w:link w:val="Heading6"/>
    <w:uiPriority w:val="9"/>
    <w:semiHidden/>
    <w:rsid w:val="0024177B"/>
    <w:rPr>
      <w:rFonts w:asciiTheme="majorHAnsi" w:eastAsiaTheme="majorEastAsia" w:hAnsiTheme="majorHAnsi" w:cstheme="majorBidi"/>
      <w:color w:val="1F3763" w:themeColor="accent1" w:themeShade="7F"/>
      <w:lang w:val="en-US"/>
    </w:rPr>
  </w:style>
  <w:style w:type="paragraph" w:styleId="NormalWeb">
    <w:name w:val="Normal (Web)"/>
    <w:basedOn w:val="Normal"/>
    <w:uiPriority w:val="99"/>
    <w:semiHidden/>
    <w:unhideWhenUsed/>
    <w:rsid w:val="002417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small-sl">
    <w:name w:val="t-small-sl"/>
    <w:basedOn w:val="Normal"/>
    <w:rsid w:val="002417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rticle-headingtitle">
    <w:name w:val="article-heading__title"/>
    <w:basedOn w:val="DefaultParagraphFont"/>
    <w:rsid w:val="0024177B"/>
  </w:style>
  <w:style w:type="character" w:customStyle="1" w:styleId="metadataauthor-list">
    <w:name w:val="metadata__author-list"/>
    <w:basedOn w:val="DefaultParagraphFont"/>
    <w:rsid w:val="0024177B"/>
  </w:style>
  <w:style w:type="character" w:customStyle="1" w:styleId="media-delimiter">
    <w:name w:val="media-delimiter"/>
    <w:basedOn w:val="DefaultParagraphFont"/>
    <w:rsid w:val="0024177B"/>
  </w:style>
  <w:style w:type="character" w:customStyle="1" w:styleId="align-middle">
    <w:name w:val="align-middle"/>
    <w:basedOn w:val="DefaultParagraphFont"/>
    <w:rsid w:val="0024177B"/>
  </w:style>
  <w:style w:type="character" w:customStyle="1" w:styleId="metainfoitem">
    <w:name w:val="metainfo__item"/>
    <w:basedOn w:val="DefaultParagraphFont"/>
    <w:rsid w:val="0024177B"/>
  </w:style>
  <w:style w:type="character" w:customStyle="1" w:styleId="markedcontent">
    <w:name w:val="markedcontent"/>
    <w:basedOn w:val="DefaultParagraphFont"/>
    <w:rsid w:val="0024177B"/>
  </w:style>
  <w:style w:type="paragraph" w:styleId="Title">
    <w:name w:val="Title"/>
    <w:basedOn w:val="Normal"/>
    <w:next w:val="Normal"/>
    <w:link w:val="TitleChar"/>
    <w:autoRedefine/>
    <w:uiPriority w:val="10"/>
    <w:qFormat/>
    <w:rsid w:val="001E551C"/>
    <w:pPr>
      <w:spacing w:before="120" w:after="240" w:line="300" w:lineRule="auto"/>
      <w:contextualSpacing/>
      <w:jc w:val="center"/>
    </w:pPr>
    <w:rPr>
      <w:rFonts w:ascii="Overpass ExtraBold" w:eastAsiaTheme="majorEastAsia" w:hAnsi="Overpass ExtraBold" w:cstheme="majorBidi"/>
      <w:color w:val="E17832"/>
      <w:spacing w:val="-10"/>
      <w:kern w:val="28"/>
      <w:sz w:val="50"/>
      <w:szCs w:val="50"/>
    </w:rPr>
  </w:style>
  <w:style w:type="character" w:customStyle="1" w:styleId="TitleChar">
    <w:name w:val="Title Char"/>
    <w:basedOn w:val="DefaultParagraphFont"/>
    <w:link w:val="Title"/>
    <w:uiPriority w:val="10"/>
    <w:rsid w:val="001E551C"/>
    <w:rPr>
      <w:rFonts w:ascii="Overpass ExtraBold" w:eastAsiaTheme="majorEastAsia" w:hAnsi="Overpass ExtraBold" w:cstheme="majorBidi"/>
      <w:color w:val="E17832"/>
      <w:spacing w:val="-10"/>
      <w:kern w:val="28"/>
      <w:sz w:val="50"/>
      <w:szCs w:val="50"/>
    </w:rPr>
  </w:style>
  <w:style w:type="paragraph" w:styleId="Subtitle">
    <w:name w:val="Subtitle"/>
    <w:basedOn w:val="Normal"/>
    <w:next w:val="Normal"/>
    <w:link w:val="SubtitleChar"/>
    <w:uiPriority w:val="11"/>
    <w:qFormat/>
    <w:rsid w:val="005209D7"/>
    <w:pPr>
      <w:numPr>
        <w:ilvl w:val="1"/>
      </w:numPr>
      <w:jc w:val="center"/>
    </w:pPr>
    <w:rPr>
      <w:rFonts w:ascii="Overpass Light" w:eastAsiaTheme="minorEastAsia" w:hAnsi="Overpass Light"/>
      <w:spacing w:val="15"/>
      <w:sz w:val="36"/>
    </w:rPr>
  </w:style>
  <w:style w:type="character" w:customStyle="1" w:styleId="SubtitleChar">
    <w:name w:val="Subtitle Char"/>
    <w:basedOn w:val="DefaultParagraphFont"/>
    <w:link w:val="Subtitle"/>
    <w:uiPriority w:val="11"/>
    <w:rsid w:val="005209D7"/>
    <w:rPr>
      <w:rFonts w:ascii="Overpass Light" w:eastAsiaTheme="minorEastAsia" w:hAnsi="Overpass Light"/>
      <w:color w:val="1E5F46"/>
      <w:spacing w:val="15"/>
      <w:sz w:val="36"/>
    </w:rPr>
  </w:style>
  <w:style w:type="paragraph" w:customStyle="1" w:styleId="Flietext">
    <w:name w:val="Fließtext"/>
    <w:basedOn w:val="BodyText"/>
    <w:link w:val="FlietextZchn"/>
    <w:qFormat/>
    <w:rsid w:val="005209D7"/>
    <w:pPr>
      <w:autoSpaceDE w:val="0"/>
      <w:autoSpaceDN w:val="0"/>
      <w:spacing w:after="0"/>
      <w:jc w:val="both"/>
    </w:pPr>
    <w:rPr>
      <w:rFonts w:ascii="Calibri" w:eastAsia="Calibri" w:hAnsi="Calibri" w:cs="Calibri"/>
      <w:lang w:eastAsia="de-DE" w:bidi="de-DE"/>
    </w:rPr>
  </w:style>
  <w:style w:type="character" w:customStyle="1" w:styleId="PRFliesstext">
    <w:name w:val="PR Fliesstext"/>
    <w:uiPriority w:val="99"/>
    <w:rsid w:val="005209D7"/>
    <w:rPr>
      <w:rFonts w:ascii="Calibri" w:hAnsi="Calibri" w:cs="Calibri"/>
      <w:color w:val="005900"/>
      <w:spacing w:val="-2"/>
      <w:sz w:val="21"/>
      <w:szCs w:val="21"/>
    </w:rPr>
  </w:style>
  <w:style w:type="character" w:customStyle="1" w:styleId="FlietextZchn">
    <w:name w:val="Fließtext Zchn"/>
    <w:basedOn w:val="BodyTextChar"/>
    <w:link w:val="Flietext"/>
    <w:rsid w:val="005209D7"/>
    <w:rPr>
      <w:rFonts w:ascii="Calibri" w:eastAsia="Calibri" w:hAnsi="Calibri" w:cs="Calibri"/>
      <w:color w:val="1E5F46"/>
      <w:sz w:val="21"/>
      <w:lang w:eastAsia="de-DE" w:bidi="de-DE"/>
    </w:rPr>
  </w:style>
  <w:style w:type="paragraph" w:styleId="BodyText">
    <w:name w:val="Body Text"/>
    <w:basedOn w:val="Normal"/>
    <w:link w:val="BodyTextChar"/>
    <w:uiPriority w:val="99"/>
    <w:semiHidden/>
    <w:unhideWhenUsed/>
    <w:rsid w:val="005209D7"/>
    <w:pPr>
      <w:spacing w:after="120"/>
    </w:pPr>
  </w:style>
  <w:style w:type="character" w:customStyle="1" w:styleId="BodyTextChar">
    <w:name w:val="Body Text Char"/>
    <w:basedOn w:val="DefaultParagraphFont"/>
    <w:link w:val="BodyText"/>
    <w:uiPriority w:val="99"/>
    <w:semiHidden/>
    <w:rsid w:val="005209D7"/>
    <w:rPr>
      <w:color w:val="1E5F46"/>
      <w:sz w:val="21"/>
    </w:rPr>
  </w:style>
  <w:style w:type="character" w:customStyle="1" w:styleId="Heading7Char">
    <w:name w:val="Heading 7 Char"/>
    <w:basedOn w:val="DefaultParagraphFont"/>
    <w:link w:val="Heading7"/>
    <w:uiPriority w:val="9"/>
    <w:semiHidden/>
    <w:rsid w:val="008A110F"/>
    <w:rPr>
      <w:rFonts w:asciiTheme="majorHAnsi" w:eastAsiaTheme="majorEastAsia" w:hAnsiTheme="majorHAnsi" w:cstheme="majorBidi"/>
      <w:i/>
      <w:iCs/>
      <w:color w:val="1F3763" w:themeColor="accent1" w:themeShade="7F"/>
      <w:sz w:val="21"/>
    </w:rPr>
  </w:style>
  <w:style w:type="character" w:customStyle="1" w:styleId="Heading8Char">
    <w:name w:val="Heading 8 Char"/>
    <w:basedOn w:val="DefaultParagraphFont"/>
    <w:link w:val="Heading8"/>
    <w:uiPriority w:val="9"/>
    <w:semiHidden/>
    <w:rsid w:val="008A11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A110F"/>
    <w:rPr>
      <w:rFonts w:asciiTheme="majorHAnsi" w:eastAsiaTheme="majorEastAsia" w:hAnsiTheme="majorHAnsi" w:cstheme="majorBidi"/>
      <w:i/>
      <w:iCs/>
      <w:color w:val="272727" w:themeColor="text1" w:themeTint="D8"/>
      <w:sz w:val="21"/>
      <w:szCs w:val="21"/>
    </w:rPr>
  </w:style>
  <w:style w:type="character" w:styleId="BookTitle">
    <w:name w:val="Book Title"/>
    <w:basedOn w:val="DefaultParagraphFont"/>
    <w:uiPriority w:val="33"/>
    <w:qFormat/>
    <w:rsid w:val="00EA1032"/>
    <w:rPr>
      <w:b/>
      <w:bCs/>
      <w:i/>
      <w:iCs/>
      <w:spacing w:val="5"/>
    </w:rPr>
  </w:style>
  <w:style w:type="character" w:styleId="Strong">
    <w:name w:val="Strong"/>
    <w:basedOn w:val="DefaultParagraphFont"/>
    <w:uiPriority w:val="22"/>
    <w:qFormat/>
    <w:rsid w:val="00EA1032"/>
    <w:rPr>
      <w:b/>
      <w:bCs/>
    </w:rPr>
  </w:style>
  <w:style w:type="character" w:styleId="PlaceholderText">
    <w:name w:val="Placeholder Text"/>
    <w:basedOn w:val="DefaultParagraphFont"/>
    <w:uiPriority w:val="99"/>
    <w:semiHidden/>
    <w:rsid w:val="00732AB9"/>
    <w:rPr>
      <w:color w:val="808080"/>
    </w:rPr>
  </w:style>
  <w:style w:type="paragraph" w:styleId="TableofFigures">
    <w:name w:val="table of figures"/>
    <w:basedOn w:val="Normal"/>
    <w:next w:val="Normal"/>
    <w:uiPriority w:val="99"/>
    <w:unhideWhenUsed/>
    <w:rsid w:val="009557BB"/>
    <w:pPr>
      <w:spacing w:after="0"/>
    </w:pPr>
  </w:style>
  <w:style w:type="paragraph" w:customStyle="1" w:styleId="XLitVZ">
    <w:name w:val="X LitVZ"/>
    <w:basedOn w:val="Bibliography"/>
    <w:link w:val="XLitVZZchn"/>
    <w:rsid w:val="00A24B29"/>
  </w:style>
  <w:style w:type="character" w:styleId="SubtleReference">
    <w:name w:val="Subtle Reference"/>
    <w:basedOn w:val="DefaultParagraphFont"/>
    <w:uiPriority w:val="31"/>
    <w:qFormat/>
    <w:rsid w:val="00A24B29"/>
    <w:rPr>
      <w:smallCaps/>
      <w:color w:val="5A5A5A" w:themeColor="text1" w:themeTint="A5"/>
    </w:rPr>
  </w:style>
  <w:style w:type="character" w:customStyle="1" w:styleId="XLitVZZchn">
    <w:name w:val="X LitVZ Zchn"/>
    <w:basedOn w:val="FlietextZchn"/>
    <w:link w:val="XLitVZ"/>
    <w:rsid w:val="00A24B29"/>
    <w:rPr>
      <w:rFonts w:ascii="Calibri" w:eastAsia="Calibri" w:hAnsi="Calibri" w:cs="Calibri"/>
      <w:color w:val="1E5F46"/>
      <w:sz w:val="21"/>
      <w:lang w:eastAsia="de-DE" w:bidi="de-DE"/>
    </w:rPr>
  </w:style>
  <w:style w:type="paragraph" w:styleId="Bibliography">
    <w:name w:val="Bibliography"/>
    <w:basedOn w:val="Normal"/>
    <w:next w:val="Normal"/>
    <w:uiPriority w:val="37"/>
    <w:semiHidden/>
    <w:unhideWhenUsed/>
    <w:rsid w:val="00A24B29"/>
  </w:style>
  <w:style w:type="character" w:styleId="IntenseReference">
    <w:name w:val="Intense Reference"/>
    <w:basedOn w:val="DefaultParagraphFont"/>
    <w:uiPriority w:val="32"/>
    <w:qFormat/>
    <w:rsid w:val="00A24B29"/>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4864">
      <w:bodyDiv w:val="1"/>
      <w:marLeft w:val="0"/>
      <w:marRight w:val="0"/>
      <w:marTop w:val="0"/>
      <w:marBottom w:val="0"/>
      <w:divBdr>
        <w:top w:val="none" w:sz="0" w:space="0" w:color="auto"/>
        <w:left w:val="none" w:sz="0" w:space="0" w:color="auto"/>
        <w:bottom w:val="none" w:sz="0" w:space="0" w:color="auto"/>
        <w:right w:val="none" w:sz="0" w:space="0" w:color="auto"/>
      </w:divBdr>
    </w:div>
    <w:div w:id="61686473">
      <w:bodyDiv w:val="1"/>
      <w:marLeft w:val="0"/>
      <w:marRight w:val="0"/>
      <w:marTop w:val="0"/>
      <w:marBottom w:val="0"/>
      <w:divBdr>
        <w:top w:val="none" w:sz="0" w:space="0" w:color="auto"/>
        <w:left w:val="none" w:sz="0" w:space="0" w:color="auto"/>
        <w:bottom w:val="none" w:sz="0" w:space="0" w:color="auto"/>
        <w:right w:val="none" w:sz="0" w:space="0" w:color="auto"/>
      </w:divBdr>
    </w:div>
    <w:div w:id="94447656">
      <w:bodyDiv w:val="1"/>
      <w:marLeft w:val="0"/>
      <w:marRight w:val="0"/>
      <w:marTop w:val="0"/>
      <w:marBottom w:val="0"/>
      <w:divBdr>
        <w:top w:val="none" w:sz="0" w:space="0" w:color="auto"/>
        <w:left w:val="none" w:sz="0" w:space="0" w:color="auto"/>
        <w:bottom w:val="none" w:sz="0" w:space="0" w:color="auto"/>
        <w:right w:val="none" w:sz="0" w:space="0" w:color="auto"/>
      </w:divBdr>
    </w:div>
    <w:div w:id="199442689">
      <w:bodyDiv w:val="1"/>
      <w:marLeft w:val="0"/>
      <w:marRight w:val="0"/>
      <w:marTop w:val="0"/>
      <w:marBottom w:val="0"/>
      <w:divBdr>
        <w:top w:val="none" w:sz="0" w:space="0" w:color="auto"/>
        <w:left w:val="none" w:sz="0" w:space="0" w:color="auto"/>
        <w:bottom w:val="none" w:sz="0" w:space="0" w:color="auto"/>
        <w:right w:val="none" w:sz="0" w:space="0" w:color="auto"/>
      </w:divBdr>
    </w:div>
    <w:div w:id="212354097">
      <w:bodyDiv w:val="1"/>
      <w:marLeft w:val="0"/>
      <w:marRight w:val="0"/>
      <w:marTop w:val="0"/>
      <w:marBottom w:val="0"/>
      <w:divBdr>
        <w:top w:val="none" w:sz="0" w:space="0" w:color="auto"/>
        <w:left w:val="none" w:sz="0" w:space="0" w:color="auto"/>
        <w:bottom w:val="none" w:sz="0" w:space="0" w:color="auto"/>
        <w:right w:val="none" w:sz="0" w:space="0" w:color="auto"/>
      </w:divBdr>
    </w:div>
    <w:div w:id="219177099">
      <w:bodyDiv w:val="1"/>
      <w:marLeft w:val="0"/>
      <w:marRight w:val="0"/>
      <w:marTop w:val="0"/>
      <w:marBottom w:val="0"/>
      <w:divBdr>
        <w:top w:val="none" w:sz="0" w:space="0" w:color="auto"/>
        <w:left w:val="none" w:sz="0" w:space="0" w:color="auto"/>
        <w:bottom w:val="none" w:sz="0" w:space="0" w:color="auto"/>
        <w:right w:val="none" w:sz="0" w:space="0" w:color="auto"/>
      </w:divBdr>
    </w:div>
    <w:div w:id="226494582">
      <w:bodyDiv w:val="1"/>
      <w:marLeft w:val="0"/>
      <w:marRight w:val="0"/>
      <w:marTop w:val="0"/>
      <w:marBottom w:val="0"/>
      <w:divBdr>
        <w:top w:val="none" w:sz="0" w:space="0" w:color="auto"/>
        <w:left w:val="none" w:sz="0" w:space="0" w:color="auto"/>
        <w:bottom w:val="none" w:sz="0" w:space="0" w:color="auto"/>
        <w:right w:val="none" w:sz="0" w:space="0" w:color="auto"/>
      </w:divBdr>
      <w:divsChild>
        <w:div w:id="296227555">
          <w:marLeft w:val="0"/>
          <w:marRight w:val="0"/>
          <w:marTop w:val="0"/>
          <w:marBottom w:val="0"/>
          <w:divBdr>
            <w:top w:val="none" w:sz="0" w:space="0" w:color="auto"/>
            <w:left w:val="none" w:sz="0" w:space="0" w:color="auto"/>
            <w:bottom w:val="none" w:sz="0" w:space="0" w:color="auto"/>
            <w:right w:val="none" w:sz="0" w:space="0" w:color="auto"/>
          </w:divBdr>
          <w:divsChild>
            <w:div w:id="1953588365">
              <w:marLeft w:val="0"/>
              <w:marRight w:val="0"/>
              <w:marTop w:val="0"/>
              <w:marBottom w:val="0"/>
              <w:divBdr>
                <w:top w:val="none" w:sz="0" w:space="0" w:color="auto"/>
                <w:left w:val="none" w:sz="0" w:space="0" w:color="auto"/>
                <w:bottom w:val="none" w:sz="0" w:space="0" w:color="auto"/>
                <w:right w:val="none" w:sz="0" w:space="0" w:color="auto"/>
              </w:divBdr>
              <w:divsChild>
                <w:div w:id="172047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817391">
      <w:bodyDiv w:val="1"/>
      <w:marLeft w:val="0"/>
      <w:marRight w:val="0"/>
      <w:marTop w:val="0"/>
      <w:marBottom w:val="0"/>
      <w:divBdr>
        <w:top w:val="none" w:sz="0" w:space="0" w:color="auto"/>
        <w:left w:val="none" w:sz="0" w:space="0" w:color="auto"/>
        <w:bottom w:val="none" w:sz="0" w:space="0" w:color="auto"/>
        <w:right w:val="none" w:sz="0" w:space="0" w:color="auto"/>
      </w:divBdr>
    </w:div>
    <w:div w:id="234358747">
      <w:bodyDiv w:val="1"/>
      <w:marLeft w:val="0"/>
      <w:marRight w:val="0"/>
      <w:marTop w:val="0"/>
      <w:marBottom w:val="0"/>
      <w:divBdr>
        <w:top w:val="none" w:sz="0" w:space="0" w:color="auto"/>
        <w:left w:val="none" w:sz="0" w:space="0" w:color="auto"/>
        <w:bottom w:val="none" w:sz="0" w:space="0" w:color="auto"/>
        <w:right w:val="none" w:sz="0" w:space="0" w:color="auto"/>
      </w:divBdr>
    </w:div>
    <w:div w:id="245498871">
      <w:bodyDiv w:val="1"/>
      <w:marLeft w:val="0"/>
      <w:marRight w:val="0"/>
      <w:marTop w:val="0"/>
      <w:marBottom w:val="0"/>
      <w:divBdr>
        <w:top w:val="none" w:sz="0" w:space="0" w:color="auto"/>
        <w:left w:val="none" w:sz="0" w:space="0" w:color="auto"/>
        <w:bottom w:val="none" w:sz="0" w:space="0" w:color="auto"/>
        <w:right w:val="none" w:sz="0" w:space="0" w:color="auto"/>
      </w:divBdr>
    </w:div>
    <w:div w:id="254166916">
      <w:bodyDiv w:val="1"/>
      <w:marLeft w:val="0"/>
      <w:marRight w:val="0"/>
      <w:marTop w:val="0"/>
      <w:marBottom w:val="0"/>
      <w:divBdr>
        <w:top w:val="none" w:sz="0" w:space="0" w:color="auto"/>
        <w:left w:val="none" w:sz="0" w:space="0" w:color="auto"/>
        <w:bottom w:val="none" w:sz="0" w:space="0" w:color="auto"/>
        <w:right w:val="none" w:sz="0" w:space="0" w:color="auto"/>
      </w:divBdr>
    </w:div>
    <w:div w:id="266935252">
      <w:bodyDiv w:val="1"/>
      <w:marLeft w:val="0"/>
      <w:marRight w:val="0"/>
      <w:marTop w:val="0"/>
      <w:marBottom w:val="0"/>
      <w:divBdr>
        <w:top w:val="none" w:sz="0" w:space="0" w:color="auto"/>
        <w:left w:val="none" w:sz="0" w:space="0" w:color="auto"/>
        <w:bottom w:val="none" w:sz="0" w:space="0" w:color="auto"/>
        <w:right w:val="none" w:sz="0" w:space="0" w:color="auto"/>
      </w:divBdr>
    </w:div>
    <w:div w:id="287708265">
      <w:bodyDiv w:val="1"/>
      <w:marLeft w:val="0"/>
      <w:marRight w:val="0"/>
      <w:marTop w:val="0"/>
      <w:marBottom w:val="0"/>
      <w:divBdr>
        <w:top w:val="none" w:sz="0" w:space="0" w:color="auto"/>
        <w:left w:val="none" w:sz="0" w:space="0" w:color="auto"/>
        <w:bottom w:val="none" w:sz="0" w:space="0" w:color="auto"/>
        <w:right w:val="none" w:sz="0" w:space="0" w:color="auto"/>
      </w:divBdr>
    </w:div>
    <w:div w:id="374893524">
      <w:bodyDiv w:val="1"/>
      <w:marLeft w:val="0"/>
      <w:marRight w:val="0"/>
      <w:marTop w:val="0"/>
      <w:marBottom w:val="0"/>
      <w:divBdr>
        <w:top w:val="none" w:sz="0" w:space="0" w:color="auto"/>
        <w:left w:val="none" w:sz="0" w:space="0" w:color="auto"/>
        <w:bottom w:val="none" w:sz="0" w:space="0" w:color="auto"/>
        <w:right w:val="none" w:sz="0" w:space="0" w:color="auto"/>
      </w:divBdr>
    </w:div>
    <w:div w:id="393048033">
      <w:bodyDiv w:val="1"/>
      <w:marLeft w:val="0"/>
      <w:marRight w:val="0"/>
      <w:marTop w:val="0"/>
      <w:marBottom w:val="0"/>
      <w:divBdr>
        <w:top w:val="none" w:sz="0" w:space="0" w:color="auto"/>
        <w:left w:val="none" w:sz="0" w:space="0" w:color="auto"/>
        <w:bottom w:val="none" w:sz="0" w:space="0" w:color="auto"/>
        <w:right w:val="none" w:sz="0" w:space="0" w:color="auto"/>
      </w:divBdr>
    </w:div>
    <w:div w:id="414088858">
      <w:bodyDiv w:val="1"/>
      <w:marLeft w:val="0"/>
      <w:marRight w:val="0"/>
      <w:marTop w:val="0"/>
      <w:marBottom w:val="0"/>
      <w:divBdr>
        <w:top w:val="none" w:sz="0" w:space="0" w:color="auto"/>
        <w:left w:val="none" w:sz="0" w:space="0" w:color="auto"/>
        <w:bottom w:val="none" w:sz="0" w:space="0" w:color="auto"/>
        <w:right w:val="none" w:sz="0" w:space="0" w:color="auto"/>
      </w:divBdr>
    </w:div>
    <w:div w:id="450245988">
      <w:bodyDiv w:val="1"/>
      <w:marLeft w:val="0"/>
      <w:marRight w:val="0"/>
      <w:marTop w:val="0"/>
      <w:marBottom w:val="0"/>
      <w:divBdr>
        <w:top w:val="none" w:sz="0" w:space="0" w:color="auto"/>
        <w:left w:val="none" w:sz="0" w:space="0" w:color="auto"/>
        <w:bottom w:val="none" w:sz="0" w:space="0" w:color="auto"/>
        <w:right w:val="none" w:sz="0" w:space="0" w:color="auto"/>
      </w:divBdr>
    </w:div>
    <w:div w:id="452790764">
      <w:bodyDiv w:val="1"/>
      <w:marLeft w:val="0"/>
      <w:marRight w:val="0"/>
      <w:marTop w:val="0"/>
      <w:marBottom w:val="0"/>
      <w:divBdr>
        <w:top w:val="none" w:sz="0" w:space="0" w:color="auto"/>
        <w:left w:val="none" w:sz="0" w:space="0" w:color="auto"/>
        <w:bottom w:val="none" w:sz="0" w:space="0" w:color="auto"/>
        <w:right w:val="none" w:sz="0" w:space="0" w:color="auto"/>
      </w:divBdr>
      <w:divsChild>
        <w:div w:id="1765346914">
          <w:marLeft w:val="0"/>
          <w:marRight w:val="0"/>
          <w:marTop w:val="0"/>
          <w:marBottom w:val="0"/>
          <w:divBdr>
            <w:top w:val="none" w:sz="0" w:space="0" w:color="auto"/>
            <w:left w:val="none" w:sz="0" w:space="0" w:color="auto"/>
            <w:bottom w:val="none" w:sz="0" w:space="0" w:color="auto"/>
            <w:right w:val="none" w:sz="0" w:space="0" w:color="auto"/>
          </w:divBdr>
        </w:div>
        <w:div w:id="1621570522">
          <w:marLeft w:val="0"/>
          <w:marRight w:val="0"/>
          <w:marTop w:val="0"/>
          <w:marBottom w:val="0"/>
          <w:divBdr>
            <w:top w:val="none" w:sz="0" w:space="0" w:color="auto"/>
            <w:left w:val="none" w:sz="0" w:space="0" w:color="auto"/>
            <w:bottom w:val="none" w:sz="0" w:space="0" w:color="auto"/>
            <w:right w:val="none" w:sz="0" w:space="0" w:color="auto"/>
          </w:divBdr>
        </w:div>
        <w:div w:id="1043286163">
          <w:marLeft w:val="0"/>
          <w:marRight w:val="0"/>
          <w:marTop w:val="0"/>
          <w:marBottom w:val="0"/>
          <w:divBdr>
            <w:top w:val="none" w:sz="0" w:space="0" w:color="auto"/>
            <w:left w:val="none" w:sz="0" w:space="0" w:color="auto"/>
            <w:bottom w:val="none" w:sz="0" w:space="0" w:color="auto"/>
            <w:right w:val="none" w:sz="0" w:space="0" w:color="auto"/>
          </w:divBdr>
        </w:div>
        <w:div w:id="1101609432">
          <w:marLeft w:val="0"/>
          <w:marRight w:val="0"/>
          <w:marTop w:val="0"/>
          <w:marBottom w:val="0"/>
          <w:divBdr>
            <w:top w:val="none" w:sz="0" w:space="0" w:color="auto"/>
            <w:left w:val="none" w:sz="0" w:space="0" w:color="auto"/>
            <w:bottom w:val="none" w:sz="0" w:space="0" w:color="auto"/>
            <w:right w:val="none" w:sz="0" w:space="0" w:color="auto"/>
          </w:divBdr>
        </w:div>
      </w:divsChild>
    </w:div>
    <w:div w:id="500244584">
      <w:bodyDiv w:val="1"/>
      <w:marLeft w:val="0"/>
      <w:marRight w:val="0"/>
      <w:marTop w:val="0"/>
      <w:marBottom w:val="0"/>
      <w:divBdr>
        <w:top w:val="none" w:sz="0" w:space="0" w:color="auto"/>
        <w:left w:val="none" w:sz="0" w:space="0" w:color="auto"/>
        <w:bottom w:val="none" w:sz="0" w:space="0" w:color="auto"/>
        <w:right w:val="none" w:sz="0" w:space="0" w:color="auto"/>
      </w:divBdr>
    </w:div>
    <w:div w:id="519440687">
      <w:bodyDiv w:val="1"/>
      <w:marLeft w:val="0"/>
      <w:marRight w:val="0"/>
      <w:marTop w:val="0"/>
      <w:marBottom w:val="0"/>
      <w:divBdr>
        <w:top w:val="none" w:sz="0" w:space="0" w:color="auto"/>
        <w:left w:val="none" w:sz="0" w:space="0" w:color="auto"/>
        <w:bottom w:val="none" w:sz="0" w:space="0" w:color="auto"/>
        <w:right w:val="none" w:sz="0" w:space="0" w:color="auto"/>
      </w:divBdr>
      <w:divsChild>
        <w:div w:id="2076119798">
          <w:marLeft w:val="0"/>
          <w:marRight w:val="0"/>
          <w:marTop w:val="0"/>
          <w:marBottom w:val="0"/>
          <w:divBdr>
            <w:top w:val="none" w:sz="0" w:space="0" w:color="auto"/>
            <w:left w:val="none" w:sz="0" w:space="0" w:color="auto"/>
            <w:bottom w:val="none" w:sz="0" w:space="0" w:color="auto"/>
            <w:right w:val="none" w:sz="0" w:space="0" w:color="auto"/>
          </w:divBdr>
        </w:div>
        <w:div w:id="1850946975">
          <w:marLeft w:val="0"/>
          <w:marRight w:val="0"/>
          <w:marTop w:val="0"/>
          <w:marBottom w:val="0"/>
          <w:divBdr>
            <w:top w:val="none" w:sz="0" w:space="0" w:color="auto"/>
            <w:left w:val="none" w:sz="0" w:space="0" w:color="auto"/>
            <w:bottom w:val="none" w:sz="0" w:space="0" w:color="auto"/>
            <w:right w:val="none" w:sz="0" w:space="0" w:color="auto"/>
          </w:divBdr>
          <w:divsChild>
            <w:div w:id="385952760">
              <w:marLeft w:val="0"/>
              <w:marRight w:val="0"/>
              <w:marTop w:val="0"/>
              <w:marBottom w:val="0"/>
              <w:divBdr>
                <w:top w:val="none" w:sz="0" w:space="0" w:color="auto"/>
                <w:left w:val="none" w:sz="0" w:space="0" w:color="auto"/>
                <w:bottom w:val="none" w:sz="0" w:space="0" w:color="auto"/>
                <w:right w:val="none" w:sz="0" w:space="0" w:color="auto"/>
              </w:divBdr>
              <w:divsChild>
                <w:div w:id="194191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970837">
      <w:bodyDiv w:val="1"/>
      <w:marLeft w:val="0"/>
      <w:marRight w:val="0"/>
      <w:marTop w:val="0"/>
      <w:marBottom w:val="0"/>
      <w:divBdr>
        <w:top w:val="none" w:sz="0" w:space="0" w:color="auto"/>
        <w:left w:val="none" w:sz="0" w:space="0" w:color="auto"/>
        <w:bottom w:val="none" w:sz="0" w:space="0" w:color="auto"/>
        <w:right w:val="none" w:sz="0" w:space="0" w:color="auto"/>
      </w:divBdr>
    </w:div>
    <w:div w:id="572394157">
      <w:bodyDiv w:val="1"/>
      <w:marLeft w:val="0"/>
      <w:marRight w:val="0"/>
      <w:marTop w:val="0"/>
      <w:marBottom w:val="0"/>
      <w:divBdr>
        <w:top w:val="none" w:sz="0" w:space="0" w:color="auto"/>
        <w:left w:val="none" w:sz="0" w:space="0" w:color="auto"/>
        <w:bottom w:val="none" w:sz="0" w:space="0" w:color="auto"/>
        <w:right w:val="none" w:sz="0" w:space="0" w:color="auto"/>
      </w:divBdr>
    </w:div>
    <w:div w:id="609052037">
      <w:bodyDiv w:val="1"/>
      <w:marLeft w:val="0"/>
      <w:marRight w:val="0"/>
      <w:marTop w:val="0"/>
      <w:marBottom w:val="0"/>
      <w:divBdr>
        <w:top w:val="none" w:sz="0" w:space="0" w:color="auto"/>
        <w:left w:val="none" w:sz="0" w:space="0" w:color="auto"/>
        <w:bottom w:val="none" w:sz="0" w:space="0" w:color="auto"/>
        <w:right w:val="none" w:sz="0" w:space="0" w:color="auto"/>
      </w:divBdr>
    </w:div>
    <w:div w:id="655496311">
      <w:bodyDiv w:val="1"/>
      <w:marLeft w:val="0"/>
      <w:marRight w:val="0"/>
      <w:marTop w:val="0"/>
      <w:marBottom w:val="0"/>
      <w:divBdr>
        <w:top w:val="none" w:sz="0" w:space="0" w:color="auto"/>
        <w:left w:val="none" w:sz="0" w:space="0" w:color="auto"/>
        <w:bottom w:val="none" w:sz="0" w:space="0" w:color="auto"/>
        <w:right w:val="none" w:sz="0" w:space="0" w:color="auto"/>
      </w:divBdr>
    </w:div>
    <w:div w:id="659312540">
      <w:bodyDiv w:val="1"/>
      <w:marLeft w:val="0"/>
      <w:marRight w:val="0"/>
      <w:marTop w:val="0"/>
      <w:marBottom w:val="0"/>
      <w:divBdr>
        <w:top w:val="none" w:sz="0" w:space="0" w:color="auto"/>
        <w:left w:val="none" w:sz="0" w:space="0" w:color="auto"/>
        <w:bottom w:val="none" w:sz="0" w:space="0" w:color="auto"/>
        <w:right w:val="none" w:sz="0" w:space="0" w:color="auto"/>
      </w:divBdr>
    </w:div>
    <w:div w:id="685057800">
      <w:bodyDiv w:val="1"/>
      <w:marLeft w:val="0"/>
      <w:marRight w:val="0"/>
      <w:marTop w:val="0"/>
      <w:marBottom w:val="0"/>
      <w:divBdr>
        <w:top w:val="none" w:sz="0" w:space="0" w:color="auto"/>
        <w:left w:val="none" w:sz="0" w:space="0" w:color="auto"/>
        <w:bottom w:val="none" w:sz="0" w:space="0" w:color="auto"/>
        <w:right w:val="none" w:sz="0" w:space="0" w:color="auto"/>
      </w:divBdr>
    </w:div>
    <w:div w:id="687023414">
      <w:bodyDiv w:val="1"/>
      <w:marLeft w:val="0"/>
      <w:marRight w:val="0"/>
      <w:marTop w:val="0"/>
      <w:marBottom w:val="0"/>
      <w:divBdr>
        <w:top w:val="none" w:sz="0" w:space="0" w:color="auto"/>
        <w:left w:val="none" w:sz="0" w:space="0" w:color="auto"/>
        <w:bottom w:val="none" w:sz="0" w:space="0" w:color="auto"/>
        <w:right w:val="none" w:sz="0" w:space="0" w:color="auto"/>
      </w:divBdr>
    </w:div>
    <w:div w:id="711228924">
      <w:bodyDiv w:val="1"/>
      <w:marLeft w:val="0"/>
      <w:marRight w:val="0"/>
      <w:marTop w:val="0"/>
      <w:marBottom w:val="0"/>
      <w:divBdr>
        <w:top w:val="none" w:sz="0" w:space="0" w:color="auto"/>
        <w:left w:val="none" w:sz="0" w:space="0" w:color="auto"/>
        <w:bottom w:val="none" w:sz="0" w:space="0" w:color="auto"/>
        <w:right w:val="none" w:sz="0" w:space="0" w:color="auto"/>
      </w:divBdr>
      <w:divsChild>
        <w:div w:id="1804495917">
          <w:marLeft w:val="0"/>
          <w:marRight w:val="0"/>
          <w:marTop w:val="0"/>
          <w:marBottom w:val="0"/>
          <w:divBdr>
            <w:top w:val="none" w:sz="0" w:space="0" w:color="auto"/>
            <w:left w:val="none" w:sz="0" w:space="0" w:color="auto"/>
            <w:bottom w:val="none" w:sz="0" w:space="0" w:color="auto"/>
            <w:right w:val="none" w:sz="0" w:space="0" w:color="auto"/>
          </w:divBdr>
        </w:div>
      </w:divsChild>
    </w:div>
    <w:div w:id="775321355">
      <w:bodyDiv w:val="1"/>
      <w:marLeft w:val="0"/>
      <w:marRight w:val="0"/>
      <w:marTop w:val="0"/>
      <w:marBottom w:val="0"/>
      <w:divBdr>
        <w:top w:val="none" w:sz="0" w:space="0" w:color="auto"/>
        <w:left w:val="none" w:sz="0" w:space="0" w:color="auto"/>
        <w:bottom w:val="none" w:sz="0" w:space="0" w:color="auto"/>
        <w:right w:val="none" w:sz="0" w:space="0" w:color="auto"/>
      </w:divBdr>
    </w:div>
    <w:div w:id="777258252">
      <w:bodyDiv w:val="1"/>
      <w:marLeft w:val="0"/>
      <w:marRight w:val="0"/>
      <w:marTop w:val="0"/>
      <w:marBottom w:val="0"/>
      <w:divBdr>
        <w:top w:val="none" w:sz="0" w:space="0" w:color="auto"/>
        <w:left w:val="none" w:sz="0" w:space="0" w:color="auto"/>
        <w:bottom w:val="none" w:sz="0" w:space="0" w:color="auto"/>
        <w:right w:val="none" w:sz="0" w:space="0" w:color="auto"/>
      </w:divBdr>
    </w:div>
    <w:div w:id="790441787">
      <w:bodyDiv w:val="1"/>
      <w:marLeft w:val="0"/>
      <w:marRight w:val="0"/>
      <w:marTop w:val="0"/>
      <w:marBottom w:val="0"/>
      <w:divBdr>
        <w:top w:val="none" w:sz="0" w:space="0" w:color="auto"/>
        <w:left w:val="none" w:sz="0" w:space="0" w:color="auto"/>
        <w:bottom w:val="none" w:sz="0" w:space="0" w:color="auto"/>
        <w:right w:val="none" w:sz="0" w:space="0" w:color="auto"/>
      </w:divBdr>
    </w:div>
    <w:div w:id="858737544">
      <w:bodyDiv w:val="1"/>
      <w:marLeft w:val="0"/>
      <w:marRight w:val="0"/>
      <w:marTop w:val="0"/>
      <w:marBottom w:val="0"/>
      <w:divBdr>
        <w:top w:val="none" w:sz="0" w:space="0" w:color="auto"/>
        <w:left w:val="none" w:sz="0" w:space="0" w:color="auto"/>
        <w:bottom w:val="none" w:sz="0" w:space="0" w:color="auto"/>
        <w:right w:val="none" w:sz="0" w:space="0" w:color="auto"/>
      </w:divBdr>
    </w:div>
    <w:div w:id="865482732">
      <w:bodyDiv w:val="1"/>
      <w:marLeft w:val="0"/>
      <w:marRight w:val="0"/>
      <w:marTop w:val="0"/>
      <w:marBottom w:val="0"/>
      <w:divBdr>
        <w:top w:val="none" w:sz="0" w:space="0" w:color="auto"/>
        <w:left w:val="none" w:sz="0" w:space="0" w:color="auto"/>
        <w:bottom w:val="none" w:sz="0" w:space="0" w:color="auto"/>
        <w:right w:val="none" w:sz="0" w:space="0" w:color="auto"/>
      </w:divBdr>
      <w:divsChild>
        <w:div w:id="577666231">
          <w:marLeft w:val="0"/>
          <w:marRight w:val="0"/>
          <w:marTop w:val="0"/>
          <w:marBottom w:val="0"/>
          <w:divBdr>
            <w:top w:val="none" w:sz="0" w:space="0" w:color="auto"/>
            <w:left w:val="none" w:sz="0" w:space="0" w:color="auto"/>
            <w:bottom w:val="none" w:sz="0" w:space="0" w:color="auto"/>
            <w:right w:val="none" w:sz="0" w:space="0" w:color="auto"/>
          </w:divBdr>
        </w:div>
      </w:divsChild>
    </w:div>
    <w:div w:id="872381618">
      <w:bodyDiv w:val="1"/>
      <w:marLeft w:val="0"/>
      <w:marRight w:val="0"/>
      <w:marTop w:val="0"/>
      <w:marBottom w:val="0"/>
      <w:divBdr>
        <w:top w:val="none" w:sz="0" w:space="0" w:color="auto"/>
        <w:left w:val="none" w:sz="0" w:space="0" w:color="auto"/>
        <w:bottom w:val="none" w:sz="0" w:space="0" w:color="auto"/>
        <w:right w:val="none" w:sz="0" w:space="0" w:color="auto"/>
      </w:divBdr>
    </w:div>
    <w:div w:id="873537112">
      <w:bodyDiv w:val="1"/>
      <w:marLeft w:val="0"/>
      <w:marRight w:val="0"/>
      <w:marTop w:val="0"/>
      <w:marBottom w:val="0"/>
      <w:divBdr>
        <w:top w:val="none" w:sz="0" w:space="0" w:color="auto"/>
        <w:left w:val="none" w:sz="0" w:space="0" w:color="auto"/>
        <w:bottom w:val="none" w:sz="0" w:space="0" w:color="auto"/>
        <w:right w:val="none" w:sz="0" w:space="0" w:color="auto"/>
      </w:divBdr>
    </w:div>
    <w:div w:id="890730691">
      <w:bodyDiv w:val="1"/>
      <w:marLeft w:val="0"/>
      <w:marRight w:val="0"/>
      <w:marTop w:val="0"/>
      <w:marBottom w:val="0"/>
      <w:divBdr>
        <w:top w:val="none" w:sz="0" w:space="0" w:color="auto"/>
        <w:left w:val="none" w:sz="0" w:space="0" w:color="auto"/>
        <w:bottom w:val="none" w:sz="0" w:space="0" w:color="auto"/>
        <w:right w:val="none" w:sz="0" w:space="0" w:color="auto"/>
      </w:divBdr>
    </w:div>
    <w:div w:id="915751320">
      <w:bodyDiv w:val="1"/>
      <w:marLeft w:val="0"/>
      <w:marRight w:val="0"/>
      <w:marTop w:val="0"/>
      <w:marBottom w:val="0"/>
      <w:divBdr>
        <w:top w:val="none" w:sz="0" w:space="0" w:color="auto"/>
        <w:left w:val="none" w:sz="0" w:space="0" w:color="auto"/>
        <w:bottom w:val="none" w:sz="0" w:space="0" w:color="auto"/>
        <w:right w:val="none" w:sz="0" w:space="0" w:color="auto"/>
      </w:divBdr>
      <w:divsChild>
        <w:div w:id="947203417">
          <w:marLeft w:val="0"/>
          <w:marRight w:val="0"/>
          <w:marTop w:val="0"/>
          <w:marBottom w:val="0"/>
          <w:divBdr>
            <w:top w:val="none" w:sz="0" w:space="0" w:color="auto"/>
            <w:left w:val="none" w:sz="0" w:space="0" w:color="auto"/>
            <w:bottom w:val="none" w:sz="0" w:space="0" w:color="auto"/>
            <w:right w:val="none" w:sz="0" w:space="0" w:color="auto"/>
          </w:divBdr>
        </w:div>
      </w:divsChild>
    </w:div>
    <w:div w:id="939683316">
      <w:bodyDiv w:val="1"/>
      <w:marLeft w:val="0"/>
      <w:marRight w:val="0"/>
      <w:marTop w:val="0"/>
      <w:marBottom w:val="0"/>
      <w:divBdr>
        <w:top w:val="none" w:sz="0" w:space="0" w:color="auto"/>
        <w:left w:val="none" w:sz="0" w:space="0" w:color="auto"/>
        <w:bottom w:val="none" w:sz="0" w:space="0" w:color="auto"/>
        <w:right w:val="none" w:sz="0" w:space="0" w:color="auto"/>
      </w:divBdr>
    </w:div>
    <w:div w:id="966859905">
      <w:bodyDiv w:val="1"/>
      <w:marLeft w:val="0"/>
      <w:marRight w:val="0"/>
      <w:marTop w:val="0"/>
      <w:marBottom w:val="0"/>
      <w:divBdr>
        <w:top w:val="none" w:sz="0" w:space="0" w:color="auto"/>
        <w:left w:val="none" w:sz="0" w:space="0" w:color="auto"/>
        <w:bottom w:val="none" w:sz="0" w:space="0" w:color="auto"/>
        <w:right w:val="none" w:sz="0" w:space="0" w:color="auto"/>
      </w:divBdr>
    </w:div>
    <w:div w:id="1014576401">
      <w:bodyDiv w:val="1"/>
      <w:marLeft w:val="0"/>
      <w:marRight w:val="0"/>
      <w:marTop w:val="0"/>
      <w:marBottom w:val="0"/>
      <w:divBdr>
        <w:top w:val="none" w:sz="0" w:space="0" w:color="auto"/>
        <w:left w:val="none" w:sz="0" w:space="0" w:color="auto"/>
        <w:bottom w:val="none" w:sz="0" w:space="0" w:color="auto"/>
        <w:right w:val="none" w:sz="0" w:space="0" w:color="auto"/>
      </w:divBdr>
    </w:div>
    <w:div w:id="1021932697">
      <w:bodyDiv w:val="1"/>
      <w:marLeft w:val="0"/>
      <w:marRight w:val="0"/>
      <w:marTop w:val="0"/>
      <w:marBottom w:val="0"/>
      <w:divBdr>
        <w:top w:val="none" w:sz="0" w:space="0" w:color="auto"/>
        <w:left w:val="none" w:sz="0" w:space="0" w:color="auto"/>
        <w:bottom w:val="none" w:sz="0" w:space="0" w:color="auto"/>
        <w:right w:val="none" w:sz="0" w:space="0" w:color="auto"/>
      </w:divBdr>
      <w:divsChild>
        <w:div w:id="338121671">
          <w:marLeft w:val="0"/>
          <w:marRight w:val="0"/>
          <w:marTop w:val="0"/>
          <w:marBottom w:val="0"/>
          <w:divBdr>
            <w:top w:val="none" w:sz="0" w:space="0" w:color="auto"/>
            <w:left w:val="none" w:sz="0" w:space="0" w:color="auto"/>
            <w:bottom w:val="none" w:sz="0" w:space="0" w:color="auto"/>
            <w:right w:val="none" w:sz="0" w:space="0" w:color="auto"/>
          </w:divBdr>
        </w:div>
        <w:div w:id="430859436">
          <w:marLeft w:val="0"/>
          <w:marRight w:val="0"/>
          <w:marTop w:val="0"/>
          <w:marBottom w:val="0"/>
          <w:divBdr>
            <w:top w:val="none" w:sz="0" w:space="0" w:color="auto"/>
            <w:left w:val="none" w:sz="0" w:space="0" w:color="auto"/>
            <w:bottom w:val="none" w:sz="0" w:space="0" w:color="auto"/>
            <w:right w:val="none" w:sz="0" w:space="0" w:color="auto"/>
          </w:divBdr>
        </w:div>
        <w:div w:id="1102647605">
          <w:marLeft w:val="0"/>
          <w:marRight w:val="0"/>
          <w:marTop w:val="0"/>
          <w:marBottom w:val="0"/>
          <w:divBdr>
            <w:top w:val="none" w:sz="0" w:space="0" w:color="auto"/>
            <w:left w:val="none" w:sz="0" w:space="0" w:color="auto"/>
            <w:bottom w:val="none" w:sz="0" w:space="0" w:color="auto"/>
            <w:right w:val="none" w:sz="0" w:space="0" w:color="auto"/>
          </w:divBdr>
          <w:divsChild>
            <w:div w:id="2062945352">
              <w:marLeft w:val="0"/>
              <w:marRight w:val="0"/>
              <w:marTop w:val="0"/>
              <w:marBottom w:val="0"/>
              <w:divBdr>
                <w:top w:val="none" w:sz="0" w:space="0" w:color="auto"/>
                <w:left w:val="none" w:sz="0" w:space="0" w:color="auto"/>
                <w:bottom w:val="none" w:sz="0" w:space="0" w:color="auto"/>
                <w:right w:val="none" w:sz="0" w:space="0" w:color="auto"/>
              </w:divBdr>
              <w:divsChild>
                <w:div w:id="1516962989">
                  <w:marLeft w:val="0"/>
                  <w:marRight w:val="0"/>
                  <w:marTop w:val="0"/>
                  <w:marBottom w:val="0"/>
                  <w:divBdr>
                    <w:top w:val="none" w:sz="0" w:space="0" w:color="auto"/>
                    <w:left w:val="none" w:sz="0" w:space="0" w:color="auto"/>
                    <w:bottom w:val="none" w:sz="0" w:space="0" w:color="auto"/>
                    <w:right w:val="none" w:sz="0" w:space="0" w:color="auto"/>
                  </w:divBdr>
                  <w:divsChild>
                    <w:div w:id="107520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862253">
      <w:bodyDiv w:val="1"/>
      <w:marLeft w:val="0"/>
      <w:marRight w:val="0"/>
      <w:marTop w:val="0"/>
      <w:marBottom w:val="0"/>
      <w:divBdr>
        <w:top w:val="none" w:sz="0" w:space="0" w:color="auto"/>
        <w:left w:val="none" w:sz="0" w:space="0" w:color="auto"/>
        <w:bottom w:val="none" w:sz="0" w:space="0" w:color="auto"/>
        <w:right w:val="none" w:sz="0" w:space="0" w:color="auto"/>
      </w:divBdr>
      <w:divsChild>
        <w:div w:id="1493983140">
          <w:marLeft w:val="0"/>
          <w:marRight w:val="0"/>
          <w:marTop w:val="0"/>
          <w:marBottom w:val="0"/>
          <w:divBdr>
            <w:top w:val="none" w:sz="0" w:space="0" w:color="auto"/>
            <w:left w:val="none" w:sz="0" w:space="0" w:color="auto"/>
            <w:bottom w:val="none" w:sz="0" w:space="0" w:color="auto"/>
            <w:right w:val="none" w:sz="0" w:space="0" w:color="auto"/>
          </w:divBdr>
          <w:divsChild>
            <w:div w:id="1094059277">
              <w:marLeft w:val="0"/>
              <w:marRight w:val="0"/>
              <w:marTop w:val="0"/>
              <w:marBottom w:val="0"/>
              <w:divBdr>
                <w:top w:val="none" w:sz="0" w:space="0" w:color="auto"/>
                <w:left w:val="none" w:sz="0" w:space="0" w:color="auto"/>
                <w:bottom w:val="none" w:sz="0" w:space="0" w:color="auto"/>
                <w:right w:val="none" w:sz="0" w:space="0" w:color="auto"/>
              </w:divBdr>
              <w:divsChild>
                <w:div w:id="172513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201477">
      <w:bodyDiv w:val="1"/>
      <w:marLeft w:val="0"/>
      <w:marRight w:val="0"/>
      <w:marTop w:val="0"/>
      <w:marBottom w:val="0"/>
      <w:divBdr>
        <w:top w:val="none" w:sz="0" w:space="0" w:color="auto"/>
        <w:left w:val="none" w:sz="0" w:space="0" w:color="auto"/>
        <w:bottom w:val="none" w:sz="0" w:space="0" w:color="auto"/>
        <w:right w:val="none" w:sz="0" w:space="0" w:color="auto"/>
      </w:divBdr>
    </w:div>
    <w:div w:id="1232814210">
      <w:bodyDiv w:val="1"/>
      <w:marLeft w:val="0"/>
      <w:marRight w:val="0"/>
      <w:marTop w:val="0"/>
      <w:marBottom w:val="0"/>
      <w:divBdr>
        <w:top w:val="none" w:sz="0" w:space="0" w:color="auto"/>
        <w:left w:val="none" w:sz="0" w:space="0" w:color="auto"/>
        <w:bottom w:val="none" w:sz="0" w:space="0" w:color="auto"/>
        <w:right w:val="none" w:sz="0" w:space="0" w:color="auto"/>
      </w:divBdr>
    </w:div>
    <w:div w:id="1273123421">
      <w:bodyDiv w:val="1"/>
      <w:marLeft w:val="0"/>
      <w:marRight w:val="0"/>
      <w:marTop w:val="0"/>
      <w:marBottom w:val="0"/>
      <w:divBdr>
        <w:top w:val="none" w:sz="0" w:space="0" w:color="auto"/>
        <w:left w:val="none" w:sz="0" w:space="0" w:color="auto"/>
        <w:bottom w:val="none" w:sz="0" w:space="0" w:color="auto"/>
        <w:right w:val="none" w:sz="0" w:space="0" w:color="auto"/>
      </w:divBdr>
    </w:div>
    <w:div w:id="1294094729">
      <w:bodyDiv w:val="1"/>
      <w:marLeft w:val="0"/>
      <w:marRight w:val="0"/>
      <w:marTop w:val="0"/>
      <w:marBottom w:val="0"/>
      <w:divBdr>
        <w:top w:val="none" w:sz="0" w:space="0" w:color="auto"/>
        <w:left w:val="none" w:sz="0" w:space="0" w:color="auto"/>
        <w:bottom w:val="none" w:sz="0" w:space="0" w:color="auto"/>
        <w:right w:val="none" w:sz="0" w:space="0" w:color="auto"/>
      </w:divBdr>
    </w:div>
    <w:div w:id="1319455326">
      <w:bodyDiv w:val="1"/>
      <w:marLeft w:val="0"/>
      <w:marRight w:val="0"/>
      <w:marTop w:val="0"/>
      <w:marBottom w:val="0"/>
      <w:divBdr>
        <w:top w:val="none" w:sz="0" w:space="0" w:color="auto"/>
        <w:left w:val="none" w:sz="0" w:space="0" w:color="auto"/>
        <w:bottom w:val="none" w:sz="0" w:space="0" w:color="auto"/>
        <w:right w:val="none" w:sz="0" w:space="0" w:color="auto"/>
      </w:divBdr>
    </w:div>
    <w:div w:id="1336570918">
      <w:bodyDiv w:val="1"/>
      <w:marLeft w:val="0"/>
      <w:marRight w:val="0"/>
      <w:marTop w:val="0"/>
      <w:marBottom w:val="0"/>
      <w:divBdr>
        <w:top w:val="none" w:sz="0" w:space="0" w:color="auto"/>
        <w:left w:val="none" w:sz="0" w:space="0" w:color="auto"/>
        <w:bottom w:val="none" w:sz="0" w:space="0" w:color="auto"/>
        <w:right w:val="none" w:sz="0" w:space="0" w:color="auto"/>
      </w:divBdr>
    </w:div>
    <w:div w:id="1348602866">
      <w:bodyDiv w:val="1"/>
      <w:marLeft w:val="0"/>
      <w:marRight w:val="0"/>
      <w:marTop w:val="0"/>
      <w:marBottom w:val="0"/>
      <w:divBdr>
        <w:top w:val="none" w:sz="0" w:space="0" w:color="auto"/>
        <w:left w:val="none" w:sz="0" w:space="0" w:color="auto"/>
        <w:bottom w:val="none" w:sz="0" w:space="0" w:color="auto"/>
        <w:right w:val="none" w:sz="0" w:space="0" w:color="auto"/>
      </w:divBdr>
    </w:div>
    <w:div w:id="1366828738">
      <w:bodyDiv w:val="1"/>
      <w:marLeft w:val="0"/>
      <w:marRight w:val="0"/>
      <w:marTop w:val="0"/>
      <w:marBottom w:val="0"/>
      <w:divBdr>
        <w:top w:val="none" w:sz="0" w:space="0" w:color="auto"/>
        <w:left w:val="none" w:sz="0" w:space="0" w:color="auto"/>
        <w:bottom w:val="none" w:sz="0" w:space="0" w:color="auto"/>
        <w:right w:val="none" w:sz="0" w:space="0" w:color="auto"/>
      </w:divBdr>
    </w:div>
    <w:div w:id="1397162653">
      <w:bodyDiv w:val="1"/>
      <w:marLeft w:val="0"/>
      <w:marRight w:val="0"/>
      <w:marTop w:val="0"/>
      <w:marBottom w:val="0"/>
      <w:divBdr>
        <w:top w:val="none" w:sz="0" w:space="0" w:color="auto"/>
        <w:left w:val="none" w:sz="0" w:space="0" w:color="auto"/>
        <w:bottom w:val="none" w:sz="0" w:space="0" w:color="auto"/>
        <w:right w:val="none" w:sz="0" w:space="0" w:color="auto"/>
      </w:divBdr>
    </w:div>
    <w:div w:id="1442993762">
      <w:bodyDiv w:val="1"/>
      <w:marLeft w:val="0"/>
      <w:marRight w:val="0"/>
      <w:marTop w:val="0"/>
      <w:marBottom w:val="0"/>
      <w:divBdr>
        <w:top w:val="none" w:sz="0" w:space="0" w:color="auto"/>
        <w:left w:val="none" w:sz="0" w:space="0" w:color="auto"/>
        <w:bottom w:val="none" w:sz="0" w:space="0" w:color="auto"/>
        <w:right w:val="none" w:sz="0" w:space="0" w:color="auto"/>
      </w:divBdr>
    </w:div>
    <w:div w:id="1448312216">
      <w:bodyDiv w:val="1"/>
      <w:marLeft w:val="0"/>
      <w:marRight w:val="0"/>
      <w:marTop w:val="0"/>
      <w:marBottom w:val="0"/>
      <w:divBdr>
        <w:top w:val="none" w:sz="0" w:space="0" w:color="auto"/>
        <w:left w:val="none" w:sz="0" w:space="0" w:color="auto"/>
        <w:bottom w:val="none" w:sz="0" w:space="0" w:color="auto"/>
        <w:right w:val="none" w:sz="0" w:space="0" w:color="auto"/>
      </w:divBdr>
    </w:div>
    <w:div w:id="1451968900">
      <w:bodyDiv w:val="1"/>
      <w:marLeft w:val="0"/>
      <w:marRight w:val="0"/>
      <w:marTop w:val="0"/>
      <w:marBottom w:val="0"/>
      <w:divBdr>
        <w:top w:val="none" w:sz="0" w:space="0" w:color="auto"/>
        <w:left w:val="none" w:sz="0" w:space="0" w:color="auto"/>
        <w:bottom w:val="none" w:sz="0" w:space="0" w:color="auto"/>
        <w:right w:val="none" w:sz="0" w:space="0" w:color="auto"/>
      </w:divBdr>
    </w:div>
    <w:div w:id="1455636871">
      <w:bodyDiv w:val="1"/>
      <w:marLeft w:val="0"/>
      <w:marRight w:val="0"/>
      <w:marTop w:val="0"/>
      <w:marBottom w:val="0"/>
      <w:divBdr>
        <w:top w:val="none" w:sz="0" w:space="0" w:color="auto"/>
        <w:left w:val="none" w:sz="0" w:space="0" w:color="auto"/>
        <w:bottom w:val="none" w:sz="0" w:space="0" w:color="auto"/>
        <w:right w:val="none" w:sz="0" w:space="0" w:color="auto"/>
      </w:divBdr>
    </w:div>
    <w:div w:id="1470585306">
      <w:bodyDiv w:val="1"/>
      <w:marLeft w:val="0"/>
      <w:marRight w:val="0"/>
      <w:marTop w:val="0"/>
      <w:marBottom w:val="0"/>
      <w:divBdr>
        <w:top w:val="none" w:sz="0" w:space="0" w:color="auto"/>
        <w:left w:val="none" w:sz="0" w:space="0" w:color="auto"/>
        <w:bottom w:val="none" w:sz="0" w:space="0" w:color="auto"/>
        <w:right w:val="none" w:sz="0" w:space="0" w:color="auto"/>
      </w:divBdr>
    </w:div>
    <w:div w:id="1516726491">
      <w:bodyDiv w:val="1"/>
      <w:marLeft w:val="0"/>
      <w:marRight w:val="0"/>
      <w:marTop w:val="0"/>
      <w:marBottom w:val="0"/>
      <w:divBdr>
        <w:top w:val="none" w:sz="0" w:space="0" w:color="auto"/>
        <w:left w:val="none" w:sz="0" w:space="0" w:color="auto"/>
        <w:bottom w:val="none" w:sz="0" w:space="0" w:color="auto"/>
        <w:right w:val="none" w:sz="0" w:space="0" w:color="auto"/>
      </w:divBdr>
    </w:div>
    <w:div w:id="1519538525">
      <w:bodyDiv w:val="1"/>
      <w:marLeft w:val="0"/>
      <w:marRight w:val="0"/>
      <w:marTop w:val="0"/>
      <w:marBottom w:val="0"/>
      <w:divBdr>
        <w:top w:val="none" w:sz="0" w:space="0" w:color="auto"/>
        <w:left w:val="none" w:sz="0" w:space="0" w:color="auto"/>
        <w:bottom w:val="none" w:sz="0" w:space="0" w:color="auto"/>
        <w:right w:val="none" w:sz="0" w:space="0" w:color="auto"/>
      </w:divBdr>
      <w:divsChild>
        <w:div w:id="1037583377">
          <w:marLeft w:val="0"/>
          <w:marRight w:val="0"/>
          <w:marTop w:val="0"/>
          <w:marBottom w:val="0"/>
          <w:divBdr>
            <w:top w:val="none" w:sz="0" w:space="0" w:color="auto"/>
            <w:left w:val="none" w:sz="0" w:space="0" w:color="auto"/>
            <w:bottom w:val="none" w:sz="0" w:space="0" w:color="auto"/>
            <w:right w:val="none" w:sz="0" w:space="0" w:color="auto"/>
          </w:divBdr>
          <w:divsChild>
            <w:div w:id="77575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65480">
      <w:bodyDiv w:val="1"/>
      <w:marLeft w:val="0"/>
      <w:marRight w:val="0"/>
      <w:marTop w:val="0"/>
      <w:marBottom w:val="0"/>
      <w:divBdr>
        <w:top w:val="none" w:sz="0" w:space="0" w:color="auto"/>
        <w:left w:val="none" w:sz="0" w:space="0" w:color="auto"/>
        <w:bottom w:val="none" w:sz="0" w:space="0" w:color="auto"/>
        <w:right w:val="none" w:sz="0" w:space="0" w:color="auto"/>
      </w:divBdr>
    </w:div>
    <w:div w:id="1560285161">
      <w:bodyDiv w:val="1"/>
      <w:marLeft w:val="0"/>
      <w:marRight w:val="0"/>
      <w:marTop w:val="0"/>
      <w:marBottom w:val="0"/>
      <w:divBdr>
        <w:top w:val="none" w:sz="0" w:space="0" w:color="auto"/>
        <w:left w:val="none" w:sz="0" w:space="0" w:color="auto"/>
        <w:bottom w:val="none" w:sz="0" w:space="0" w:color="auto"/>
        <w:right w:val="none" w:sz="0" w:space="0" w:color="auto"/>
      </w:divBdr>
      <w:divsChild>
        <w:div w:id="409158766">
          <w:marLeft w:val="0"/>
          <w:marRight w:val="0"/>
          <w:marTop w:val="0"/>
          <w:marBottom w:val="0"/>
          <w:divBdr>
            <w:top w:val="none" w:sz="0" w:space="0" w:color="auto"/>
            <w:left w:val="none" w:sz="0" w:space="0" w:color="auto"/>
            <w:bottom w:val="none" w:sz="0" w:space="0" w:color="auto"/>
            <w:right w:val="none" w:sz="0" w:space="0" w:color="auto"/>
          </w:divBdr>
        </w:div>
      </w:divsChild>
    </w:div>
    <w:div w:id="1614363681">
      <w:bodyDiv w:val="1"/>
      <w:marLeft w:val="0"/>
      <w:marRight w:val="0"/>
      <w:marTop w:val="0"/>
      <w:marBottom w:val="0"/>
      <w:divBdr>
        <w:top w:val="none" w:sz="0" w:space="0" w:color="auto"/>
        <w:left w:val="none" w:sz="0" w:space="0" w:color="auto"/>
        <w:bottom w:val="none" w:sz="0" w:space="0" w:color="auto"/>
        <w:right w:val="none" w:sz="0" w:space="0" w:color="auto"/>
      </w:divBdr>
    </w:div>
    <w:div w:id="1639607154">
      <w:bodyDiv w:val="1"/>
      <w:marLeft w:val="0"/>
      <w:marRight w:val="0"/>
      <w:marTop w:val="0"/>
      <w:marBottom w:val="0"/>
      <w:divBdr>
        <w:top w:val="none" w:sz="0" w:space="0" w:color="auto"/>
        <w:left w:val="none" w:sz="0" w:space="0" w:color="auto"/>
        <w:bottom w:val="none" w:sz="0" w:space="0" w:color="auto"/>
        <w:right w:val="none" w:sz="0" w:space="0" w:color="auto"/>
      </w:divBdr>
      <w:divsChild>
        <w:div w:id="973371847">
          <w:marLeft w:val="0"/>
          <w:marRight w:val="0"/>
          <w:marTop w:val="0"/>
          <w:marBottom w:val="0"/>
          <w:divBdr>
            <w:top w:val="none" w:sz="0" w:space="0" w:color="auto"/>
            <w:left w:val="none" w:sz="0" w:space="0" w:color="auto"/>
            <w:bottom w:val="none" w:sz="0" w:space="0" w:color="auto"/>
            <w:right w:val="none" w:sz="0" w:space="0" w:color="auto"/>
          </w:divBdr>
        </w:div>
      </w:divsChild>
    </w:div>
    <w:div w:id="1665428078">
      <w:bodyDiv w:val="1"/>
      <w:marLeft w:val="0"/>
      <w:marRight w:val="0"/>
      <w:marTop w:val="0"/>
      <w:marBottom w:val="0"/>
      <w:divBdr>
        <w:top w:val="none" w:sz="0" w:space="0" w:color="auto"/>
        <w:left w:val="none" w:sz="0" w:space="0" w:color="auto"/>
        <w:bottom w:val="none" w:sz="0" w:space="0" w:color="auto"/>
        <w:right w:val="none" w:sz="0" w:space="0" w:color="auto"/>
      </w:divBdr>
    </w:div>
    <w:div w:id="1739135249">
      <w:bodyDiv w:val="1"/>
      <w:marLeft w:val="0"/>
      <w:marRight w:val="0"/>
      <w:marTop w:val="0"/>
      <w:marBottom w:val="0"/>
      <w:divBdr>
        <w:top w:val="none" w:sz="0" w:space="0" w:color="auto"/>
        <w:left w:val="none" w:sz="0" w:space="0" w:color="auto"/>
        <w:bottom w:val="none" w:sz="0" w:space="0" w:color="auto"/>
        <w:right w:val="none" w:sz="0" w:space="0" w:color="auto"/>
      </w:divBdr>
      <w:divsChild>
        <w:div w:id="1780640519">
          <w:marLeft w:val="0"/>
          <w:marRight w:val="0"/>
          <w:marTop w:val="0"/>
          <w:marBottom w:val="0"/>
          <w:divBdr>
            <w:top w:val="none" w:sz="0" w:space="0" w:color="auto"/>
            <w:left w:val="none" w:sz="0" w:space="0" w:color="auto"/>
            <w:bottom w:val="none" w:sz="0" w:space="0" w:color="auto"/>
            <w:right w:val="none" w:sz="0" w:space="0" w:color="auto"/>
          </w:divBdr>
        </w:div>
        <w:div w:id="1837111894">
          <w:marLeft w:val="0"/>
          <w:marRight w:val="0"/>
          <w:marTop w:val="0"/>
          <w:marBottom w:val="0"/>
          <w:divBdr>
            <w:top w:val="none" w:sz="0" w:space="0" w:color="auto"/>
            <w:left w:val="none" w:sz="0" w:space="0" w:color="auto"/>
            <w:bottom w:val="none" w:sz="0" w:space="0" w:color="auto"/>
            <w:right w:val="none" w:sz="0" w:space="0" w:color="auto"/>
          </w:divBdr>
          <w:divsChild>
            <w:div w:id="220599270">
              <w:marLeft w:val="0"/>
              <w:marRight w:val="0"/>
              <w:marTop w:val="0"/>
              <w:marBottom w:val="0"/>
              <w:divBdr>
                <w:top w:val="none" w:sz="0" w:space="0" w:color="auto"/>
                <w:left w:val="none" w:sz="0" w:space="0" w:color="auto"/>
                <w:bottom w:val="none" w:sz="0" w:space="0" w:color="auto"/>
                <w:right w:val="none" w:sz="0" w:space="0" w:color="auto"/>
              </w:divBdr>
              <w:divsChild>
                <w:div w:id="18062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95577">
          <w:marLeft w:val="0"/>
          <w:marRight w:val="0"/>
          <w:marTop w:val="0"/>
          <w:marBottom w:val="0"/>
          <w:divBdr>
            <w:top w:val="none" w:sz="0" w:space="0" w:color="auto"/>
            <w:left w:val="none" w:sz="0" w:space="0" w:color="auto"/>
            <w:bottom w:val="none" w:sz="0" w:space="0" w:color="auto"/>
            <w:right w:val="none" w:sz="0" w:space="0" w:color="auto"/>
          </w:divBdr>
          <w:divsChild>
            <w:div w:id="177936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704171">
      <w:bodyDiv w:val="1"/>
      <w:marLeft w:val="0"/>
      <w:marRight w:val="0"/>
      <w:marTop w:val="0"/>
      <w:marBottom w:val="0"/>
      <w:divBdr>
        <w:top w:val="none" w:sz="0" w:space="0" w:color="auto"/>
        <w:left w:val="none" w:sz="0" w:space="0" w:color="auto"/>
        <w:bottom w:val="none" w:sz="0" w:space="0" w:color="auto"/>
        <w:right w:val="none" w:sz="0" w:space="0" w:color="auto"/>
      </w:divBdr>
    </w:div>
    <w:div w:id="1833567635">
      <w:bodyDiv w:val="1"/>
      <w:marLeft w:val="0"/>
      <w:marRight w:val="0"/>
      <w:marTop w:val="0"/>
      <w:marBottom w:val="0"/>
      <w:divBdr>
        <w:top w:val="none" w:sz="0" w:space="0" w:color="auto"/>
        <w:left w:val="none" w:sz="0" w:space="0" w:color="auto"/>
        <w:bottom w:val="none" w:sz="0" w:space="0" w:color="auto"/>
        <w:right w:val="none" w:sz="0" w:space="0" w:color="auto"/>
      </w:divBdr>
    </w:div>
    <w:div w:id="1915621783">
      <w:bodyDiv w:val="1"/>
      <w:marLeft w:val="0"/>
      <w:marRight w:val="0"/>
      <w:marTop w:val="0"/>
      <w:marBottom w:val="0"/>
      <w:divBdr>
        <w:top w:val="none" w:sz="0" w:space="0" w:color="auto"/>
        <w:left w:val="none" w:sz="0" w:space="0" w:color="auto"/>
        <w:bottom w:val="none" w:sz="0" w:space="0" w:color="auto"/>
        <w:right w:val="none" w:sz="0" w:space="0" w:color="auto"/>
      </w:divBdr>
    </w:div>
    <w:div w:id="1948075590">
      <w:bodyDiv w:val="1"/>
      <w:marLeft w:val="0"/>
      <w:marRight w:val="0"/>
      <w:marTop w:val="0"/>
      <w:marBottom w:val="0"/>
      <w:divBdr>
        <w:top w:val="none" w:sz="0" w:space="0" w:color="auto"/>
        <w:left w:val="none" w:sz="0" w:space="0" w:color="auto"/>
        <w:bottom w:val="none" w:sz="0" w:space="0" w:color="auto"/>
        <w:right w:val="none" w:sz="0" w:space="0" w:color="auto"/>
      </w:divBdr>
    </w:div>
    <w:div w:id="1999529433">
      <w:bodyDiv w:val="1"/>
      <w:marLeft w:val="0"/>
      <w:marRight w:val="0"/>
      <w:marTop w:val="0"/>
      <w:marBottom w:val="0"/>
      <w:divBdr>
        <w:top w:val="none" w:sz="0" w:space="0" w:color="auto"/>
        <w:left w:val="none" w:sz="0" w:space="0" w:color="auto"/>
        <w:bottom w:val="none" w:sz="0" w:space="0" w:color="auto"/>
        <w:right w:val="none" w:sz="0" w:space="0" w:color="auto"/>
      </w:divBdr>
      <w:divsChild>
        <w:div w:id="828130792">
          <w:marLeft w:val="0"/>
          <w:marRight w:val="0"/>
          <w:marTop w:val="0"/>
          <w:marBottom w:val="0"/>
          <w:divBdr>
            <w:top w:val="none" w:sz="0" w:space="0" w:color="auto"/>
            <w:left w:val="none" w:sz="0" w:space="0" w:color="auto"/>
            <w:bottom w:val="none" w:sz="0" w:space="0" w:color="auto"/>
            <w:right w:val="none" w:sz="0" w:space="0" w:color="auto"/>
          </w:divBdr>
        </w:div>
      </w:divsChild>
    </w:div>
    <w:div w:id="2023700488">
      <w:bodyDiv w:val="1"/>
      <w:marLeft w:val="0"/>
      <w:marRight w:val="0"/>
      <w:marTop w:val="0"/>
      <w:marBottom w:val="0"/>
      <w:divBdr>
        <w:top w:val="none" w:sz="0" w:space="0" w:color="auto"/>
        <w:left w:val="none" w:sz="0" w:space="0" w:color="auto"/>
        <w:bottom w:val="none" w:sz="0" w:space="0" w:color="auto"/>
        <w:right w:val="none" w:sz="0" w:space="0" w:color="auto"/>
      </w:divBdr>
    </w:div>
    <w:div w:id="2023823645">
      <w:bodyDiv w:val="1"/>
      <w:marLeft w:val="0"/>
      <w:marRight w:val="0"/>
      <w:marTop w:val="0"/>
      <w:marBottom w:val="0"/>
      <w:divBdr>
        <w:top w:val="none" w:sz="0" w:space="0" w:color="auto"/>
        <w:left w:val="none" w:sz="0" w:space="0" w:color="auto"/>
        <w:bottom w:val="none" w:sz="0" w:space="0" w:color="auto"/>
        <w:right w:val="none" w:sz="0" w:space="0" w:color="auto"/>
      </w:divBdr>
      <w:divsChild>
        <w:div w:id="578710876">
          <w:marLeft w:val="0"/>
          <w:marRight w:val="0"/>
          <w:marTop w:val="0"/>
          <w:marBottom w:val="0"/>
          <w:divBdr>
            <w:top w:val="none" w:sz="0" w:space="0" w:color="auto"/>
            <w:left w:val="none" w:sz="0" w:space="0" w:color="auto"/>
            <w:bottom w:val="none" w:sz="0" w:space="0" w:color="auto"/>
            <w:right w:val="none" w:sz="0" w:space="0" w:color="auto"/>
          </w:divBdr>
        </w:div>
      </w:divsChild>
    </w:div>
    <w:div w:id="2079012906">
      <w:bodyDiv w:val="1"/>
      <w:marLeft w:val="0"/>
      <w:marRight w:val="0"/>
      <w:marTop w:val="0"/>
      <w:marBottom w:val="0"/>
      <w:divBdr>
        <w:top w:val="none" w:sz="0" w:space="0" w:color="auto"/>
        <w:left w:val="none" w:sz="0" w:space="0" w:color="auto"/>
        <w:bottom w:val="none" w:sz="0" w:space="0" w:color="auto"/>
        <w:right w:val="none" w:sz="0" w:space="0" w:color="auto"/>
      </w:divBdr>
    </w:div>
    <w:div w:id="2082287100">
      <w:bodyDiv w:val="1"/>
      <w:marLeft w:val="0"/>
      <w:marRight w:val="0"/>
      <w:marTop w:val="0"/>
      <w:marBottom w:val="0"/>
      <w:divBdr>
        <w:top w:val="none" w:sz="0" w:space="0" w:color="auto"/>
        <w:left w:val="none" w:sz="0" w:space="0" w:color="auto"/>
        <w:bottom w:val="none" w:sz="0" w:space="0" w:color="auto"/>
        <w:right w:val="none" w:sz="0" w:space="0" w:color="auto"/>
      </w:divBdr>
      <w:divsChild>
        <w:div w:id="10594735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hyperlink" Target="mailto:sudakimi@hu-berlin.de" TargetMode="External"/><Relationship Id="rId7" Type="http://schemas.openxmlformats.org/officeDocument/2006/relationships/settings" Target="settings.xml"/><Relationship Id="rId12" Type="http://schemas.openxmlformats.org/officeDocument/2006/relationships/hyperlink" Target="mailto:fdz@dezim-institut.de" TargetMode="External"/><Relationship Id="rId17" Type="http://schemas.openxmlformats.org/officeDocument/2006/relationships/image" Target="media/image50.png"/><Relationship Id="rId25"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jpe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7.jpe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etz\AppData\Local\Temp\Temp2_datenaufbereitung_dezimfdz%20(1).zip\codebuch_vorlage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E1664055138CF4C8B5412DFCDEEF3E8" ma:contentTypeVersion="7" ma:contentTypeDescription="Ein neues Dokument erstellen." ma:contentTypeScope="" ma:versionID="7f2087f571cad2e4f7bff12a1e375700">
  <xsd:schema xmlns:xsd="http://www.w3.org/2001/XMLSchema" xmlns:xs="http://www.w3.org/2001/XMLSchema" xmlns:p="http://schemas.microsoft.com/office/2006/metadata/properties" xmlns:ns3="c38244f8-57f6-4e18-b6d2-e87c9fff9bf5" xmlns:ns4="ec0e389e-44a5-450d-b4f9-7550cd03ce67" targetNamespace="http://schemas.microsoft.com/office/2006/metadata/properties" ma:root="true" ma:fieldsID="86df39a879abc0df04778e4b1255c543" ns3:_="" ns4:_="">
    <xsd:import namespace="c38244f8-57f6-4e18-b6d2-e87c9fff9bf5"/>
    <xsd:import namespace="ec0e389e-44a5-450d-b4f9-7550cd03ce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8244f8-57f6-4e18-b6d2-e87c9fff9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0e389e-44a5-450d-b4f9-7550cd03ce6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F78A1-B611-4BAC-9A37-52F7C6264F9F}">
  <ds:schemaRefs>
    <ds:schemaRef ds:uri="http://schemas.microsoft.com/sharepoint/v3/contenttype/forms"/>
  </ds:schemaRefs>
</ds:datastoreItem>
</file>

<file path=customXml/itemProps2.xml><?xml version="1.0" encoding="utf-8"?>
<ds:datastoreItem xmlns:ds="http://schemas.openxmlformats.org/officeDocument/2006/customXml" ds:itemID="{D17DDCED-B933-432B-92E2-2A33CC0D82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64A453-1FBE-4F99-A4F2-7BC1C83960A1}">
  <ds:schemaRefs>
    <ds:schemaRef ds:uri="http://schemas.openxmlformats.org/officeDocument/2006/bibliography"/>
  </ds:schemaRefs>
</ds:datastoreItem>
</file>

<file path=customXml/itemProps4.xml><?xml version="1.0" encoding="utf-8"?>
<ds:datastoreItem xmlns:ds="http://schemas.openxmlformats.org/officeDocument/2006/customXml" ds:itemID="{1CA9C9D6-5E6B-47BC-9593-F72F49F6B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8244f8-57f6-4e18-b6d2-e87c9fff9bf5"/>
    <ds:schemaRef ds:uri="ec0e389e-44a5-450d-b4f9-7550cd03c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codebuch_vorlagev2.dotx</Template>
  <TotalTime>0</TotalTime>
  <Pages>23</Pages>
  <Words>4551</Words>
  <Characters>28673</Characters>
  <Application>Microsoft Office Word</Application>
  <DocSecurity>0</DocSecurity>
  <Lines>238</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methodenbericht_vorlage</vt:lpstr>
      <vt:lpstr>methodenbericht_vorlage</vt:lpstr>
    </vt:vector>
  </TitlesOfParts>
  <Company/>
  <LinksUpToDate>false</LinksUpToDate>
  <CharactersWithSpaces>33158</CharactersWithSpaces>
  <SharedDoc>false</SharedDoc>
  <HLinks>
    <vt:vector size="54" baseType="variant">
      <vt:variant>
        <vt:i4>1638449</vt:i4>
      </vt:variant>
      <vt:variant>
        <vt:i4>47</vt:i4>
      </vt:variant>
      <vt:variant>
        <vt:i4>0</vt:i4>
      </vt:variant>
      <vt:variant>
        <vt:i4>5</vt:i4>
      </vt:variant>
      <vt:variant>
        <vt:lpwstr/>
      </vt:variant>
      <vt:variant>
        <vt:lpwstr>_Toc95130098</vt:lpwstr>
      </vt:variant>
      <vt:variant>
        <vt:i4>1441841</vt:i4>
      </vt:variant>
      <vt:variant>
        <vt:i4>41</vt:i4>
      </vt:variant>
      <vt:variant>
        <vt:i4>0</vt:i4>
      </vt:variant>
      <vt:variant>
        <vt:i4>5</vt:i4>
      </vt:variant>
      <vt:variant>
        <vt:lpwstr/>
      </vt:variant>
      <vt:variant>
        <vt:lpwstr>_Toc95130097</vt:lpwstr>
      </vt:variant>
      <vt:variant>
        <vt:i4>1507377</vt:i4>
      </vt:variant>
      <vt:variant>
        <vt:i4>35</vt:i4>
      </vt:variant>
      <vt:variant>
        <vt:i4>0</vt:i4>
      </vt:variant>
      <vt:variant>
        <vt:i4>5</vt:i4>
      </vt:variant>
      <vt:variant>
        <vt:lpwstr/>
      </vt:variant>
      <vt:variant>
        <vt:lpwstr>_Toc95130096</vt:lpwstr>
      </vt:variant>
      <vt:variant>
        <vt:i4>1310769</vt:i4>
      </vt:variant>
      <vt:variant>
        <vt:i4>29</vt:i4>
      </vt:variant>
      <vt:variant>
        <vt:i4>0</vt:i4>
      </vt:variant>
      <vt:variant>
        <vt:i4>5</vt:i4>
      </vt:variant>
      <vt:variant>
        <vt:lpwstr/>
      </vt:variant>
      <vt:variant>
        <vt:lpwstr>_Toc95130095</vt:lpwstr>
      </vt:variant>
      <vt:variant>
        <vt:i4>1376305</vt:i4>
      </vt:variant>
      <vt:variant>
        <vt:i4>23</vt:i4>
      </vt:variant>
      <vt:variant>
        <vt:i4>0</vt:i4>
      </vt:variant>
      <vt:variant>
        <vt:i4>5</vt:i4>
      </vt:variant>
      <vt:variant>
        <vt:lpwstr/>
      </vt:variant>
      <vt:variant>
        <vt:lpwstr>_Toc95130094</vt:lpwstr>
      </vt:variant>
      <vt:variant>
        <vt:i4>1179697</vt:i4>
      </vt:variant>
      <vt:variant>
        <vt:i4>17</vt:i4>
      </vt:variant>
      <vt:variant>
        <vt:i4>0</vt:i4>
      </vt:variant>
      <vt:variant>
        <vt:i4>5</vt:i4>
      </vt:variant>
      <vt:variant>
        <vt:lpwstr/>
      </vt:variant>
      <vt:variant>
        <vt:lpwstr>_Toc95130093</vt:lpwstr>
      </vt:variant>
      <vt:variant>
        <vt:i4>1245233</vt:i4>
      </vt:variant>
      <vt:variant>
        <vt:i4>11</vt:i4>
      </vt:variant>
      <vt:variant>
        <vt:i4>0</vt:i4>
      </vt:variant>
      <vt:variant>
        <vt:i4>5</vt:i4>
      </vt:variant>
      <vt:variant>
        <vt:lpwstr/>
      </vt:variant>
      <vt:variant>
        <vt:lpwstr>_Toc95130092</vt:lpwstr>
      </vt:variant>
      <vt:variant>
        <vt:i4>1048625</vt:i4>
      </vt:variant>
      <vt:variant>
        <vt:i4>5</vt:i4>
      </vt:variant>
      <vt:variant>
        <vt:i4>0</vt:i4>
      </vt:variant>
      <vt:variant>
        <vt:i4>5</vt:i4>
      </vt:variant>
      <vt:variant>
        <vt:lpwstr/>
      </vt:variant>
      <vt:variant>
        <vt:lpwstr>_Toc95130091</vt:lpwstr>
      </vt:variant>
      <vt:variant>
        <vt:i4>4194353</vt:i4>
      </vt:variant>
      <vt:variant>
        <vt:i4>0</vt:i4>
      </vt:variant>
      <vt:variant>
        <vt:i4>0</vt:i4>
      </vt:variant>
      <vt:variant>
        <vt:i4>5</vt:i4>
      </vt:variant>
      <vt:variant>
        <vt:lpwstr>mailto:fdz@dezim-institut.de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methodenbericht_vorlage</dc:title>
  <dc:subject/>
  <dc:creator>Almuth Lietz</dc:creator>
  <cp:keywords/>
  <dc:description/>
  <cp:lastModifiedBy>Jonas Köhler</cp:lastModifiedBy>
  <cp:revision>63</cp:revision>
  <cp:lastPrinted>2023-11-24T11:34:00Z</cp:lastPrinted>
  <dcterms:created xsi:type="dcterms:W3CDTF">2023-10-24T15:08:00Z</dcterms:created>
  <dcterms:modified xsi:type="dcterms:W3CDTF">2024-04-11T15:12:00Z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0x0101002E1664055138CF4C8B5412DFCDEEF3E8</vt:lpwstr>
  </property>
</Properties>
</file>